
<file path=[Content_Types].xml><?xml version="1.0" encoding="utf-8"?>
<Types xmlns="http://schemas.openxmlformats.org/package/2006/content-types">
  <Override PartName="/ppt/slides/slide6.xml" ContentType="application/vnd.openxmlformats-officedocument.presentationml.slide+xml"/>
  <Override PartName="/ppt/slideLayouts/slideLayout8.xml" ContentType="application/vnd.openxmlformats-officedocument.presentationml.slideLayout+xml"/>
  <Override PartName="/ppt/slideMasters/slideMaster1.xml" ContentType="application/vnd.openxmlformats-officedocument.presentationml.slideMaster+xml"/>
  <Override PartName="/ppt/slides/slide3.xml" ContentType="application/vnd.openxmlformats-officedocument.presentationml.slide+xml"/>
  <Override PartName="/ppt/slides/slide4.xml" ContentType="application/vnd.openxmlformats-officedocument.presentationml.slide+xml"/>
  <Override PartName="/ppt/slides/slide17.xml" ContentType="application/vnd.openxmlformats-officedocument.presentationml.slide+xml"/>
  <Override PartName="/ppt/slides/slide18.xml" ContentType="application/vnd.openxmlformats-officedocument.presentationml.slide+xml"/>
  <Override PartName="/ppt/presProps.xml" ContentType="application/vnd.openxmlformats-officedocument.presentationml.presProps+xml"/>
  <Override PartName="/ppt/slideLayouts/slideLayout4.xml" ContentType="application/vnd.openxmlformats-officedocument.presentationml.slideLayout+xml"/>
  <Override PartName="/ppt/slideLayouts/slideLayout5.xml" ContentType="application/vnd.openxmlformats-officedocument.presentationml.slideLayout+xml"/>
  <Override PartName="/ppt/slideLayouts/slideLayout6.xml" ContentType="application/vnd.openxmlformats-officedocument.presentationml.slideLayout+xml"/>
  <Override PartName="/ppt/theme/theme2.xml" ContentType="application/vnd.openxmlformats-officedocument.theme+xml"/>
  <Override PartName="/ppt/theme/theme3.xml" ContentType="application/vnd.openxmlformats-officedocument.theme+xml"/>
  <Override PartName="/ppt/slides/slide1.xml" ContentType="application/vnd.openxmlformats-officedocument.presentationml.slide+xml"/>
  <Override PartName="/ppt/slides/slide2.xml" ContentType="application/vnd.openxmlformats-officedocument.presentationml.slide+xml"/>
  <Override PartName="/ppt/slides/slide15.xml" ContentType="application/vnd.openxmlformats-officedocument.presentationml.slide+xml"/>
  <Override PartName="/ppt/slides/slide16.xml" ContentType="application/vnd.openxmlformats-officedocument.presentationml.slide+xml"/>
  <Override PartName="/ppt/slides/slide24.xml" ContentType="application/vnd.openxmlformats-officedocument.presentationml.slide+xml"/>
  <Override PartName="/ppt/theme/theme1.xml" ContentType="application/vnd.openxmlformats-officedocument.theme+xml"/>
  <Default Extension="jpeg" ContentType="image/jpeg"/>
  <Override PartName="/ppt/slideLayouts/slideLayout2.xml" ContentType="application/vnd.openxmlformats-officedocument.presentationml.slideLayout+xml"/>
  <Override PartName="/ppt/slideLayouts/slideLayout3.xml" ContentType="application/vnd.openxmlformats-officedocument.presentationml.slideLayout+xml"/>
  <Default Extension="emf" ContentType="image/x-emf"/>
  <Default Extension="rels" ContentType="application/vnd.openxmlformats-package.relationships+xml"/>
  <Default Extension="xml" ContentType="application/xml"/>
  <Override PartName="/ppt/presentation.xml" ContentType="application/vnd.openxmlformats-officedocument.presentationml.presentation.main+xml"/>
  <Override PartName="/ppt/slides/slide13.xml" ContentType="application/vnd.openxmlformats-officedocument.presentationml.slide+xml"/>
  <Override PartName="/ppt/slides/slide14.xml" ContentType="application/vnd.openxmlformats-officedocument.presentationml.slide+xml"/>
  <Override PartName="/ppt/slides/slide22.xml" ContentType="application/vnd.openxmlformats-officedocument.presentationml.slide+xml"/>
  <Override PartName="/ppt/slides/slide23.xml" ContentType="application/vnd.openxmlformats-officedocument.presentationml.slide+xml"/>
  <Override PartName="/ppt/notesMasters/notesMaster1.xml" ContentType="application/vnd.openxmlformats-officedocument.presentationml.notesMaster+xml"/>
  <Override PartName="/ppt/slideLayouts/slideLayout1.xml" ContentType="application/vnd.openxmlformats-officedocument.presentationml.slideLayout+xml"/>
  <Override PartName="/docProps/app.xml" ContentType="application/vnd.openxmlformats-officedocument.extended-properties+xml"/>
  <Override PartName="/ppt/slides/slide10.xml" ContentType="application/vnd.openxmlformats-officedocument.presentationml.slide+xml"/>
  <Override PartName="/ppt/slides/slide11.xml" ContentType="application/vnd.openxmlformats-officedocument.presentationml.slide+xml"/>
  <Override PartName="/ppt/slides/slide12.xml" ContentType="application/vnd.openxmlformats-officedocument.presentationml.slide+xml"/>
  <Override PartName="/ppt/slides/slide20.xml" ContentType="application/vnd.openxmlformats-officedocument.presentationml.slide+xml"/>
  <Override PartName="/ppt/slides/slide21.xml" ContentType="application/vnd.openxmlformats-officedocument.presentationml.slide+xml"/>
  <Override PartName="/ppt/tableStyles.xml" ContentType="application/vnd.openxmlformats-officedocument.presentationml.tableStyles+xml"/>
  <Override PartName="/ppt/slideLayouts/slideLayout11.xml" ContentType="application/vnd.openxmlformats-officedocument.presentationml.slideLayout+xml"/>
  <Override PartName="/ppt/slideLayouts/slideLayout10.xml" ContentType="application/vnd.openxmlformats-officedocument.presentationml.slideLayout+xml"/>
  <Override PartName="/ppt/slides/slide7.xml" ContentType="application/vnd.openxmlformats-officedocument.presentationml.slide+xml"/>
  <Override PartName="/ppt/slides/slide8.xml" ContentType="application/vnd.openxmlformats-officedocument.presentationml.slide+xml"/>
  <Override PartName="/ppt/slides/slide9.xml" ContentType="application/vnd.openxmlformats-officedocument.presentationml.slide+xml"/>
  <Override PartName="/ppt/handoutMasters/handoutMaster1.xml" ContentType="application/vnd.openxmlformats-officedocument.presentationml.handoutMaster+xml"/>
  <Override PartName="/ppt/viewProps.xml" ContentType="application/vnd.openxmlformats-officedocument.presentationml.viewProps+xml"/>
  <Override PartName="/ppt/slideLayouts/slideLayout9.xml" ContentType="application/vnd.openxmlformats-officedocument.presentationml.slideLayout+xml"/>
  <Override PartName="/docProps/core.xml" ContentType="application/vnd.openxmlformats-package.core-properties+xml"/>
  <Override PartName="/ppt/slides/slide5.xml" ContentType="application/vnd.openxmlformats-officedocument.presentationml.slide+xml"/>
  <Override PartName="/ppt/slides/slide19.xml" ContentType="application/vnd.openxmlformats-officedocument.presentationml.slide+xml"/>
  <Override PartName="/ppt/slideLayouts/slideLayout7.xml" ContentType="application/vnd.openxmlformats-officedocument.presentationml.slideLayout+xml"/>
  <Override PartName="/ppt/notesSlides/notesSlide1.xml" ContentType="application/vnd.openxmlformats-officedocument.presentationml.notesSlide+xml"/>
  <Default Extension="png" ContentType="image/png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jpeg"/><Relationship Id="rId1" Type="http://schemas.openxmlformats.org/officeDocument/2006/relationships/officeDocument" Target="ppt/presentation.xml"/><Relationship Id="rId4" Type="http://schemas.openxmlformats.org/officeDocument/2006/relationships/extended-properties" Target="docProps/app.xml"/></Relationships>
</file>

<file path=ppt/presentation.xml><?xml version="1.0" encoding="utf-8"?>
<p:presentation xmlns:a="http://schemas.openxmlformats.org/drawingml/2006/main" xmlns:r="http://schemas.openxmlformats.org/officeDocument/2006/relationships" xmlns:p="http://schemas.openxmlformats.org/presentationml/2006/main" saveSubsetFonts="1">
  <p:sldMasterIdLst>
    <p:sldMasterId id="2147483660" r:id="rId1"/>
  </p:sldMasterIdLst>
  <p:notesMasterIdLst>
    <p:notesMasterId r:id="rId26"/>
  </p:notesMasterIdLst>
  <p:handoutMasterIdLst>
    <p:handoutMasterId r:id="rId27"/>
  </p:handoutMasterIdLst>
  <p:sldIdLst>
    <p:sldId id="257" r:id="rId2"/>
    <p:sldId id="258" r:id="rId3"/>
    <p:sldId id="259" r:id="rId4"/>
    <p:sldId id="294" r:id="rId5"/>
    <p:sldId id="295" r:id="rId6"/>
    <p:sldId id="269" r:id="rId7"/>
    <p:sldId id="275" r:id="rId8"/>
    <p:sldId id="261" r:id="rId9"/>
    <p:sldId id="266" r:id="rId10"/>
    <p:sldId id="297" r:id="rId11"/>
    <p:sldId id="298" r:id="rId12"/>
    <p:sldId id="293" r:id="rId13"/>
    <p:sldId id="299" r:id="rId14"/>
    <p:sldId id="300" r:id="rId15"/>
    <p:sldId id="303" r:id="rId16"/>
    <p:sldId id="302" r:id="rId17"/>
    <p:sldId id="301" r:id="rId18"/>
    <p:sldId id="304" r:id="rId19"/>
    <p:sldId id="292" r:id="rId20"/>
    <p:sldId id="305" r:id="rId21"/>
    <p:sldId id="307" r:id="rId22"/>
    <p:sldId id="306" r:id="rId23"/>
    <p:sldId id="308" r:id="rId24"/>
    <p:sldId id="291" r:id="rId25"/>
  </p:sldIdLst>
  <p:sldSz cx="9144000" cy="6858000" type="screen4x3"/>
  <p:notesSz cx="6858000" cy="9144000"/>
  <p:defaultTextStyle>
    <a:defPPr>
      <a:defRPr lang="en-US"/>
    </a:defPPr>
    <a:lvl1pPr marL="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1pPr>
    <a:lvl2pPr marL="4572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2pPr>
    <a:lvl3pPr marL="9144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3pPr>
    <a:lvl4pPr marL="13716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4pPr>
    <a:lvl5pPr marL="18288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5pPr>
    <a:lvl6pPr marL="22860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6pPr>
    <a:lvl7pPr marL="27432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7pPr>
    <a:lvl8pPr marL="32004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8pPr>
    <a:lvl9pPr marL="36576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9pPr>
  </p:defaultTextStyle>
</p:presentation>
</file>

<file path=ppt/presProps.xml><?xml version="1.0" encoding="utf-8"?>
<p:presentationPr xmlns:a="http://schemas.openxmlformats.org/drawingml/2006/main" xmlns:r="http://schemas.openxmlformats.org/officeDocument/2006/relationships" xmlns:p="http://schemas.openxmlformats.org/presentationml/2006/main"/>
</file>

<file path=ppt/tableStyles.xml><?xml version="1.0" encoding="utf-8"?>
<a:tblStyleLst xmlns:a="http://schemas.openxmlformats.org/drawingml/2006/main" def="{5C22544A-7EE6-4342-B048-85BDC9FD1C3A}">
  <a:tblStyle styleId="{5C22544A-7EE6-4342-B048-85BDC9FD1C3A}" styleName="Medium Style 2 - Accent 1">
    <a:wholeTbl>
      <a:tcTxStyle>
        <a:fontRef idx="minor">
          <a:prstClr val="black"/>
        </a:fontRef>
        <a:schemeClr val="dk1"/>
      </a:tcTxStyle>
      <a:tcStyle>
        <a:tcBdr>
          <a:left>
            <a:ln w="12700" cmpd="sng">
              <a:solidFill>
                <a:schemeClr val="lt1"/>
              </a:solidFill>
            </a:ln>
          </a:left>
          <a:right>
            <a:ln w="12700" cmpd="sng">
              <a:solidFill>
                <a:schemeClr val="lt1"/>
              </a:solidFill>
            </a:ln>
          </a:right>
          <a:top>
            <a:ln w="12700" cmpd="sng">
              <a:solidFill>
                <a:schemeClr val="lt1"/>
              </a:solidFill>
            </a:ln>
          </a:top>
          <a:bottom>
            <a:ln w="12700" cmpd="sng">
              <a:solidFill>
                <a:schemeClr val="lt1"/>
              </a:solidFill>
            </a:ln>
          </a:bottom>
          <a:insideH>
            <a:ln w="12700" cmpd="sng">
              <a:solidFill>
                <a:schemeClr val="lt1"/>
              </a:solidFill>
            </a:ln>
          </a:insideH>
          <a:insideV>
            <a:ln w="12700" cmpd="sng">
              <a:solidFill>
                <a:schemeClr val="lt1"/>
              </a:solidFill>
            </a:ln>
          </a:insideV>
        </a:tcBdr>
        <a:fill>
          <a:solidFill>
            <a:schemeClr val="accent1">
              <a:tint val="20000"/>
            </a:schemeClr>
          </a:solidFill>
        </a:fill>
      </a:tcStyle>
    </a:wholeTbl>
    <a:band1H>
      <a:tcStyle>
        <a:tcBdr/>
        <a:fill>
          <a:solidFill>
            <a:schemeClr val="accent1">
              <a:tint val="40000"/>
            </a:schemeClr>
          </a:solidFill>
        </a:fill>
      </a:tcStyle>
    </a:band1H>
    <a:band2H>
      <a:tcStyle>
        <a:tcBdr/>
      </a:tcStyle>
    </a:band2H>
    <a:band1V>
      <a:tcStyle>
        <a:tcBdr/>
        <a:fill>
          <a:solidFill>
            <a:schemeClr val="accent1">
              <a:tint val="40000"/>
            </a:schemeClr>
          </a:solidFill>
        </a:fill>
      </a:tcStyle>
    </a:band1V>
    <a:band2V>
      <a:tcStyle>
        <a:tcBdr/>
      </a:tcStyle>
    </a:band2V>
    <a:lastCol>
      <a:tcTxStyle b="on">
        <a:fontRef idx="minor">
          <a:prstClr val="black"/>
        </a:fontRef>
        <a:schemeClr val="lt1"/>
      </a:tcTxStyle>
      <a:tcStyle>
        <a:tcBdr/>
        <a:fill>
          <a:solidFill>
            <a:schemeClr val="accent1"/>
          </a:solidFill>
        </a:fill>
      </a:tcStyle>
    </a:lastCol>
    <a:firstCol>
      <a:tcTxStyle b="on">
        <a:fontRef idx="minor">
          <a:prstClr val="black"/>
        </a:fontRef>
        <a:schemeClr val="lt1"/>
      </a:tcTxStyle>
      <a:tcStyle>
        <a:tcBdr/>
        <a:fill>
          <a:solidFill>
            <a:schemeClr val="accent1"/>
          </a:solidFill>
        </a:fill>
      </a:tcStyle>
    </a:firstCol>
    <a:lastRow>
      <a:tcTxStyle b="on">
        <a:fontRef idx="minor">
          <a:prstClr val="black"/>
        </a:fontRef>
        <a:schemeClr val="lt1"/>
      </a:tcTxStyle>
      <a:tcStyle>
        <a:tcBdr>
          <a:top>
            <a:ln w="38100" cmpd="sng">
              <a:solidFill>
                <a:schemeClr val="lt1"/>
              </a:solidFill>
            </a:ln>
          </a:top>
        </a:tcBdr>
        <a:fill>
          <a:solidFill>
            <a:schemeClr val="accent1"/>
          </a:solidFill>
        </a:fill>
      </a:tcStyle>
    </a:lastRow>
    <a:firstRow>
      <a:tcTxStyle b="on">
        <a:fontRef idx="minor">
          <a:prstClr val="black"/>
        </a:fontRef>
        <a:schemeClr val="lt1"/>
      </a:tcTxStyle>
      <a:tcStyle>
        <a:tcBdr>
          <a:bottom>
            <a:ln w="38100" cmpd="sng">
              <a:solidFill>
                <a:schemeClr val="lt1"/>
              </a:solidFill>
            </a:ln>
          </a:bottom>
        </a:tcBdr>
        <a:fill>
          <a:solidFill>
            <a:schemeClr val="accent1"/>
          </a:solidFill>
        </a:fill>
      </a:tcStyle>
    </a:firstRow>
  </a:tblStyle>
</a:tblStyleLst>
</file>

<file path=ppt/viewProps.xml><?xml version="1.0" encoding="utf-8"?>
<p:viewPr xmlns:a="http://schemas.openxmlformats.org/drawingml/2006/main" xmlns:r="http://schemas.openxmlformats.org/officeDocument/2006/relationships" xmlns:p="http://schemas.openxmlformats.org/presentationml/2006/main">
  <p:normalViewPr>
    <p:restoredLeft sz="15620"/>
    <p:restoredTop sz="94660"/>
  </p:normalViewPr>
  <p:slideViewPr>
    <p:cSldViewPr>
      <p:cViewPr varScale="1">
        <p:scale>
          <a:sx n="104" d="100"/>
          <a:sy n="104" d="100"/>
        </p:scale>
        <p:origin x="-180" y="-96"/>
      </p:cViewPr>
      <p:guideLst>
        <p:guide orient="horz" pos="2160"/>
        <p:guide pos="2880"/>
      </p:guideLst>
    </p:cSldViewPr>
  </p:slideViewPr>
  <p:notesTextViewPr>
    <p:cViewPr>
      <p:scale>
        <a:sx n="100" d="100"/>
        <a:sy n="100" d="100"/>
      </p:scale>
      <p:origin x="0" y="0"/>
    </p:cViewPr>
  </p:notesTextViewPr>
  <p:gridSpacing cx="78028800" cy="78028800"/>
</p:viewPr>
</file>

<file path=ppt/_rels/presentation.xml.rels><?xml version="1.0" encoding="UTF-8" standalone="yes"?>
<Relationships xmlns="http://schemas.openxmlformats.org/package/2006/relationships"><Relationship Id="rId8" Type="http://schemas.openxmlformats.org/officeDocument/2006/relationships/slide" Target="slides/slide7.xml"/><Relationship Id="rId13" Type="http://schemas.openxmlformats.org/officeDocument/2006/relationships/slide" Target="slides/slide12.xml"/><Relationship Id="rId18" Type="http://schemas.openxmlformats.org/officeDocument/2006/relationships/slide" Target="slides/slide17.xml"/><Relationship Id="rId26" Type="http://schemas.openxmlformats.org/officeDocument/2006/relationships/notesMaster" Target="notesMasters/notesMaster1.xml"/><Relationship Id="rId3" Type="http://schemas.openxmlformats.org/officeDocument/2006/relationships/slide" Target="slides/slide2.xml"/><Relationship Id="rId21" Type="http://schemas.openxmlformats.org/officeDocument/2006/relationships/slide" Target="slides/slide20.xml"/><Relationship Id="rId7" Type="http://schemas.openxmlformats.org/officeDocument/2006/relationships/slide" Target="slides/slide6.xml"/><Relationship Id="rId12" Type="http://schemas.openxmlformats.org/officeDocument/2006/relationships/slide" Target="slides/slide11.xml"/><Relationship Id="rId17" Type="http://schemas.openxmlformats.org/officeDocument/2006/relationships/slide" Target="slides/slide16.xml"/><Relationship Id="rId25" Type="http://schemas.openxmlformats.org/officeDocument/2006/relationships/slide" Target="slides/slide24.xml"/><Relationship Id="rId2" Type="http://schemas.openxmlformats.org/officeDocument/2006/relationships/slide" Target="slides/slide1.xml"/><Relationship Id="rId16" Type="http://schemas.openxmlformats.org/officeDocument/2006/relationships/slide" Target="slides/slide15.xml"/><Relationship Id="rId20" Type="http://schemas.openxmlformats.org/officeDocument/2006/relationships/slide" Target="slides/slide19.xml"/><Relationship Id="rId29" Type="http://schemas.openxmlformats.org/officeDocument/2006/relationships/viewProps" Target="viewProps.xml"/><Relationship Id="rId1" Type="http://schemas.openxmlformats.org/officeDocument/2006/relationships/slideMaster" Target="slideMasters/slideMaster1.xml"/><Relationship Id="rId6" Type="http://schemas.openxmlformats.org/officeDocument/2006/relationships/slide" Target="slides/slide5.xml"/><Relationship Id="rId11" Type="http://schemas.openxmlformats.org/officeDocument/2006/relationships/slide" Target="slides/slide10.xml"/><Relationship Id="rId24" Type="http://schemas.openxmlformats.org/officeDocument/2006/relationships/slide" Target="slides/slide23.xml"/><Relationship Id="rId5" Type="http://schemas.openxmlformats.org/officeDocument/2006/relationships/slide" Target="slides/slide4.xml"/><Relationship Id="rId15" Type="http://schemas.openxmlformats.org/officeDocument/2006/relationships/slide" Target="slides/slide14.xml"/><Relationship Id="rId23" Type="http://schemas.openxmlformats.org/officeDocument/2006/relationships/slide" Target="slides/slide22.xml"/><Relationship Id="rId28" Type="http://schemas.openxmlformats.org/officeDocument/2006/relationships/presProps" Target="presProps.xml"/><Relationship Id="rId10" Type="http://schemas.openxmlformats.org/officeDocument/2006/relationships/slide" Target="slides/slide9.xml"/><Relationship Id="rId19" Type="http://schemas.openxmlformats.org/officeDocument/2006/relationships/slide" Target="slides/slide18.xml"/><Relationship Id="rId31" Type="http://schemas.openxmlformats.org/officeDocument/2006/relationships/tableStyles" Target="tableStyles.xml"/><Relationship Id="rId4" Type="http://schemas.openxmlformats.org/officeDocument/2006/relationships/slide" Target="slides/slide3.xml"/><Relationship Id="rId9" Type="http://schemas.openxmlformats.org/officeDocument/2006/relationships/slide" Target="slides/slide8.xml"/><Relationship Id="rId14" Type="http://schemas.openxmlformats.org/officeDocument/2006/relationships/slide" Target="slides/slide13.xml"/><Relationship Id="rId22" Type="http://schemas.openxmlformats.org/officeDocument/2006/relationships/slide" Target="slides/slide21.xml"/><Relationship Id="rId27" Type="http://schemas.openxmlformats.org/officeDocument/2006/relationships/handoutMaster" Target="handoutMasters/handoutMaster1.xml"/><Relationship Id="rId30" Type="http://schemas.openxmlformats.org/officeDocument/2006/relationships/theme" Target="theme/theme1.xml"/></Relationships>
</file>

<file path=ppt/handoutMasters/_rels/handoutMaster1.xml.rels><?xml version="1.0" encoding="UTF-8" standalone="yes"?>
<Relationships xmlns="http://schemas.openxmlformats.org/package/2006/relationships"><Relationship Id="rId1" Type="http://schemas.openxmlformats.org/officeDocument/2006/relationships/theme" Target="../theme/theme3.xml"/></Relationships>
</file>

<file path=ppt/handoutMasters/handoutMaster1.xml><?xml version="1.0" encoding="utf-8"?>
<p:handoutMaster xmlns:a="http://schemas.openxmlformats.org/drawingml/2006/main" xmlns:r="http://schemas.openxmlformats.org/officeDocument/2006/relationships" xmlns:p="http://schemas.openxmlformats.org/presentationml/2006/main">
  <p:cSld>
    <p:bg>
      <p:bgRef idx="1001">
        <a:schemeClr val="bg1"/>
      </p:bgRef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Header Placeholder 1"/>
          <p:cNvSpPr>
            <a:spLocks noGrp="1"/>
          </p:cNvSpPr>
          <p:nvPr>
            <p:ph type="hdr" sz="quarter"/>
          </p:nvPr>
        </p:nvSpPr>
        <p:spPr>
          <a:xfrm>
            <a:off x="0" y="0"/>
            <a:ext cx="2971800" cy="457200"/>
          </a:xfrm>
          <a:prstGeom prst="rect">
            <a:avLst/>
          </a:prstGeom>
        </p:spPr>
        <p:txBody>
          <a:bodyPr vert="horz" lIns="91440" tIns="45720" rIns="91440" bIns="45720" rtlCol="0"/>
          <a:lstStyle>
            <a:lvl1pPr algn="l">
              <a:defRPr sz="1200"/>
            </a:lvl1pPr>
          </a:lstStyle>
          <a:p>
            <a:endParaRPr lang="en-US"/>
          </a:p>
        </p:txBody>
      </p:sp>
      <p:sp>
        <p:nvSpPr>
          <p:cNvPr id="3" name="Date Placeholder 2"/>
          <p:cNvSpPr>
            <a:spLocks noGrp="1"/>
          </p:cNvSpPr>
          <p:nvPr>
            <p:ph type="dt" sz="quarter" idx="1"/>
          </p:nvPr>
        </p:nvSpPr>
        <p:spPr>
          <a:xfrm>
            <a:off x="3884613" y="0"/>
            <a:ext cx="2971800" cy="457200"/>
          </a:xfrm>
          <a:prstGeom prst="rect">
            <a:avLst/>
          </a:prstGeom>
        </p:spPr>
        <p:txBody>
          <a:bodyPr vert="horz" lIns="91440" tIns="45720" rIns="91440" bIns="45720" rtlCol="0"/>
          <a:lstStyle>
            <a:lvl1pPr algn="r">
              <a:defRPr sz="1200"/>
            </a:lvl1pPr>
          </a:lstStyle>
          <a:p>
            <a:fld id="{CF23EFDC-A149-4A2A-A019-45D17DBFF081}" type="datetimeFigureOut">
              <a:rPr lang="en-US" smtClean="0"/>
              <a:t>5/5/2011</a:t>
            </a:fld>
            <a:endParaRPr lang="en-US"/>
          </a:p>
        </p:txBody>
      </p:sp>
      <p:sp>
        <p:nvSpPr>
          <p:cNvPr id="4" name="Footer Placeholder 3"/>
          <p:cNvSpPr>
            <a:spLocks noGrp="1"/>
          </p:cNvSpPr>
          <p:nvPr>
            <p:ph type="ftr" sz="quarter" idx="2"/>
          </p:nvPr>
        </p:nvSpPr>
        <p:spPr>
          <a:xfrm>
            <a:off x="0" y="8685213"/>
            <a:ext cx="2971800" cy="457200"/>
          </a:xfrm>
          <a:prstGeom prst="rect">
            <a:avLst/>
          </a:prstGeom>
        </p:spPr>
        <p:txBody>
          <a:bodyPr vert="horz" lIns="91440" tIns="45720" rIns="91440" bIns="45720" rtlCol="0" anchor="b"/>
          <a:lstStyle>
            <a:lvl1pPr algn="l">
              <a:defRPr sz="1200"/>
            </a:lvl1pPr>
          </a:lstStyle>
          <a:p>
            <a:endParaRPr lang="en-US"/>
          </a:p>
        </p:txBody>
      </p:sp>
      <p:sp>
        <p:nvSpPr>
          <p:cNvPr id="5" name="Slide Number Placeholder 4"/>
          <p:cNvSpPr>
            <a:spLocks noGrp="1"/>
          </p:cNvSpPr>
          <p:nvPr>
            <p:ph type="sldNum" sz="quarter" idx="3"/>
          </p:nvPr>
        </p:nvSpPr>
        <p:spPr>
          <a:xfrm>
            <a:off x="3884613" y="8685213"/>
            <a:ext cx="2971800" cy="457200"/>
          </a:xfrm>
          <a:prstGeom prst="rect">
            <a:avLst/>
          </a:prstGeom>
        </p:spPr>
        <p:txBody>
          <a:bodyPr vert="horz" lIns="91440" tIns="45720" rIns="91440" bIns="45720" rtlCol="0" anchor="b"/>
          <a:lstStyle>
            <a:lvl1pPr algn="r">
              <a:defRPr sz="1200"/>
            </a:lvl1pPr>
          </a:lstStyle>
          <a:p>
            <a:fld id="{65198E95-675A-4C57-A93F-859EF0D5AB5B}" type="slidenum">
              <a:rPr lang="en-US" smtClean="0"/>
              <a:t>‹#›</a:t>
            </a:fld>
            <a:endParaRPr lang="en-US"/>
          </a:p>
        </p:txBody>
      </p:sp>
    </p:spTree>
  </p:cSld>
  <p:clrMap bg1="lt1" tx1="dk1" bg2="lt2" tx2="dk2" accent1="accent1" accent2="accent2" accent3="accent3" accent4="accent4" accent5="accent5" accent6="accent6" hlink="hlink" folHlink="folHlink"/>
</p:handoutMaster>
</file>

<file path=ppt/notesMasters/_rels/notesMaster1.xml.rels><?xml version="1.0" encoding="UTF-8" standalone="yes"?>
<Relationships xmlns="http://schemas.openxmlformats.org/package/2006/relationships"><Relationship Id="rId1" Type="http://schemas.openxmlformats.org/officeDocument/2006/relationships/theme" Target="../theme/theme2.xml"/></Relationships>
</file>

<file path=ppt/notesMasters/notesMaster1.xml><?xml version="1.0" encoding="utf-8"?>
<p:notesMaster xmlns:a="http://schemas.openxmlformats.org/drawingml/2006/main" xmlns:r="http://schemas.openxmlformats.org/officeDocument/2006/relationships" xmlns:p="http://schemas.openxmlformats.org/presentationml/2006/main">
  <p:cSld>
    <p:bg>
      <p:bgRef idx="1001">
        <a:schemeClr val="bg1"/>
      </p:bgRef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Header Placeholder 1"/>
          <p:cNvSpPr>
            <a:spLocks noGrp="1"/>
          </p:cNvSpPr>
          <p:nvPr>
            <p:ph type="hdr" sz="quarter"/>
          </p:nvPr>
        </p:nvSpPr>
        <p:spPr>
          <a:xfrm>
            <a:off x="0" y="0"/>
            <a:ext cx="2971800" cy="457200"/>
          </a:xfrm>
          <a:prstGeom prst="rect">
            <a:avLst/>
          </a:prstGeom>
        </p:spPr>
        <p:txBody>
          <a:bodyPr vert="horz" lIns="91440" tIns="45720" rIns="91440" bIns="45720" rtlCol="0"/>
          <a:lstStyle>
            <a:lvl1pPr algn="l">
              <a:defRPr sz="1200"/>
            </a:lvl1pPr>
          </a:lstStyle>
          <a:p>
            <a:endParaRPr lang="en-US"/>
          </a:p>
        </p:txBody>
      </p:sp>
      <p:sp>
        <p:nvSpPr>
          <p:cNvPr id="3" name="Date Placeholder 2"/>
          <p:cNvSpPr>
            <a:spLocks noGrp="1"/>
          </p:cNvSpPr>
          <p:nvPr>
            <p:ph type="dt" idx="1"/>
          </p:nvPr>
        </p:nvSpPr>
        <p:spPr>
          <a:xfrm>
            <a:off x="3884613" y="0"/>
            <a:ext cx="2971800" cy="457200"/>
          </a:xfrm>
          <a:prstGeom prst="rect">
            <a:avLst/>
          </a:prstGeom>
        </p:spPr>
        <p:txBody>
          <a:bodyPr vert="horz" lIns="91440" tIns="45720" rIns="91440" bIns="45720" rtlCol="0"/>
          <a:lstStyle>
            <a:lvl1pPr algn="r">
              <a:defRPr sz="1200"/>
            </a:lvl1pPr>
          </a:lstStyle>
          <a:p>
            <a:fld id="{2223F72B-0479-47A2-880D-796B7F45B5C2}" type="datetimeFigureOut">
              <a:rPr lang="en-US" smtClean="0"/>
              <a:pPr/>
              <a:t>5/5/2011</a:t>
            </a:fld>
            <a:endParaRPr lang="en-US"/>
          </a:p>
        </p:txBody>
      </p:sp>
      <p:sp>
        <p:nvSpPr>
          <p:cNvPr id="4" name="Slide Image Placeholder 3"/>
          <p:cNvSpPr>
            <a:spLocks noGrp="1" noRot="1" noChangeAspect="1"/>
          </p:cNvSpPr>
          <p:nvPr>
            <p:ph type="sldImg" idx="2"/>
          </p:nvPr>
        </p:nvSpPr>
        <p:spPr>
          <a:xfrm>
            <a:off x="1143000" y="685800"/>
            <a:ext cx="4572000" cy="3429000"/>
          </a:xfrm>
          <a:prstGeom prst="rect">
            <a:avLst/>
          </a:prstGeom>
          <a:noFill/>
          <a:ln w="12700">
            <a:solidFill>
              <a:prstClr val="black"/>
            </a:solidFill>
          </a:ln>
        </p:spPr>
        <p:txBody>
          <a:bodyPr vert="horz" lIns="91440" tIns="45720" rIns="91440" bIns="45720" rtlCol="0" anchor="ctr"/>
          <a:lstStyle/>
          <a:p>
            <a:endParaRPr lang="en-US"/>
          </a:p>
        </p:txBody>
      </p:sp>
      <p:sp>
        <p:nvSpPr>
          <p:cNvPr id="5" name="Notes Placeholder 4"/>
          <p:cNvSpPr>
            <a:spLocks noGrp="1"/>
          </p:cNvSpPr>
          <p:nvPr>
            <p:ph type="body" sz="quarter" idx="3"/>
          </p:nvPr>
        </p:nvSpPr>
        <p:spPr>
          <a:xfrm>
            <a:off x="685800" y="4343400"/>
            <a:ext cx="5486400" cy="4114800"/>
          </a:xfrm>
          <a:prstGeom prst="rect">
            <a:avLst/>
          </a:prstGeom>
        </p:spPr>
        <p:txBody>
          <a:bodyPr vert="horz" lIns="91440" tIns="45720" rIns="91440" bIns="45720" rtlCol="0">
            <a:normAutofit/>
          </a:bodyPr>
          <a:lstStyle/>
          <a:p>
            <a:pPr lvl="0"/>
            <a:r>
              <a:rPr lang="en-US" smtClean="0"/>
              <a:t>Click to edit Master text styles</a:t>
            </a:r>
          </a:p>
          <a:p>
            <a:pPr lvl="1"/>
            <a:r>
              <a:rPr lang="en-US" smtClean="0"/>
              <a:t>Second level</a:t>
            </a:r>
          </a:p>
          <a:p>
            <a:pPr lvl="2"/>
            <a:r>
              <a:rPr lang="en-US" smtClean="0"/>
              <a:t>Third level</a:t>
            </a:r>
          </a:p>
          <a:p>
            <a:pPr lvl="3"/>
            <a:r>
              <a:rPr lang="en-US" smtClean="0"/>
              <a:t>Fourth level</a:t>
            </a:r>
          </a:p>
          <a:p>
            <a:pPr lvl="4"/>
            <a:r>
              <a:rPr lang="en-US" smtClean="0"/>
              <a:t>Fifth level</a:t>
            </a:r>
            <a:endParaRPr lang="en-US"/>
          </a:p>
        </p:txBody>
      </p:sp>
      <p:sp>
        <p:nvSpPr>
          <p:cNvPr id="6" name="Footer Placeholder 5"/>
          <p:cNvSpPr>
            <a:spLocks noGrp="1"/>
          </p:cNvSpPr>
          <p:nvPr>
            <p:ph type="ftr" sz="quarter" idx="4"/>
          </p:nvPr>
        </p:nvSpPr>
        <p:spPr>
          <a:xfrm>
            <a:off x="0" y="8685213"/>
            <a:ext cx="2971800" cy="457200"/>
          </a:xfrm>
          <a:prstGeom prst="rect">
            <a:avLst/>
          </a:prstGeom>
        </p:spPr>
        <p:txBody>
          <a:bodyPr vert="horz" lIns="91440" tIns="45720" rIns="91440" bIns="45720" rtlCol="0" anchor="b"/>
          <a:lstStyle>
            <a:lvl1pPr algn="l">
              <a:defRPr sz="1200"/>
            </a:lvl1pPr>
          </a:lstStyle>
          <a:p>
            <a:endParaRPr lang="en-US"/>
          </a:p>
        </p:txBody>
      </p:sp>
      <p:sp>
        <p:nvSpPr>
          <p:cNvPr id="7" name="Slide Number Placeholder 6"/>
          <p:cNvSpPr>
            <a:spLocks noGrp="1"/>
          </p:cNvSpPr>
          <p:nvPr>
            <p:ph type="sldNum" sz="quarter" idx="5"/>
          </p:nvPr>
        </p:nvSpPr>
        <p:spPr>
          <a:xfrm>
            <a:off x="3884613" y="8685213"/>
            <a:ext cx="2971800" cy="457200"/>
          </a:xfrm>
          <a:prstGeom prst="rect">
            <a:avLst/>
          </a:prstGeom>
        </p:spPr>
        <p:txBody>
          <a:bodyPr vert="horz" lIns="91440" tIns="45720" rIns="91440" bIns="45720" rtlCol="0" anchor="b"/>
          <a:lstStyle>
            <a:lvl1pPr algn="r">
              <a:defRPr sz="1200"/>
            </a:lvl1pPr>
          </a:lstStyle>
          <a:p>
            <a:fld id="{32F110E7-C19E-4E5D-9D30-29ECE416CA1C}" type="slidenum">
              <a:rPr lang="en-US" smtClean="0"/>
              <a:pPr/>
              <a:t>‹#›</a:t>
            </a:fld>
            <a:endParaRPr lang="en-US"/>
          </a:p>
        </p:txBody>
      </p:sp>
    </p:spTree>
  </p:cSld>
  <p:clrMap bg1="lt1" tx1="dk1" bg2="lt2" tx2="dk2" accent1="accent1" accent2="accent2" accent3="accent3" accent4="accent4" accent5="accent5" accent6="accent6" hlink="hlink" folHlink="folHlink"/>
  <p:notesStyle>
    <a:lvl1pPr marL="0" algn="l" defTabSz="914400" rtl="0" eaLnBrk="1" latinLnBrk="0" hangingPunct="1">
      <a:defRPr sz="1200" kern="1200">
        <a:solidFill>
          <a:schemeClr val="tx1"/>
        </a:solidFill>
        <a:latin typeface="+mn-lt"/>
        <a:ea typeface="+mn-ea"/>
        <a:cs typeface="+mn-cs"/>
      </a:defRPr>
    </a:lvl1pPr>
    <a:lvl2pPr marL="457200" algn="l" defTabSz="914400" rtl="0" eaLnBrk="1" latinLnBrk="0" hangingPunct="1">
      <a:defRPr sz="1200" kern="1200">
        <a:solidFill>
          <a:schemeClr val="tx1"/>
        </a:solidFill>
        <a:latin typeface="+mn-lt"/>
        <a:ea typeface="+mn-ea"/>
        <a:cs typeface="+mn-cs"/>
      </a:defRPr>
    </a:lvl2pPr>
    <a:lvl3pPr marL="914400" algn="l" defTabSz="914400" rtl="0" eaLnBrk="1" latinLnBrk="0" hangingPunct="1">
      <a:defRPr sz="1200" kern="1200">
        <a:solidFill>
          <a:schemeClr val="tx1"/>
        </a:solidFill>
        <a:latin typeface="+mn-lt"/>
        <a:ea typeface="+mn-ea"/>
        <a:cs typeface="+mn-cs"/>
      </a:defRPr>
    </a:lvl3pPr>
    <a:lvl4pPr marL="1371600" algn="l" defTabSz="914400" rtl="0" eaLnBrk="1" latinLnBrk="0" hangingPunct="1">
      <a:defRPr sz="1200" kern="1200">
        <a:solidFill>
          <a:schemeClr val="tx1"/>
        </a:solidFill>
        <a:latin typeface="+mn-lt"/>
        <a:ea typeface="+mn-ea"/>
        <a:cs typeface="+mn-cs"/>
      </a:defRPr>
    </a:lvl4pPr>
    <a:lvl5pPr marL="1828800" algn="l" defTabSz="914400" rtl="0" eaLnBrk="1" latinLnBrk="0" hangingPunct="1">
      <a:defRPr sz="1200" kern="1200">
        <a:solidFill>
          <a:schemeClr val="tx1"/>
        </a:solidFill>
        <a:latin typeface="+mn-lt"/>
        <a:ea typeface="+mn-ea"/>
        <a:cs typeface="+mn-cs"/>
      </a:defRPr>
    </a:lvl5pPr>
    <a:lvl6pPr marL="2286000" algn="l" defTabSz="914400" rtl="0" eaLnBrk="1" latinLnBrk="0" hangingPunct="1">
      <a:defRPr sz="1200" kern="1200">
        <a:solidFill>
          <a:schemeClr val="tx1"/>
        </a:solidFill>
        <a:latin typeface="+mn-lt"/>
        <a:ea typeface="+mn-ea"/>
        <a:cs typeface="+mn-cs"/>
      </a:defRPr>
    </a:lvl6pPr>
    <a:lvl7pPr marL="2743200" algn="l" defTabSz="914400" rtl="0" eaLnBrk="1" latinLnBrk="0" hangingPunct="1">
      <a:defRPr sz="1200" kern="1200">
        <a:solidFill>
          <a:schemeClr val="tx1"/>
        </a:solidFill>
        <a:latin typeface="+mn-lt"/>
        <a:ea typeface="+mn-ea"/>
        <a:cs typeface="+mn-cs"/>
      </a:defRPr>
    </a:lvl7pPr>
    <a:lvl8pPr marL="3200400" algn="l" defTabSz="914400" rtl="0" eaLnBrk="1" latinLnBrk="0" hangingPunct="1">
      <a:defRPr sz="1200" kern="1200">
        <a:solidFill>
          <a:schemeClr val="tx1"/>
        </a:solidFill>
        <a:latin typeface="+mn-lt"/>
        <a:ea typeface="+mn-ea"/>
        <a:cs typeface="+mn-cs"/>
      </a:defRPr>
    </a:lvl8pPr>
    <a:lvl9pPr marL="3657600" algn="l" defTabSz="914400" rtl="0" eaLnBrk="1" latinLnBrk="0" hangingPunct="1">
      <a:defRPr sz="1200" kern="1200">
        <a:solidFill>
          <a:schemeClr val="tx1"/>
        </a:solidFill>
        <a:latin typeface="+mn-lt"/>
        <a:ea typeface="+mn-ea"/>
        <a:cs typeface="+mn-cs"/>
      </a:defRPr>
    </a:lvl9pPr>
  </p:notesStyle>
</p:notesMaster>
</file>

<file path=ppt/notesSlides/_rels/notesSlide1.xml.rels><?xml version="1.0" encoding="UTF-8" standalone="yes"?>
<Relationships xmlns="http://schemas.openxmlformats.org/package/2006/relationships"><Relationship Id="rId2" Type="http://schemas.openxmlformats.org/officeDocument/2006/relationships/slide" Target="../slides/slide2.xml"/><Relationship Id="rId1" Type="http://schemas.openxmlformats.org/officeDocument/2006/relationships/notesMaster" Target="../notesMasters/notesMaster1.xml"/></Relationships>
</file>

<file path=ppt/notesSlides/notesSlide1.xml><?xml version="1.0" encoding="utf-8"?>
<p:notes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Slide Image Placeholder 1"/>
          <p:cNvSpPr>
            <a:spLocks noGrp="1" noRot="1" noChangeAspect="1"/>
          </p:cNvSpPr>
          <p:nvPr>
            <p:ph type="sldImg"/>
          </p:nvPr>
        </p:nvSpPr>
        <p:spPr/>
      </p:sp>
      <p:sp>
        <p:nvSpPr>
          <p:cNvPr id="3" name="Notes Placeholder 2"/>
          <p:cNvSpPr>
            <a:spLocks noGrp="1"/>
          </p:cNvSpPr>
          <p:nvPr>
            <p:ph type="body" idx="1"/>
          </p:nvPr>
        </p:nvSpPr>
        <p:spPr/>
        <p:txBody>
          <a:bodyPr>
            <a:normAutofit/>
          </a:bodyPr>
          <a:lstStyle/>
          <a:p>
            <a:endParaRPr lang="en-US" dirty="0"/>
          </a:p>
        </p:txBody>
      </p:sp>
      <p:sp>
        <p:nvSpPr>
          <p:cNvPr id="4" name="Slide Number Placeholder 3"/>
          <p:cNvSpPr>
            <a:spLocks noGrp="1"/>
          </p:cNvSpPr>
          <p:nvPr>
            <p:ph type="sldNum" sz="quarter" idx="10"/>
          </p:nvPr>
        </p:nvSpPr>
        <p:spPr/>
        <p:txBody>
          <a:bodyPr/>
          <a:lstStyle/>
          <a:p>
            <a:fld id="{67829A8E-8DCE-41EC-A4C2-401EE9902E41}" type="slidenum">
              <a:rPr lang="en-US" smtClean="0"/>
              <a:pPr/>
              <a:t>2</a:t>
            </a:fld>
            <a:endParaRPr lang="en-US"/>
          </a:p>
        </p:txBody>
      </p:sp>
    </p:spTree>
  </p:cSld>
  <p:clrMapOvr>
    <a:masterClrMapping/>
  </p:clrMapOvr>
</p:notes>
</file>

<file path=ppt/slideLayouts/_rels/slideLayout1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10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11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2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3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4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5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6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7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8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9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slideLayout1.xml><?xml version="1.0" encoding="utf-8"?>
<p:sldLayout xmlns:a="http://schemas.openxmlformats.org/drawingml/2006/main" xmlns:r="http://schemas.openxmlformats.org/officeDocument/2006/relationships" xmlns:p="http://schemas.openxmlformats.org/presentationml/2006/main" type="title" preserve="1">
  <p:cSld name="Title Slide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8" name="Title 7"/>
          <p:cNvSpPr>
            <a:spLocks noGrp="1"/>
          </p:cNvSpPr>
          <p:nvPr>
            <p:ph type="ctrTitle"/>
          </p:nvPr>
        </p:nvSpPr>
        <p:spPr>
          <a:xfrm>
            <a:off x="422030" y="1371600"/>
            <a:ext cx="8229600" cy="1828800"/>
          </a:xfrm>
        </p:spPr>
        <p:txBody>
          <a:bodyPr vert="horz" lIns="45720" tIns="0" rIns="45720" bIns="0" anchor="b">
            <a:normAutofit/>
            <a:scene3d>
              <a:camera prst="orthographicFront"/>
              <a:lightRig rig="soft" dir="t">
                <a:rot lat="0" lon="0" rev="17220000"/>
              </a:lightRig>
            </a:scene3d>
            <a:sp3d prstMaterial="softEdge">
              <a:bevelT w="38100" h="38100"/>
            </a:sp3d>
          </a:bodyPr>
          <a:lstStyle>
            <a:lvl1pPr>
              <a:defRPr sz="4800" b="1" cap="all" baseline="0">
                <a:ln w="6350">
                  <a:noFill/>
                </a:ln>
                <a:gradFill>
                  <a:gsLst>
                    <a:gs pos="0">
                      <a:schemeClr val="accent1">
                        <a:tint val="73000"/>
                        <a:satMod val="145000"/>
                      </a:schemeClr>
                    </a:gs>
                    <a:gs pos="73000">
                      <a:schemeClr val="accent1">
                        <a:tint val="73000"/>
                        <a:satMod val="145000"/>
                      </a:schemeClr>
                    </a:gs>
                    <a:gs pos="100000">
                      <a:schemeClr val="accent1">
                        <a:tint val="83000"/>
                        <a:satMod val="143000"/>
                      </a:schemeClr>
                    </a:gs>
                  </a:gsLst>
                  <a:lin ang="4800000" scaled="1"/>
                </a:gradFill>
                <a:effectLst>
                  <a:outerShdw blurRad="127000" dist="200000" dir="2700000" algn="tl" rotWithShape="0">
                    <a:srgbClr val="000000">
                      <a:alpha val="30000"/>
                    </a:srgbClr>
                  </a:outerShdw>
                </a:effectLst>
              </a:defRPr>
            </a:lvl1pPr>
          </a:lstStyle>
          <a:p>
            <a:r>
              <a:rPr kumimoji="0" lang="en-US" smtClean="0"/>
              <a:t>Click to edit Master title style</a:t>
            </a:r>
            <a:endParaRPr kumimoji="0" lang="en-US"/>
          </a:p>
        </p:txBody>
      </p:sp>
      <p:sp>
        <p:nvSpPr>
          <p:cNvPr id="28" name="Date Placeholder 27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B7702386-C129-4805-BB9C-9BE0C38932D6}" type="datetimeFigureOut">
              <a:rPr lang="en-US" smtClean="0"/>
              <a:pPr/>
              <a:t>5/5/2011</a:t>
            </a:fld>
            <a:endParaRPr lang="en-US"/>
          </a:p>
        </p:txBody>
      </p:sp>
      <p:sp>
        <p:nvSpPr>
          <p:cNvPr id="17" name="Footer Placeholder 16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en-US"/>
          </a:p>
        </p:txBody>
      </p:sp>
      <p:sp>
        <p:nvSpPr>
          <p:cNvPr id="29" name="Slide Number Placeholder 28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8154A9CD-1C76-4C5B-821C-9AD587ED0DEB}" type="slidenum">
              <a:rPr lang="en-US" smtClean="0"/>
              <a:pPr/>
              <a:t>‹#›</a:t>
            </a:fld>
            <a:endParaRPr lang="en-US"/>
          </a:p>
        </p:txBody>
      </p:sp>
      <p:sp>
        <p:nvSpPr>
          <p:cNvPr id="9" name="Subtitle 8"/>
          <p:cNvSpPr>
            <a:spLocks noGrp="1"/>
          </p:cNvSpPr>
          <p:nvPr>
            <p:ph type="subTitle" idx="1"/>
          </p:nvPr>
        </p:nvSpPr>
        <p:spPr>
          <a:xfrm>
            <a:off x="1371600" y="3331698"/>
            <a:ext cx="6400800" cy="1752600"/>
          </a:xfrm>
        </p:spPr>
        <p:txBody>
          <a:bodyPr/>
          <a:lstStyle>
            <a:lvl1pPr marL="0" indent="0" algn="ctr">
              <a:buNone/>
              <a:defRPr>
                <a:solidFill>
                  <a:schemeClr val="tx1"/>
                </a:solidFill>
              </a:defRPr>
            </a:lvl1pPr>
            <a:lvl2pPr marL="457200" indent="0" algn="ctr">
              <a:buNone/>
            </a:lvl2pPr>
            <a:lvl3pPr marL="914400" indent="0" algn="ctr">
              <a:buNone/>
            </a:lvl3pPr>
            <a:lvl4pPr marL="1371600" indent="0" algn="ctr">
              <a:buNone/>
            </a:lvl4pPr>
            <a:lvl5pPr marL="1828800" indent="0" algn="ctr">
              <a:buNone/>
            </a:lvl5pPr>
            <a:lvl6pPr marL="2286000" indent="0" algn="ctr">
              <a:buNone/>
            </a:lvl6pPr>
            <a:lvl7pPr marL="2743200" indent="0" algn="ctr">
              <a:buNone/>
            </a:lvl7pPr>
            <a:lvl8pPr marL="3200400" indent="0" algn="ctr">
              <a:buNone/>
            </a:lvl8pPr>
            <a:lvl9pPr marL="3657600" indent="0" algn="ctr">
              <a:buNone/>
            </a:lvl9pPr>
          </a:lstStyle>
          <a:p>
            <a:r>
              <a:rPr kumimoji="0" lang="en-US" smtClean="0"/>
              <a:t>Click to edit Master subtitle style</a:t>
            </a:r>
            <a:endParaRPr kumimoji="0" lang="en-US"/>
          </a:p>
        </p:txBody>
      </p:sp>
    </p:spTree>
  </p:cSld>
  <p:clrMapOvr>
    <a:masterClrMapping/>
  </p:clrMapOvr>
</p:sldLayout>
</file>

<file path=ppt/slideLayouts/slideLayout10.xml><?xml version="1.0" encoding="utf-8"?>
<p:sldLayout xmlns:a="http://schemas.openxmlformats.org/drawingml/2006/main" xmlns:r="http://schemas.openxmlformats.org/officeDocument/2006/relationships" xmlns:p="http://schemas.openxmlformats.org/presentationml/2006/main" type="vertTx" preserve="1">
  <p:cSld name="Title and Vertical Text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/>
        <p:txBody>
          <a:bodyPr/>
          <a:lstStyle/>
          <a:p>
            <a:r>
              <a:rPr kumimoji="0" lang="en-US" smtClean="0"/>
              <a:t>Click to edit Master title style</a:t>
            </a:r>
            <a:endParaRPr kumimoji="0" lang="en-US"/>
          </a:p>
        </p:txBody>
      </p:sp>
      <p:sp>
        <p:nvSpPr>
          <p:cNvPr id="3" name="Vertical Text Placeholder 2"/>
          <p:cNvSpPr>
            <a:spLocks noGrp="1"/>
          </p:cNvSpPr>
          <p:nvPr>
            <p:ph type="body" orient="vert" idx="1"/>
          </p:nvPr>
        </p:nvSpPr>
        <p:spPr/>
        <p:txBody>
          <a:bodyPr vert="eaVert"/>
          <a:lstStyle/>
          <a:p>
            <a:pPr lvl="0" eaLnBrk="1" latinLnBrk="0" hangingPunct="1"/>
            <a:r>
              <a:rPr lang="en-US" smtClean="0"/>
              <a:t>Click to edit Master text styles</a:t>
            </a:r>
          </a:p>
          <a:p>
            <a:pPr lvl="1" eaLnBrk="1" latinLnBrk="0" hangingPunct="1"/>
            <a:r>
              <a:rPr lang="en-US" smtClean="0"/>
              <a:t>Second level</a:t>
            </a:r>
          </a:p>
          <a:p>
            <a:pPr lvl="2" eaLnBrk="1" latinLnBrk="0" hangingPunct="1"/>
            <a:r>
              <a:rPr lang="en-US" smtClean="0"/>
              <a:t>Third level</a:t>
            </a:r>
          </a:p>
          <a:p>
            <a:pPr lvl="3" eaLnBrk="1" latinLnBrk="0" hangingPunct="1"/>
            <a:r>
              <a:rPr lang="en-US" smtClean="0"/>
              <a:t>Fourth level</a:t>
            </a:r>
          </a:p>
          <a:p>
            <a:pPr lvl="4" eaLnBrk="1" latinLnBrk="0" hangingPunct="1"/>
            <a:r>
              <a:rPr lang="en-US" smtClean="0"/>
              <a:t>Fifth level</a:t>
            </a:r>
            <a:endParaRPr kumimoji="0" lang="en-US"/>
          </a:p>
        </p:txBody>
      </p:sp>
      <p:sp>
        <p:nvSpPr>
          <p:cNvPr id="4" name="Date Placeholder 3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B7702386-C129-4805-BB9C-9BE0C38932D6}" type="datetimeFigureOut">
              <a:rPr lang="en-US" smtClean="0"/>
              <a:pPr/>
              <a:t>5/5/2011</a:t>
            </a:fld>
            <a:endParaRPr lang="en-US"/>
          </a:p>
        </p:txBody>
      </p:sp>
      <p:sp>
        <p:nvSpPr>
          <p:cNvPr id="5" name="Footer Placeholder 4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en-US"/>
          </a:p>
        </p:txBody>
      </p:sp>
      <p:sp>
        <p:nvSpPr>
          <p:cNvPr id="6" name="Slide Number Placeholder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8154A9CD-1C76-4C5B-821C-9AD587ED0DEB}" type="slidenum">
              <a:rPr lang="en-US" smtClean="0"/>
              <a:pPr/>
              <a:t>‹#›</a:t>
            </a:fld>
            <a:endParaRPr lang="en-US"/>
          </a:p>
        </p:txBody>
      </p:sp>
    </p:spTree>
  </p:cSld>
  <p:clrMapOvr>
    <a:masterClrMapping/>
  </p:clrMapOvr>
</p:sldLayout>
</file>

<file path=ppt/slideLayouts/slideLayout11.xml><?xml version="1.0" encoding="utf-8"?>
<p:sldLayout xmlns:a="http://schemas.openxmlformats.org/drawingml/2006/main" xmlns:r="http://schemas.openxmlformats.org/officeDocument/2006/relationships" xmlns:p="http://schemas.openxmlformats.org/presentationml/2006/main" type="vertTitleAndTx" preserve="1">
  <p:cSld name="Vertical Title and Text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Vertical Title 1"/>
          <p:cNvSpPr>
            <a:spLocks noGrp="1"/>
          </p:cNvSpPr>
          <p:nvPr>
            <p:ph type="title" orient="vert"/>
          </p:nvPr>
        </p:nvSpPr>
        <p:spPr>
          <a:xfrm>
            <a:off x="6629400" y="274638"/>
            <a:ext cx="2057400" cy="5851525"/>
          </a:xfrm>
        </p:spPr>
        <p:txBody>
          <a:bodyPr vert="eaVert"/>
          <a:lstStyle/>
          <a:p>
            <a:r>
              <a:rPr kumimoji="0" lang="en-US" smtClean="0"/>
              <a:t>Click to edit Master title style</a:t>
            </a:r>
            <a:endParaRPr kumimoji="0" lang="en-US"/>
          </a:p>
        </p:txBody>
      </p:sp>
      <p:sp>
        <p:nvSpPr>
          <p:cNvPr id="3" name="Vertical Text Placeholder 2"/>
          <p:cNvSpPr>
            <a:spLocks noGrp="1"/>
          </p:cNvSpPr>
          <p:nvPr>
            <p:ph type="body" orient="vert" idx="1"/>
          </p:nvPr>
        </p:nvSpPr>
        <p:spPr>
          <a:xfrm>
            <a:off x="457200" y="274638"/>
            <a:ext cx="6019800" cy="5851525"/>
          </a:xfrm>
        </p:spPr>
        <p:txBody>
          <a:bodyPr vert="eaVert"/>
          <a:lstStyle/>
          <a:p>
            <a:pPr lvl="0" eaLnBrk="1" latinLnBrk="0" hangingPunct="1"/>
            <a:r>
              <a:rPr lang="en-US" smtClean="0"/>
              <a:t>Click to edit Master text styles</a:t>
            </a:r>
          </a:p>
          <a:p>
            <a:pPr lvl="1" eaLnBrk="1" latinLnBrk="0" hangingPunct="1"/>
            <a:r>
              <a:rPr lang="en-US" smtClean="0"/>
              <a:t>Second level</a:t>
            </a:r>
          </a:p>
          <a:p>
            <a:pPr lvl="2" eaLnBrk="1" latinLnBrk="0" hangingPunct="1"/>
            <a:r>
              <a:rPr lang="en-US" smtClean="0"/>
              <a:t>Third level</a:t>
            </a:r>
          </a:p>
          <a:p>
            <a:pPr lvl="3" eaLnBrk="1" latinLnBrk="0" hangingPunct="1"/>
            <a:r>
              <a:rPr lang="en-US" smtClean="0"/>
              <a:t>Fourth level</a:t>
            </a:r>
          </a:p>
          <a:p>
            <a:pPr lvl="4" eaLnBrk="1" latinLnBrk="0" hangingPunct="1"/>
            <a:r>
              <a:rPr lang="en-US" smtClean="0"/>
              <a:t>Fifth level</a:t>
            </a:r>
            <a:endParaRPr kumimoji="0" lang="en-US"/>
          </a:p>
        </p:txBody>
      </p:sp>
      <p:sp>
        <p:nvSpPr>
          <p:cNvPr id="4" name="Date Placeholder 3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B7702386-C129-4805-BB9C-9BE0C38932D6}" type="datetimeFigureOut">
              <a:rPr lang="en-US" smtClean="0"/>
              <a:pPr/>
              <a:t>5/5/2011</a:t>
            </a:fld>
            <a:endParaRPr lang="en-US"/>
          </a:p>
        </p:txBody>
      </p:sp>
      <p:sp>
        <p:nvSpPr>
          <p:cNvPr id="5" name="Footer Placeholder 4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en-US"/>
          </a:p>
        </p:txBody>
      </p:sp>
      <p:sp>
        <p:nvSpPr>
          <p:cNvPr id="6" name="Slide Number Placeholder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8154A9CD-1C76-4C5B-821C-9AD587ED0DEB}" type="slidenum">
              <a:rPr lang="en-US" smtClean="0"/>
              <a:pPr/>
              <a:t>‹#›</a:t>
            </a:fld>
            <a:endParaRPr lang="en-US"/>
          </a:p>
        </p:txBody>
      </p:sp>
    </p:spTree>
  </p:cSld>
  <p:clrMapOvr>
    <a:masterClrMapping/>
  </p:clrMapOvr>
</p:sldLayout>
</file>

<file path=ppt/slideLayouts/slideLayout2.xml><?xml version="1.0" encoding="utf-8"?>
<p:sldLayout xmlns:a="http://schemas.openxmlformats.org/drawingml/2006/main" xmlns:r="http://schemas.openxmlformats.org/officeDocument/2006/relationships" xmlns:p="http://schemas.openxmlformats.org/presentationml/2006/main" type="obj" preserve="1">
  <p:cSld name="Title and Content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/>
        <p:txBody>
          <a:bodyPr/>
          <a:lstStyle/>
          <a:p>
            <a:r>
              <a:rPr kumimoji="0" lang="en-US" smtClean="0"/>
              <a:t>Click to edit Master title style</a:t>
            </a:r>
            <a:endParaRPr kumimoji="0" lang="en-US"/>
          </a:p>
        </p:txBody>
      </p:sp>
      <p:sp>
        <p:nvSpPr>
          <p:cNvPr id="3" name="Content Placeholder 2"/>
          <p:cNvSpPr>
            <a:spLocks noGrp="1"/>
          </p:cNvSpPr>
          <p:nvPr>
            <p:ph idx="1"/>
          </p:nvPr>
        </p:nvSpPr>
        <p:spPr/>
        <p:txBody>
          <a:bodyPr/>
          <a:lstStyle/>
          <a:p>
            <a:pPr lvl="0" eaLnBrk="1" latinLnBrk="0" hangingPunct="1"/>
            <a:r>
              <a:rPr lang="en-US" smtClean="0"/>
              <a:t>Click to edit Master text styles</a:t>
            </a:r>
          </a:p>
          <a:p>
            <a:pPr lvl="1" eaLnBrk="1" latinLnBrk="0" hangingPunct="1"/>
            <a:r>
              <a:rPr lang="en-US" smtClean="0"/>
              <a:t>Second level</a:t>
            </a:r>
          </a:p>
          <a:p>
            <a:pPr lvl="2" eaLnBrk="1" latinLnBrk="0" hangingPunct="1"/>
            <a:r>
              <a:rPr lang="en-US" smtClean="0"/>
              <a:t>Third level</a:t>
            </a:r>
          </a:p>
          <a:p>
            <a:pPr lvl="3" eaLnBrk="1" latinLnBrk="0" hangingPunct="1"/>
            <a:r>
              <a:rPr lang="en-US" smtClean="0"/>
              <a:t>Fourth level</a:t>
            </a:r>
          </a:p>
          <a:p>
            <a:pPr lvl="4" eaLnBrk="1" latinLnBrk="0" hangingPunct="1"/>
            <a:r>
              <a:rPr lang="en-US" smtClean="0"/>
              <a:t>Fifth level</a:t>
            </a:r>
            <a:endParaRPr kumimoji="0" lang="en-US"/>
          </a:p>
        </p:txBody>
      </p:sp>
      <p:sp>
        <p:nvSpPr>
          <p:cNvPr id="4" name="Date Placeholder 3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B7702386-C129-4805-BB9C-9BE0C38932D6}" type="datetimeFigureOut">
              <a:rPr lang="en-US" smtClean="0"/>
              <a:pPr/>
              <a:t>5/5/2011</a:t>
            </a:fld>
            <a:endParaRPr lang="en-US"/>
          </a:p>
        </p:txBody>
      </p:sp>
      <p:sp>
        <p:nvSpPr>
          <p:cNvPr id="5" name="Footer Placeholder 4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en-US"/>
          </a:p>
        </p:txBody>
      </p:sp>
      <p:sp>
        <p:nvSpPr>
          <p:cNvPr id="6" name="Slide Number Placeholder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8154A9CD-1C76-4C5B-821C-9AD587ED0DEB}" type="slidenum">
              <a:rPr lang="en-US" smtClean="0"/>
              <a:pPr/>
              <a:t>‹#›</a:t>
            </a:fld>
            <a:endParaRPr lang="en-US"/>
          </a:p>
        </p:txBody>
      </p:sp>
    </p:spTree>
  </p:cSld>
  <p:clrMapOvr>
    <a:masterClrMapping/>
  </p:clrMapOvr>
</p:sldLayout>
</file>

<file path=ppt/slideLayouts/slideLayout3.xml><?xml version="1.0" encoding="utf-8"?>
<p:sldLayout xmlns:a="http://schemas.openxmlformats.org/drawingml/2006/main" xmlns:r="http://schemas.openxmlformats.org/officeDocument/2006/relationships" xmlns:p="http://schemas.openxmlformats.org/presentationml/2006/main" type="secHead" preserve="1">
  <p:cSld name="Section Header">
    <p:bg>
      <p:bgRef idx="1003">
        <a:schemeClr val="bg2"/>
      </p:bgRef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>
          <a:xfrm>
            <a:off x="1600200" y="609600"/>
            <a:ext cx="7086600" cy="1828800"/>
          </a:xfrm>
        </p:spPr>
        <p:txBody>
          <a:bodyPr vert="horz" bIns="0" anchor="b">
            <a:noAutofit/>
            <a:scene3d>
              <a:camera prst="orthographicFront"/>
              <a:lightRig rig="soft" dir="t">
                <a:rot lat="0" lon="0" rev="17220000"/>
              </a:lightRig>
            </a:scene3d>
            <a:sp3d prstMaterial="softEdge">
              <a:bevelT w="38100" h="38100"/>
              <a:contourClr>
                <a:schemeClr val="tx2">
                  <a:shade val="50000"/>
                </a:schemeClr>
              </a:contourClr>
            </a:sp3d>
          </a:bodyPr>
          <a:lstStyle>
            <a:lvl1pPr algn="l" rtl="0">
              <a:spcBef>
                <a:spcPct val="0"/>
              </a:spcBef>
              <a:buNone/>
              <a:defRPr sz="4800" b="1" cap="none" baseline="0">
                <a:ln w="6350">
                  <a:noFill/>
                </a:ln>
                <a:solidFill>
                  <a:schemeClr val="accent1">
                    <a:tint val="90000"/>
                    <a:satMod val="120000"/>
                  </a:schemeClr>
                </a:solidFill>
                <a:effectLst>
                  <a:outerShdw blurRad="114300" dist="101600" dir="2700000" algn="tl" rotWithShape="0">
                    <a:srgbClr val="000000">
                      <a:alpha val="40000"/>
                    </a:srgbClr>
                  </a:outerShdw>
                </a:effectLst>
                <a:latin typeface="+mj-lt"/>
                <a:ea typeface="+mj-ea"/>
                <a:cs typeface="+mj-cs"/>
              </a:defRPr>
            </a:lvl1pPr>
          </a:lstStyle>
          <a:p>
            <a:r>
              <a:rPr kumimoji="0" lang="en-US" smtClean="0"/>
              <a:t>Click to edit Master title style</a:t>
            </a:r>
            <a:endParaRPr kumimoji="0" lang="en-US"/>
          </a:p>
        </p:txBody>
      </p:sp>
      <p:sp>
        <p:nvSpPr>
          <p:cNvPr id="3" name="Text Placeholder 2"/>
          <p:cNvSpPr>
            <a:spLocks noGrp="1"/>
          </p:cNvSpPr>
          <p:nvPr>
            <p:ph type="body" idx="1"/>
          </p:nvPr>
        </p:nvSpPr>
        <p:spPr>
          <a:xfrm>
            <a:off x="1600200" y="2507786"/>
            <a:ext cx="7086600" cy="1509712"/>
          </a:xfrm>
        </p:spPr>
        <p:txBody>
          <a:bodyPr anchor="t"/>
          <a:lstStyle>
            <a:lvl1pPr marL="73152" indent="0" algn="l">
              <a:buNone/>
              <a:defRPr sz="2000">
                <a:solidFill>
                  <a:schemeClr val="tx1"/>
                </a:solidFill>
              </a:defRPr>
            </a:lvl1pPr>
            <a:lvl2pPr>
              <a:buNone/>
              <a:defRPr sz="1800">
                <a:solidFill>
                  <a:schemeClr val="tx1">
                    <a:tint val="75000"/>
                  </a:schemeClr>
                </a:solidFill>
              </a:defRPr>
            </a:lvl2pPr>
            <a:lvl3pPr>
              <a:buNone/>
              <a:defRPr sz="1600">
                <a:solidFill>
                  <a:schemeClr val="tx1">
                    <a:tint val="75000"/>
                  </a:schemeClr>
                </a:solidFill>
              </a:defRPr>
            </a:lvl3pPr>
            <a:lvl4pPr>
              <a:buNone/>
              <a:defRPr sz="1400">
                <a:solidFill>
                  <a:schemeClr val="tx1">
                    <a:tint val="75000"/>
                  </a:schemeClr>
                </a:solidFill>
              </a:defRPr>
            </a:lvl4pPr>
            <a:lvl5pPr>
              <a:buNone/>
              <a:defRPr sz="1400">
                <a:solidFill>
                  <a:schemeClr val="tx1">
                    <a:tint val="75000"/>
                  </a:schemeClr>
                </a:solidFill>
              </a:defRPr>
            </a:lvl5pPr>
          </a:lstStyle>
          <a:p>
            <a:pPr lvl="0" eaLnBrk="1" latinLnBrk="0" hangingPunct="1"/>
            <a:r>
              <a:rPr kumimoji="0" lang="en-US" smtClean="0"/>
              <a:t>Click to edit Master text styles</a:t>
            </a:r>
          </a:p>
        </p:txBody>
      </p:sp>
      <p:sp>
        <p:nvSpPr>
          <p:cNvPr id="4" name="Date Placeholder 3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B7702386-C129-4805-BB9C-9BE0C38932D6}" type="datetimeFigureOut">
              <a:rPr lang="en-US" smtClean="0"/>
              <a:pPr/>
              <a:t>5/5/2011</a:t>
            </a:fld>
            <a:endParaRPr lang="en-US"/>
          </a:p>
        </p:txBody>
      </p:sp>
      <p:sp>
        <p:nvSpPr>
          <p:cNvPr id="5" name="Footer Placeholder 4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en-US"/>
          </a:p>
        </p:txBody>
      </p:sp>
      <p:sp>
        <p:nvSpPr>
          <p:cNvPr id="6" name="Slide Number Placeholder 5"/>
          <p:cNvSpPr>
            <a:spLocks noGrp="1"/>
          </p:cNvSpPr>
          <p:nvPr>
            <p:ph type="sldNum" sz="quarter" idx="12"/>
          </p:nvPr>
        </p:nvSpPr>
        <p:spPr>
          <a:xfrm>
            <a:off x="7924800" y="6416675"/>
            <a:ext cx="762000" cy="365125"/>
          </a:xfrm>
        </p:spPr>
        <p:txBody>
          <a:bodyPr/>
          <a:lstStyle/>
          <a:p>
            <a:fld id="{8154A9CD-1C76-4C5B-821C-9AD587ED0DEB}" type="slidenum">
              <a:rPr lang="en-US" smtClean="0"/>
              <a:pPr/>
              <a:t>‹#›</a:t>
            </a:fld>
            <a:endParaRPr lang="en-US"/>
          </a:p>
        </p:txBody>
      </p:sp>
    </p:spTree>
  </p:cSld>
  <p:clrMapOvr>
    <a:overrideClrMapping bg1="dk1" tx1="lt1" bg2="dk2" tx2="lt2" accent1="accent1" accent2="accent2" accent3="accent3" accent4="accent4" accent5="accent5" accent6="accent6" hlink="hlink" folHlink="folHlink"/>
  </p:clrMapOvr>
</p:sldLayout>
</file>

<file path=ppt/slideLayouts/slideLayout4.xml><?xml version="1.0" encoding="utf-8"?>
<p:sldLayout xmlns:a="http://schemas.openxmlformats.org/drawingml/2006/main" xmlns:r="http://schemas.openxmlformats.org/officeDocument/2006/relationships" xmlns:p="http://schemas.openxmlformats.org/presentationml/2006/main" type="twoObj" preserve="1">
  <p:cSld name="Two Content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/>
        <p:txBody>
          <a:bodyPr/>
          <a:lstStyle/>
          <a:p>
            <a:r>
              <a:rPr kumimoji="0" lang="en-US" smtClean="0"/>
              <a:t>Click to edit Master title style</a:t>
            </a:r>
            <a:endParaRPr kumimoji="0" lang="en-US"/>
          </a:p>
        </p:txBody>
      </p:sp>
      <p:sp>
        <p:nvSpPr>
          <p:cNvPr id="3" name="Content Placeholder 2"/>
          <p:cNvSpPr>
            <a:spLocks noGrp="1"/>
          </p:cNvSpPr>
          <p:nvPr>
            <p:ph sz="half" idx="1"/>
          </p:nvPr>
        </p:nvSpPr>
        <p:spPr>
          <a:xfrm>
            <a:off x="457200" y="1600200"/>
            <a:ext cx="4038600" cy="4525963"/>
          </a:xfrm>
        </p:spPr>
        <p:txBody>
          <a:bodyPr/>
          <a:lstStyle>
            <a:lvl1pPr>
              <a:defRPr sz="2600"/>
            </a:lvl1pPr>
            <a:lvl2pPr>
              <a:defRPr sz="2400"/>
            </a:lvl2pPr>
            <a:lvl3pPr>
              <a:defRPr sz="2000"/>
            </a:lvl3pPr>
            <a:lvl4pPr>
              <a:defRPr sz="1800"/>
            </a:lvl4pPr>
            <a:lvl5pPr>
              <a:defRPr sz="1800"/>
            </a:lvl5pPr>
          </a:lstStyle>
          <a:p>
            <a:pPr lvl="0" eaLnBrk="1" latinLnBrk="0" hangingPunct="1"/>
            <a:r>
              <a:rPr lang="en-US" smtClean="0"/>
              <a:t>Click to edit Master text styles</a:t>
            </a:r>
          </a:p>
          <a:p>
            <a:pPr lvl="1" eaLnBrk="1" latinLnBrk="0" hangingPunct="1"/>
            <a:r>
              <a:rPr lang="en-US" smtClean="0"/>
              <a:t>Second level</a:t>
            </a:r>
          </a:p>
          <a:p>
            <a:pPr lvl="2" eaLnBrk="1" latinLnBrk="0" hangingPunct="1"/>
            <a:r>
              <a:rPr lang="en-US" smtClean="0"/>
              <a:t>Third level</a:t>
            </a:r>
          </a:p>
          <a:p>
            <a:pPr lvl="3" eaLnBrk="1" latinLnBrk="0" hangingPunct="1"/>
            <a:r>
              <a:rPr lang="en-US" smtClean="0"/>
              <a:t>Fourth level</a:t>
            </a:r>
          </a:p>
          <a:p>
            <a:pPr lvl="4" eaLnBrk="1" latinLnBrk="0" hangingPunct="1"/>
            <a:r>
              <a:rPr lang="en-US" smtClean="0"/>
              <a:t>Fifth level</a:t>
            </a:r>
            <a:endParaRPr kumimoji="0" lang="en-US"/>
          </a:p>
        </p:txBody>
      </p:sp>
      <p:sp>
        <p:nvSpPr>
          <p:cNvPr id="4" name="Content Placeholder 3"/>
          <p:cNvSpPr>
            <a:spLocks noGrp="1"/>
          </p:cNvSpPr>
          <p:nvPr>
            <p:ph sz="half" idx="2"/>
          </p:nvPr>
        </p:nvSpPr>
        <p:spPr>
          <a:xfrm>
            <a:off x="4648200" y="1600200"/>
            <a:ext cx="4038600" cy="4525963"/>
          </a:xfrm>
        </p:spPr>
        <p:txBody>
          <a:bodyPr/>
          <a:lstStyle>
            <a:lvl1pPr>
              <a:defRPr sz="2600"/>
            </a:lvl1pPr>
            <a:lvl2pPr>
              <a:defRPr sz="2400"/>
            </a:lvl2pPr>
            <a:lvl3pPr>
              <a:defRPr sz="2000"/>
            </a:lvl3pPr>
            <a:lvl4pPr>
              <a:defRPr sz="1800"/>
            </a:lvl4pPr>
            <a:lvl5pPr>
              <a:defRPr sz="1800"/>
            </a:lvl5pPr>
          </a:lstStyle>
          <a:p>
            <a:pPr lvl="0" eaLnBrk="1" latinLnBrk="0" hangingPunct="1"/>
            <a:r>
              <a:rPr lang="en-US" smtClean="0"/>
              <a:t>Click to edit Master text styles</a:t>
            </a:r>
          </a:p>
          <a:p>
            <a:pPr lvl="1" eaLnBrk="1" latinLnBrk="0" hangingPunct="1"/>
            <a:r>
              <a:rPr lang="en-US" smtClean="0"/>
              <a:t>Second level</a:t>
            </a:r>
          </a:p>
          <a:p>
            <a:pPr lvl="2" eaLnBrk="1" latinLnBrk="0" hangingPunct="1"/>
            <a:r>
              <a:rPr lang="en-US" smtClean="0"/>
              <a:t>Third level</a:t>
            </a:r>
          </a:p>
          <a:p>
            <a:pPr lvl="3" eaLnBrk="1" latinLnBrk="0" hangingPunct="1"/>
            <a:r>
              <a:rPr lang="en-US" smtClean="0"/>
              <a:t>Fourth level</a:t>
            </a:r>
          </a:p>
          <a:p>
            <a:pPr lvl="4" eaLnBrk="1" latinLnBrk="0" hangingPunct="1"/>
            <a:r>
              <a:rPr lang="en-US" smtClean="0"/>
              <a:t>Fifth level</a:t>
            </a:r>
            <a:endParaRPr kumimoji="0" lang="en-US"/>
          </a:p>
        </p:txBody>
      </p:sp>
      <p:sp>
        <p:nvSpPr>
          <p:cNvPr id="5" name="Date Placeholder 4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B7702386-C129-4805-BB9C-9BE0C38932D6}" type="datetimeFigureOut">
              <a:rPr lang="en-US" smtClean="0"/>
              <a:pPr/>
              <a:t>5/5/2011</a:t>
            </a:fld>
            <a:endParaRPr lang="en-US"/>
          </a:p>
        </p:txBody>
      </p:sp>
      <p:sp>
        <p:nvSpPr>
          <p:cNvPr id="6" name="Footer Placeholder 5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en-US"/>
          </a:p>
        </p:txBody>
      </p:sp>
      <p:sp>
        <p:nvSpPr>
          <p:cNvPr id="7" name="Slide Number Placeholder 6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8154A9CD-1C76-4C5B-821C-9AD587ED0DEB}" type="slidenum">
              <a:rPr lang="en-US" smtClean="0"/>
              <a:pPr/>
              <a:t>‹#›</a:t>
            </a:fld>
            <a:endParaRPr lang="en-US"/>
          </a:p>
        </p:txBody>
      </p:sp>
    </p:spTree>
  </p:cSld>
  <p:clrMapOvr>
    <a:masterClrMapping/>
  </p:clrMapOvr>
</p:sldLayout>
</file>

<file path=ppt/slideLayouts/slideLayout5.xml><?xml version="1.0" encoding="utf-8"?>
<p:sldLayout xmlns:a="http://schemas.openxmlformats.org/drawingml/2006/main" xmlns:r="http://schemas.openxmlformats.org/officeDocument/2006/relationships" xmlns:p="http://schemas.openxmlformats.org/presentationml/2006/main" type="twoTxTwoObj" preserve="1">
  <p:cSld name="Comparison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>
          <a:xfrm>
            <a:off x="457200" y="273050"/>
            <a:ext cx="8229600" cy="1143000"/>
          </a:xfrm>
        </p:spPr>
        <p:txBody>
          <a:bodyPr anchor="ctr"/>
          <a:lstStyle>
            <a:lvl1pPr>
              <a:defRPr/>
            </a:lvl1pPr>
          </a:lstStyle>
          <a:p>
            <a:r>
              <a:rPr kumimoji="0" lang="en-US" smtClean="0"/>
              <a:t>Click to edit Master title style</a:t>
            </a:r>
            <a:endParaRPr kumimoji="0" lang="en-US"/>
          </a:p>
        </p:txBody>
      </p:sp>
      <p:sp>
        <p:nvSpPr>
          <p:cNvPr id="3" name="Text Placeholder 2"/>
          <p:cNvSpPr>
            <a:spLocks noGrp="1"/>
          </p:cNvSpPr>
          <p:nvPr>
            <p:ph type="body" idx="1"/>
          </p:nvPr>
        </p:nvSpPr>
        <p:spPr>
          <a:xfrm>
            <a:off x="457200" y="1535112"/>
            <a:ext cx="4040188" cy="750887"/>
          </a:xfrm>
        </p:spPr>
        <p:txBody>
          <a:bodyPr anchor="ctr"/>
          <a:lstStyle>
            <a:lvl1pPr marL="0" indent="0">
              <a:buNone/>
              <a:defRPr sz="2400" b="0" cap="all" baseline="0">
                <a:solidFill>
                  <a:schemeClr val="tx1"/>
                </a:solidFill>
              </a:defRPr>
            </a:lvl1pPr>
            <a:lvl2pPr>
              <a:buNone/>
              <a:defRPr sz="2000" b="1"/>
            </a:lvl2pPr>
            <a:lvl3pPr>
              <a:buNone/>
              <a:defRPr sz="1800" b="1"/>
            </a:lvl3pPr>
            <a:lvl4pPr>
              <a:buNone/>
              <a:defRPr sz="1600" b="1"/>
            </a:lvl4pPr>
            <a:lvl5pPr>
              <a:buNone/>
              <a:defRPr sz="1600" b="1"/>
            </a:lvl5pPr>
          </a:lstStyle>
          <a:p>
            <a:pPr lvl="0" eaLnBrk="1" latinLnBrk="0" hangingPunct="1"/>
            <a:r>
              <a:rPr kumimoji="0" lang="en-US" smtClean="0"/>
              <a:t>Click to edit Master text styles</a:t>
            </a:r>
          </a:p>
        </p:txBody>
      </p:sp>
      <p:sp>
        <p:nvSpPr>
          <p:cNvPr id="4" name="Text Placeholder 3"/>
          <p:cNvSpPr>
            <a:spLocks noGrp="1"/>
          </p:cNvSpPr>
          <p:nvPr>
            <p:ph type="body" sz="half" idx="3"/>
          </p:nvPr>
        </p:nvSpPr>
        <p:spPr>
          <a:xfrm>
            <a:off x="4645025" y="1535112"/>
            <a:ext cx="4041775" cy="750887"/>
          </a:xfrm>
        </p:spPr>
        <p:txBody>
          <a:bodyPr anchor="ctr"/>
          <a:lstStyle>
            <a:lvl1pPr marL="0" indent="0">
              <a:buNone/>
              <a:defRPr sz="2400" b="0" cap="all" baseline="0">
                <a:solidFill>
                  <a:schemeClr val="tx1"/>
                </a:solidFill>
              </a:defRPr>
            </a:lvl1pPr>
            <a:lvl2pPr>
              <a:buNone/>
              <a:defRPr sz="2000" b="1"/>
            </a:lvl2pPr>
            <a:lvl3pPr>
              <a:buNone/>
              <a:defRPr sz="1800" b="1"/>
            </a:lvl3pPr>
            <a:lvl4pPr>
              <a:buNone/>
              <a:defRPr sz="1600" b="1"/>
            </a:lvl4pPr>
            <a:lvl5pPr>
              <a:buNone/>
              <a:defRPr sz="1600" b="1"/>
            </a:lvl5pPr>
          </a:lstStyle>
          <a:p>
            <a:pPr lvl="0" eaLnBrk="1" latinLnBrk="0" hangingPunct="1"/>
            <a:r>
              <a:rPr kumimoji="0" lang="en-US" smtClean="0"/>
              <a:t>Click to edit Master text styles</a:t>
            </a:r>
          </a:p>
        </p:txBody>
      </p:sp>
      <p:sp>
        <p:nvSpPr>
          <p:cNvPr id="5" name="Content Placeholder 4"/>
          <p:cNvSpPr>
            <a:spLocks noGrp="1"/>
          </p:cNvSpPr>
          <p:nvPr>
            <p:ph sz="quarter" idx="2"/>
          </p:nvPr>
        </p:nvSpPr>
        <p:spPr>
          <a:xfrm>
            <a:off x="457200" y="2362200"/>
            <a:ext cx="4040188" cy="3763963"/>
          </a:xfrm>
        </p:spPr>
        <p:txBody>
          <a:bodyPr/>
          <a:lstStyle>
            <a:lvl1pPr>
              <a:defRPr sz="2400"/>
            </a:lvl1pPr>
            <a:lvl2pPr>
              <a:defRPr sz="2000"/>
            </a:lvl2pPr>
            <a:lvl3pPr>
              <a:defRPr sz="1800"/>
            </a:lvl3pPr>
            <a:lvl4pPr>
              <a:defRPr sz="1600"/>
            </a:lvl4pPr>
            <a:lvl5pPr>
              <a:defRPr sz="1600"/>
            </a:lvl5pPr>
          </a:lstStyle>
          <a:p>
            <a:pPr lvl="0" eaLnBrk="1" latinLnBrk="0" hangingPunct="1"/>
            <a:r>
              <a:rPr lang="en-US" smtClean="0"/>
              <a:t>Click to edit Master text styles</a:t>
            </a:r>
          </a:p>
          <a:p>
            <a:pPr lvl="1" eaLnBrk="1" latinLnBrk="0" hangingPunct="1"/>
            <a:r>
              <a:rPr lang="en-US" smtClean="0"/>
              <a:t>Second level</a:t>
            </a:r>
          </a:p>
          <a:p>
            <a:pPr lvl="2" eaLnBrk="1" latinLnBrk="0" hangingPunct="1"/>
            <a:r>
              <a:rPr lang="en-US" smtClean="0"/>
              <a:t>Third level</a:t>
            </a:r>
          </a:p>
          <a:p>
            <a:pPr lvl="3" eaLnBrk="1" latinLnBrk="0" hangingPunct="1"/>
            <a:r>
              <a:rPr lang="en-US" smtClean="0"/>
              <a:t>Fourth level</a:t>
            </a:r>
          </a:p>
          <a:p>
            <a:pPr lvl="4" eaLnBrk="1" latinLnBrk="0" hangingPunct="1"/>
            <a:r>
              <a:rPr lang="en-US" smtClean="0"/>
              <a:t>Fifth level</a:t>
            </a:r>
            <a:endParaRPr kumimoji="0" lang="en-US"/>
          </a:p>
        </p:txBody>
      </p:sp>
      <p:sp>
        <p:nvSpPr>
          <p:cNvPr id="6" name="Content Placeholder 5"/>
          <p:cNvSpPr>
            <a:spLocks noGrp="1"/>
          </p:cNvSpPr>
          <p:nvPr>
            <p:ph sz="quarter" idx="4"/>
          </p:nvPr>
        </p:nvSpPr>
        <p:spPr>
          <a:xfrm>
            <a:off x="4645025" y="2362200"/>
            <a:ext cx="4041775" cy="3763963"/>
          </a:xfrm>
        </p:spPr>
        <p:txBody>
          <a:bodyPr/>
          <a:lstStyle>
            <a:lvl1pPr>
              <a:defRPr sz="2400"/>
            </a:lvl1pPr>
            <a:lvl2pPr>
              <a:defRPr sz="2000"/>
            </a:lvl2pPr>
            <a:lvl3pPr>
              <a:defRPr sz="1800"/>
            </a:lvl3pPr>
            <a:lvl4pPr>
              <a:defRPr sz="1600"/>
            </a:lvl4pPr>
            <a:lvl5pPr>
              <a:defRPr sz="1600"/>
            </a:lvl5pPr>
          </a:lstStyle>
          <a:p>
            <a:pPr lvl="0" eaLnBrk="1" latinLnBrk="0" hangingPunct="1"/>
            <a:r>
              <a:rPr lang="en-US" smtClean="0"/>
              <a:t>Click to edit Master text styles</a:t>
            </a:r>
          </a:p>
          <a:p>
            <a:pPr lvl="1" eaLnBrk="1" latinLnBrk="0" hangingPunct="1"/>
            <a:r>
              <a:rPr lang="en-US" smtClean="0"/>
              <a:t>Second level</a:t>
            </a:r>
          </a:p>
          <a:p>
            <a:pPr lvl="2" eaLnBrk="1" latinLnBrk="0" hangingPunct="1"/>
            <a:r>
              <a:rPr lang="en-US" smtClean="0"/>
              <a:t>Third level</a:t>
            </a:r>
          </a:p>
          <a:p>
            <a:pPr lvl="3" eaLnBrk="1" latinLnBrk="0" hangingPunct="1"/>
            <a:r>
              <a:rPr lang="en-US" smtClean="0"/>
              <a:t>Fourth level</a:t>
            </a:r>
          </a:p>
          <a:p>
            <a:pPr lvl="4" eaLnBrk="1" latinLnBrk="0" hangingPunct="1"/>
            <a:r>
              <a:rPr lang="en-US" smtClean="0"/>
              <a:t>Fifth level</a:t>
            </a:r>
            <a:endParaRPr kumimoji="0" lang="en-US"/>
          </a:p>
        </p:txBody>
      </p:sp>
      <p:sp>
        <p:nvSpPr>
          <p:cNvPr id="7" name="Date Placeholder 6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B7702386-C129-4805-BB9C-9BE0C38932D6}" type="datetimeFigureOut">
              <a:rPr lang="en-US" smtClean="0"/>
              <a:pPr/>
              <a:t>5/5/2011</a:t>
            </a:fld>
            <a:endParaRPr lang="en-US"/>
          </a:p>
        </p:txBody>
      </p:sp>
      <p:sp>
        <p:nvSpPr>
          <p:cNvPr id="8" name="Footer Placeholder 7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en-US"/>
          </a:p>
        </p:txBody>
      </p:sp>
      <p:sp>
        <p:nvSpPr>
          <p:cNvPr id="9" name="Slide Number Placeholder 8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8154A9CD-1C76-4C5B-821C-9AD587ED0DEB}" type="slidenum">
              <a:rPr lang="en-US" smtClean="0"/>
              <a:pPr/>
              <a:t>‹#›</a:t>
            </a:fld>
            <a:endParaRPr lang="en-US"/>
          </a:p>
        </p:txBody>
      </p:sp>
    </p:spTree>
  </p:cSld>
  <p:clrMapOvr>
    <a:masterClrMapping/>
  </p:clrMapOvr>
</p:sldLayout>
</file>

<file path=ppt/slideLayouts/slideLayout6.xml><?xml version="1.0" encoding="utf-8"?>
<p:sldLayout xmlns:a="http://schemas.openxmlformats.org/drawingml/2006/main" xmlns:r="http://schemas.openxmlformats.org/officeDocument/2006/relationships" xmlns:p="http://schemas.openxmlformats.org/presentationml/2006/main" type="titleOnly" preserve="1">
  <p:cSld name="Title Only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/>
        <p:txBody>
          <a:bodyPr/>
          <a:lstStyle/>
          <a:p>
            <a:r>
              <a:rPr kumimoji="0" lang="en-US" smtClean="0"/>
              <a:t>Click to edit Master title style</a:t>
            </a:r>
            <a:endParaRPr kumimoji="0" lang="en-US"/>
          </a:p>
        </p:txBody>
      </p:sp>
      <p:sp>
        <p:nvSpPr>
          <p:cNvPr id="3" name="Date Placeholder 2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B7702386-C129-4805-BB9C-9BE0C38932D6}" type="datetimeFigureOut">
              <a:rPr lang="en-US" smtClean="0"/>
              <a:pPr/>
              <a:t>5/5/2011</a:t>
            </a:fld>
            <a:endParaRPr lang="en-US"/>
          </a:p>
        </p:txBody>
      </p:sp>
      <p:sp>
        <p:nvSpPr>
          <p:cNvPr id="4" name="Footer Placeholder 3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en-US"/>
          </a:p>
        </p:txBody>
      </p:sp>
      <p:sp>
        <p:nvSpPr>
          <p:cNvPr id="5" name="Slide Number Placeholder 4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8154A9CD-1C76-4C5B-821C-9AD587ED0DEB}" type="slidenum">
              <a:rPr lang="en-US" smtClean="0"/>
              <a:pPr/>
              <a:t>‹#›</a:t>
            </a:fld>
            <a:endParaRPr lang="en-US"/>
          </a:p>
        </p:txBody>
      </p:sp>
    </p:spTree>
  </p:cSld>
  <p:clrMapOvr>
    <a:masterClrMapping/>
  </p:clrMapOvr>
</p:sldLayout>
</file>

<file path=ppt/slideLayouts/slideLayout7.xml><?xml version="1.0" encoding="utf-8"?>
<p:sldLayout xmlns:a="http://schemas.openxmlformats.org/drawingml/2006/main" xmlns:r="http://schemas.openxmlformats.org/officeDocument/2006/relationships" xmlns:p="http://schemas.openxmlformats.org/presentationml/2006/main" type="blank" preserve="1">
  <p:cSld name="Blank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Date Placeholder 1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B7702386-C129-4805-BB9C-9BE0C38932D6}" type="datetimeFigureOut">
              <a:rPr lang="en-US" smtClean="0"/>
              <a:pPr/>
              <a:t>5/5/2011</a:t>
            </a:fld>
            <a:endParaRPr lang="en-US"/>
          </a:p>
        </p:txBody>
      </p:sp>
      <p:sp>
        <p:nvSpPr>
          <p:cNvPr id="3" name="Footer Placeholder 2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en-US"/>
          </a:p>
        </p:txBody>
      </p:sp>
      <p:sp>
        <p:nvSpPr>
          <p:cNvPr id="4" name="Slide Number Placeholder 3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8154A9CD-1C76-4C5B-821C-9AD587ED0DEB}" type="slidenum">
              <a:rPr lang="en-US" smtClean="0"/>
              <a:pPr/>
              <a:t>‹#›</a:t>
            </a:fld>
            <a:endParaRPr lang="en-US"/>
          </a:p>
        </p:txBody>
      </p:sp>
    </p:spTree>
  </p:cSld>
  <p:clrMapOvr>
    <a:masterClrMapping/>
  </p:clrMapOvr>
</p:sldLayout>
</file>

<file path=ppt/slideLayouts/slideLayout8.xml><?xml version="1.0" encoding="utf-8"?>
<p:sldLayout xmlns:a="http://schemas.openxmlformats.org/drawingml/2006/main" xmlns:r="http://schemas.openxmlformats.org/officeDocument/2006/relationships" xmlns:p="http://schemas.openxmlformats.org/presentationml/2006/main" type="objTx" preserve="1">
  <p:cSld name="Content with Caption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>
          <a:xfrm>
            <a:off x="457200" y="273050"/>
            <a:ext cx="3008313" cy="1162050"/>
          </a:xfrm>
        </p:spPr>
        <p:txBody>
          <a:bodyPr vert="horz" anchor="b">
            <a:normAutofit/>
            <a:sp3d prstMaterial="softEdge"/>
          </a:bodyPr>
          <a:lstStyle>
            <a:lvl1pPr algn="l">
              <a:buNone/>
              <a:defRPr sz="2200" b="0">
                <a:ln w="6350">
                  <a:noFill/>
                </a:ln>
                <a:solidFill>
                  <a:schemeClr val="accent1">
                    <a:tint val="73000"/>
                    <a:satMod val="180000"/>
                  </a:schemeClr>
                </a:solidFill>
              </a:defRPr>
            </a:lvl1pPr>
          </a:lstStyle>
          <a:p>
            <a:r>
              <a:rPr kumimoji="0" lang="en-US" smtClean="0"/>
              <a:t>Click to edit Master title style</a:t>
            </a:r>
            <a:endParaRPr kumimoji="0" lang="en-US"/>
          </a:p>
        </p:txBody>
      </p:sp>
      <p:sp>
        <p:nvSpPr>
          <p:cNvPr id="3" name="Text Placeholder 2"/>
          <p:cNvSpPr>
            <a:spLocks noGrp="1"/>
          </p:cNvSpPr>
          <p:nvPr>
            <p:ph type="body" idx="2"/>
          </p:nvPr>
        </p:nvSpPr>
        <p:spPr>
          <a:xfrm>
            <a:off x="457200" y="1524000"/>
            <a:ext cx="3008313" cy="4602163"/>
          </a:xfrm>
        </p:spPr>
        <p:txBody>
          <a:bodyPr/>
          <a:lstStyle>
            <a:lvl1pPr marL="0" indent="0">
              <a:buNone/>
              <a:defRPr sz="1400"/>
            </a:lvl1pPr>
            <a:lvl2pPr>
              <a:buNone/>
              <a:defRPr sz="1200"/>
            </a:lvl2pPr>
            <a:lvl3pPr>
              <a:buNone/>
              <a:defRPr sz="1000"/>
            </a:lvl3pPr>
            <a:lvl4pPr>
              <a:buNone/>
              <a:defRPr sz="900"/>
            </a:lvl4pPr>
            <a:lvl5pPr>
              <a:buNone/>
              <a:defRPr sz="900"/>
            </a:lvl5pPr>
          </a:lstStyle>
          <a:p>
            <a:pPr lvl="0" eaLnBrk="1" latinLnBrk="0" hangingPunct="1"/>
            <a:r>
              <a:rPr kumimoji="0" lang="en-US" smtClean="0"/>
              <a:t>Click to edit Master text styles</a:t>
            </a:r>
          </a:p>
        </p:txBody>
      </p:sp>
      <p:sp>
        <p:nvSpPr>
          <p:cNvPr id="4" name="Content Placeholder 3"/>
          <p:cNvSpPr>
            <a:spLocks noGrp="1"/>
          </p:cNvSpPr>
          <p:nvPr>
            <p:ph sz="half" idx="1"/>
          </p:nvPr>
        </p:nvSpPr>
        <p:spPr>
          <a:xfrm>
            <a:off x="3575050" y="273050"/>
            <a:ext cx="5111750" cy="5853113"/>
          </a:xfrm>
        </p:spPr>
        <p:txBody>
          <a:bodyPr/>
          <a:lstStyle>
            <a:lvl1pPr>
              <a:defRPr sz="2600"/>
            </a:lvl1pPr>
            <a:lvl2pPr>
              <a:defRPr sz="2400"/>
            </a:lvl2pPr>
            <a:lvl3pPr>
              <a:defRPr sz="2200"/>
            </a:lvl3pPr>
            <a:lvl4pPr>
              <a:defRPr sz="2000"/>
            </a:lvl4pPr>
            <a:lvl5pPr>
              <a:defRPr sz="1800"/>
            </a:lvl5pPr>
          </a:lstStyle>
          <a:p>
            <a:pPr lvl="0" eaLnBrk="1" latinLnBrk="0" hangingPunct="1"/>
            <a:r>
              <a:rPr lang="en-US" smtClean="0"/>
              <a:t>Click to edit Master text styles</a:t>
            </a:r>
          </a:p>
          <a:p>
            <a:pPr lvl="1" eaLnBrk="1" latinLnBrk="0" hangingPunct="1"/>
            <a:r>
              <a:rPr lang="en-US" smtClean="0"/>
              <a:t>Second level</a:t>
            </a:r>
          </a:p>
          <a:p>
            <a:pPr lvl="2" eaLnBrk="1" latinLnBrk="0" hangingPunct="1"/>
            <a:r>
              <a:rPr lang="en-US" smtClean="0"/>
              <a:t>Third level</a:t>
            </a:r>
          </a:p>
          <a:p>
            <a:pPr lvl="3" eaLnBrk="1" latinLnBrk="0" hangingPunct="1"/>
            <a:r>
              <a:rPr lang="en-US" smtClean="0"/>
              <a:t>Fourth level</a:t>
            </a:r>
          </a:p>
          <a:p>
            <a:pPr lvl="4" eaLnBrk="1" latinLnBrk="0" hangingPunct="1"/>
            <a:r>
              <a:rPr lang="en-US" smtClean="0"/>
              <a:t>Fifth level</a:t>
            </a:r>
            <a:endParaRPr kumimoji="0" lang="en-US"/>
          </a:p>
        </p:txBody>
      </p:sp>
      <p:sp>
        <p:nvSpPr>
          <p:cNvPr id="5" name="Date Placeholder 4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B7702386-C129-4805-BB9C-9BE0C38932D6}" type="datetimeFigureOut">
              <a:rPr lang="en-US" smtClean="0"/>
              <a:pPr/>
              <a:t>5/5/2011</a:t>
            </a:fld>
            <a:endParaRPr lang="en-US"/>
          </a:p>
        </p:txBody>
      </p:sp>
      <p:sp>
        <p:nvSpPr>
          <p:cNvPr id="6" name="Footer Placeholder 5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en-US"/>
          </a:p>
        </p:txBody>
      </p:sp>
      <p:sp>
        <p:nvSpPr>
          <p:cNvPr id="7" name="Slide Number Placeholder 6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8154A9CD-1C76-4C5B-821C-9AD587ED0DEB}" type="slidenum">
              <a:rPr lang="en-US" smtClean="0"/>
              <a:pPr/>
              <a:t>‹#›</a:t>
            </a:fld>
            <a:endParaRPr lang="en-US"/>
          </a:p>
        </p:txBody>
      </p:sp>
    </p:spTree>
  </p:cSld>
  <p:clrMapOvr>
    <a:masterClrMapping/>
  </p:clrMapOvr>
</p:sldLayout>
</file>

<file path=ppt/slideLayouts/slideLayout9.xml><?xml version="1.0" encoding="utf-8"?>
<p:sldLayout xmlns:a="http://schemas.openxmlformats.org/drawingml/2006/main" xmlns:r="http://schemas.openxmlformats.org/officeDocument/2006/relationships" xmlns:p="http://schemas.openxmlformats.org/presentationml/2006/main" type="picTx" preserve="1">
  <p:cSld name="Picture with Caption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>
          <a:xfrm>
            <a:off x="1828800" y="609600"/>
            <a:ext cx="5486400" cy="522288"/>
          </a:xfrm>
        </p:spPr>
        <p:txBody>
          <a:bodyPr lIns="45720" rIns="45720" bIns="0" anchor="b">
            <a:sp3d prstMaterial="softEdge"/>
          </a:bodyPr>
          <a:lstStyle>
            <a:lvl1pPr algn="ctr">
              <a:buNone/>
              <a:defRPr sz="2000" b="1"/>
            </a:lvl1pPr>
          </a:lstStyle>
          <a:p>
            <a:r>
              <a:rPr kumimoji="0" lang="en-US" smtClean="0"/>
              <a:t>Click to edit Master title style</a:t>
            </a:r>
            <a:endParaRPr kumimoji="0" lang="en-US"/>
          </a:p>
        </p:txBody>
      </p:sp>
      <p:sp>
        <p:nvSpPr>
          <p:cNvPr id="3" name="Picture Placeholder 2"/>
          <p:cNvSpPr>
            <a:spLocks noGrp="1"/>
          </p:cNvSpPr>
          <p:nvPr>
            <p:ph type="pic" idx="1"/>
          </p:nvPr>
        </p:nvSpPr>
        <p:spPr>
          <a:xfrm>
            <a:off x="1828800" y="1831975"/>
            <a:ext cx="5486400" cy="3962400"/>
          </a:xfrm>
          <a:solidFill>
            <a:schemeClr val="bg2"/>
          </a:solidFill>
          <a:ln w="44450" cap="sq" cmpd="sng" algn="ctr">
            <a:solidFill>
              <a:srgbClr val="FFFFFF"/>
            </a:solidFill>
            <a:prstDash val="solid"/>
            <a:miter lim="800000"/>
          </a:ln>
          <a:effectLst>
            <a:outerShdw blurRad="190500" dist="228600" dir="2700000" sy="90000">
              <a:srgbClr val="000000">
                <a:alpha val="25000"/>
              </a:srgbClr>
            </a:outerShdw>
          </a:effectLst>
          <a:scene3d>
            <a:camera prst="orthographicFront">
              <a:rot lat="0" lon="0" rev="0"/>
            </a:camera>
            <a:lightRig rig="balanced" dir="tr">
              <a:rot lat="0" lon="0" rev="2700000"/>
            </a:lightRig>
          </a:scene3d>
          <a:sp3d prstMaterial="matte">
            <a:contourClr>
              <a:schemeClr val="tx2">
                <a:shade val="50000"/>
              </a:schemeClr>
            </a:contourClr>
          </a:sp3d>
        </p:spPr>
        <p:style>
          <a:lnRef idx="3">
            <a:schemeClr val="lt1"/>
          </a:lnRef>
          <a:fillRef idx="1">
            <a:schemeClr val="accent1"/>
          </a:fillRef>
          <a:effectRef idx="1">
            <a:schemeClr val="accent1"/>
          </a:effectRef>
          <a:fontRef idx="minor">
            <a:schemeClr val="lt1"/>
          </a:fontRef>
        </p:style>
        <p:txBody>
          <a:bodyPr anchor="t"/>
          <a:lstStyle>
            <a:lvl1pPr indent="0">
              <a:buNone/>
              <a:defRPr sz="3200"/>
            </a:lvl1pPr>
          </a:lstStyle>
          <a:p>
            <a:pPr marL="0" algn="l" rtl="0" eaLnBrk="1" latinLnBrk="0" hangingPunct="1"/>
            <a:r>
              <a:rPr kumimoji="0" lang="en-US" smtClean="0">
                <a:solidFill>
                  <a:schemeClr val="lt1"/>
                </a:solidFill>
                <a:latin typeface="+mn-lt"/>
                <a:ea typeface="+mn-ea"/>
                <a:cs typeface="+mn-cs"/>
              </a:rPr>
              <a:t>Click icon to add picture</a:t>
            </a:r>
            <a:endParaRPr kumimoji="0" lang="en-US" dirty="0">
              <a:solidFill>
                <a:schemeClr val="lt1"/>
              </a:solidFill>
              <a:latin typeface="+mn-lt"/>
              <a:ea typeface="+mn-ea"/>
              <a:cs typeface="+mn-cs"/>
            </a:endParaRPr>
          </a:p>
        </p:txBody>
      </p:sp>
      <p:sp>
        <p:nvSpPr>
          <p:cNvPr id="4" name="Text Placeholder 3"/>
          <p:cNvSpPr>
            <a:spLocks noGrp="1"/>
          </p:cNvSpPr>
          <p:nvPr>
            <p:ph type="body" sz="half" idx="2"/>
          </p:nvPr>
        </p:nvSpPr>
        <p:spPr>
          <a:xfrm>
            <a:off x="1828800" y="1166787"/>
            <a:ext cx="5486400" cy="530352"/>
          </a:xfrm>
        </p:spPr>
        <p:txBody>
          <a:bodyPr lIns="45720" tIns="45720" rIns="45720" anchor="t"/>
          <a:lstStyle>
            <a:lvl1pPr marL="0" indent="0" algn="ctr">
              <a:buNone/>
              <a:defRPr sz="1400"/>
            </a:lvl1pPr>
            <a:lvl2pPr>
              <a:defRPr sz="1200"/>
            </a:lvl2pPr>
            <a:lvl3pPr>
              <a:defRPr sz="1000"/>
            </a:lvl3pPr>
            <a:lvl4pPr>
              <a:defRPr sz="900"/>
            </a:lvl4pPr>
            <a:lvl5pPr>
              <a:defRPr sz="900"/>
            </a:lvl5pPr>
          </a:lstStyle>
          <a:p>
            <a:pPr lvl="0" eaLnBrk="1" latinLnBrk="0" hangingPunct="1"/>
            <a:r>
              <a:rPr kumimoji="0" lang="en-US" smtClean="0"/>
              <a:t>Click to edit Master text styles</a:t>
            </a:r>
          </a:p>
        </p:txBody>
      </p:sp>
      <p:sp>
        <p:nvSpPr>
          <p:cNvPr id="5" name="Date Placeholder 4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B7702386-C129-4805-BB9C-9BE0C38932D6}" type="datetimeFigureOut">
              <a:rPr lang="en-US" smtClean="0"/>
              <a:pPr/>
              <a:t>5/5/2011</a:t>
            </a:fld>
            <a:endParaRPr lang="en-US"/>
          </a:p>
        </p:txBody>
      </p:sp>
      <p:sp>
        <p:nvSpPr>
          <p:cNvPr id="6" name="Footer Placeholder 5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en-US"/>
          </a:p>
        </p:txBody>
      </p:sp>
      <p:sp>
        <p:nvSpPr>
          <p:cNvPr id="7" name="Slide Number Placeholder 6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8154A9CD-1C76-4C5B-821C-9AD587ED0DEB}" type="slidenum">
              <a:rPr lang="en-US" smtClean="0"/>
              <a:pPr/>
              <a:t>‹#›</a:t>
            </a:fld>
            <a:endParaRPr lang="en-US"/>
          </a:p>
        </p:txBody>
      </p:sp>
    </p:spTree>
  </p:cSld>
  <p:clrMapOvr>
    <a:masterClrMapping/>
  </p:clrMapOvr>
</p:sldLayout>
</file>

<file path=ppt/slideMasters/_rels/slideMaster1.xml.rels><?xml version="1.0" encoding="UTF-8" standalone="yes"?>
<Relationships xmlns="http://schemas.openxmlformats.org/package/2006/relationships"><Relationship Id="rId8" Type="http://schemas.openxmlformats.org/officeDocument/2006/relationships/slideLayout" Target="../slideLayouts/slideLayout8.xml"/><Relationship Id="rId3" Type="http://schemas.openxmlformats.org/officeDocument/2006/relationships/slideLayout" Target="../slideLayouts/slideLayout3.xml"/><Relationship Id="rId7" Type="http://schemas.openxmlformats.org/officeDocument/2006/relationships/slideLayout" Target="../slideLayouts/slideLayout7.xml"/><Relationship Id="rId12" Type="http://schemas.openxmlformats.org/officeDocument/2006/relationships/theme" Target="../theme/theme1.xml"/><Relationship Id="rId2" Type="http://schemas.openxmlformats.org/officeDocument/2006/relationships/slideLayout" Target="../slideLayouts/slideLayout2.xml"/><Relationship Id="rId1" Type="http://schemas.openxmlformats.org/officeDocument/2006/relationships/slideLayout" Target="../slideLayouts/slideLayout1.xml"/><Relationship Id="rId6" Type="http://schemas.openxmlformats.org/officeDocument/2006/relationships/slideLayout" Target="../slideLayouts/slideLayout6.xml"/><Relationship Id="rId11" Type="http://schemas.openxmlformats.org/officeDocument/2006/relationships/slideLayout" Target="../slideLayouts/slideLayout11.xml"/><Relationship Id="rId5" Type="http://schemas.openxmlformats.org/officeDocument/2006/relationships/slideLayout" Target="../slideLayouts/slideLayout5.xml"/><Relationship Id="rId10" Type="http://schemas.openxmlformats.org/officeDocument/2006/relationships/slideLayout" Target="../slideLayouts/slideLayout10.xml"/><Relationship Id="rId4" Type="http://schemas.openxmlformats.org/officeDocument/2006/relationships/slideLayout" Target="../slideLayouts/slideLayout4.xml"/><Relationship Id="rId9" Type="http://schemas.openxmlformats.org/officeDocument/2006/relationships/slideLayout" Target="../slideLayouts/slideLayout9.xml"/></Relationships>
</file>

<file path=ppt/slideMasters/slideMaster1.xml><?xml version="1.0" encoding="utf-8"?>
<p:sldMaster xmlns:a="http://schemas.openxmlformats.org/drawingml/2006/main" xmlns:r="http://schemas.openxmlformats.org/officeDocument/2006/relationships" xmlns:p="http://schemas.openxmlformats.org/presentationml/2006/main">
  <p:cSld>
    <p:bg>
      <p:bgRef idx="1003">
        <a:schemeClr val="bg2"/>
      </p:bgRef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2" name="Title Placeholder 21"/>
          <p:cNvSpPr>
            <a:spLocks noGrp="1"/>
          </p:cNvSpPr>
          <p:nvPr>
            <p:ph type="title"/>
          </p:nvPr>
        </p:nvSpPr>
        <p:spPr>
          <a:xfrm>
            <a:off x="457200" y="274638"/>
            <a:ext cx="8229600" cy="1143000"/>
          </a:xfrm>
          <a:prstGeom prst="rect">
            <a:avLst/>
          </a:prstGeom>
        </p:spPr>
        <p:txBody>
          <a:bodyPr vert="horz" anchor="ctr">
            <a:normAutofit/>
            <a:scene3d>
              <a:camera prst="orthographicFront"/>
              <a:lightRig rig="soft" dir="t">
                <a:rot lat="0" lon="0" rev="16800000"/>
              </a:lightRig>
            </a:scene3d>
            <a:sp3d prstMaterial="softEdge">
              <a:bevelT w="38100" h="38100"/>
            </a:sp3d>
          </a:bodyPr>
          <a:lstStyle/>
          <a:p>
            <a:r>
              <a:rPr kumimoji="0" lang="en-US" smtClean="0"/>
              <a:t>Click to edit Master title style</a:t>
            </a:r>
            <a:endParaRPr kumimoji="0" lang="en-US"/>
          </a:p>
        </p:txBody>
      </p:sp>
      <p:sp>
        <p:nvSpPr>
          <p:cNvPr id="13" name="Text Placeholder 12"/>
          <p:cNvSpPr>
            <a:spLocks noGrp="1"/>
          </p:cNvSpPr>
          <p:nvPr>
            <p:ph type="body" idx="1"/>
          </p:nvPr>
        </p:nvSpPr>
        <p:spPr>
          <a:xfrm>
            <a:off x="457200" y="1600200"/>
            <a:ext cx="8229600" cy="4709160"/>
          </a:xfrm>
          <a:prstGeom prst="rect">
            <a:avLst/>
          </a:prstGeom>
        </p:spPr>
        <p:txBody>
          <a:bodyPr vert="horz">
            <a:normAutofit/>
          </a:bodyPr>
          <a:lstStyle/>
          <a:p>
            <a:pPr lvl="0" eaLnBrk="1" latinLnBrk="0" hangingPunct="1"/>
            <a:r>
              <a:rPr kumimoji="0" lang="en-US" smtClean="0"/>
              <a:t>Click to edit Master text styles</a:t>
            </a:r>
          </a:p>
          <a:p>
            <a:pPr lvl="1" eaLnBrk="1" latinLnBrk="0" hangingPunct="1"/>
            <a:r>
              <a:rPr kumimoji="0" lang="en-US" smtClean="0"/>
              <a:t>Second level</a:t>
            </a:r>
          </a:p>
          <a:p>
            <a:pPr lvl="2" eaLnBrk="1" latinLnBrk="0" hangingPunct="1"/>
            <a:r>
              <a:rPr kumimoji="0" lang="en-US" smtClean="0"/>
              <a:t>Third level</a:t>
            </a:r>
          </a:p>
          <a:p>
            <a:pPr lvl="3" eaLnBrk="1" latinLnBrk="0" hangingPunct="1"/>
            <a:r>
              <a:rPr kumimoji="0" lang="en-US" smtClean="0"/>
              <a:t>Fourth level</a:t>
            </a:r>
          </a:p>
          <a:p>
            <a:pPr lvl="4" eaLnBrk="1" latinLnBrk="0" hangingPunct="1"/>
            <a:r>
              <a:rPr kumimoji="0" lang="en-US" smtClean="0"/>
              <a:t>Fifth level</a:t>
            </a:r>
            <a:endParaRPr kumimoji="0" lang="en-US"/>
          </a:p>
        </p:txBody>
      </p:sp>
      <p:sp>
        <p:nvSpPr>
          <p:cNvPr id="14" name="Date Placeholder 13"/>
          <p:cNvSpPr>
            <a:spLocks noGrp="1"/>
          </p:cNvSpPr>
          <p:nvPr>
            <p:ph type="dt" sz="half" idx="2"/>
          </p:nvPr>
        </p:nvSpPr>
        <p:spPr>
          <a:xfrm>
            <a:off x="457200" y="6416675"/>
            <a:ext cx="2133600" cy="365125"/>
          </a:xfrm>
          <a:prstGeom prst="rect">
            <a:avLst/>
          </a:prstGeom>
        </p:spPr>
        <p:txBody>
          <a:bodyPr vert="horz" anchor="b"/>
          <a:lstStyle>
            <a:lvl1pPr algn="l" eaLnBrk="1" latinLnBrk="0" hangingPunct="1">
              <a:defRPr kumimoji="0" sz="1200">
                <a:solidFill>
                  <a:schemeClr val="tx1">
                    <a:shade val="50000"/>
                  </a:schemeClr>
                </a:solidFill>
              </a:defRPr>
            </a:lvl1pPr>
          </a:lstStyle>
          <a:p>
            <a:fld id="{B7702386-C129-4805-BB9C-9BE0C38932D6}" type="datetimeFigureOut">
              <a:rPr lang="en-US" smtClean="0"/>
              <a:pPr/>
              <a:t>5/5/2011</a:t>
            </a:fld>
            <a:endParaRPr lang="en-US"/>
          </a:p>
        </p:txBody>
      </p:sp>
      <p:sp>
        <p:nvSpPr>
          <p:cNvPr id="3" name="Footer Placeholder 2"/>
          <p:cNvSpPr>
            <a:spLocks noGrp="1"/>
          </p:cNvSpPr>
          <p:nvPr>
            <p:ph type="ftr" sz="quarter" idx="3"/>
          </p:nvPr>
        </p:nvSpPr>
        <p:spPr>
          <a:xfrm>
            <a:off x="3124200" y="6416675"/>
            <a:ext cx="2895600" cy="365125"/>
          </a:xfrm>
          <a:prstGeom prst="rect">
            <a:avLst/>
          </a:prstGeom>
        </p:spPr>
        <p:txBody>
          <a:bodyPr vert="horz" anchor="b"/>
          <a:lstStyle>
            <a:lvl1pPr algn="ctr" eaLnBrk="1" latinLnBrk="0" hangingPunct="1">
              <a:defRPr kumimoji="0" sz="1200">
                <a:solidFill>
                  <a:schemeClr val="tx1">
                    <a:shade val="50000"/>
                  </a:schemeClr>
                </a:solidFill>
              </a:defRPr>
            </a:lvl1pPr>
          </a:lstStyle>
          <a:p>
            <a:endParaRPr lang="en-US"/>
          </a:p>
        </p:txBody>
      </p:sp>
      <p:sp>
        <p:nvSpPr>
          <p:cNvPr id="23" name="Slide Number Placeholder 22"/>
          <p:cNvSpPr>
            <a:spLocks noGrp="1"/>
          </p:cNvSpPr>
          <p:nvPr>
            <p:ph type="sldNum" sz="quarter" idx="4"/>
          </p:nvPr>
        </p:nvSpPr>
        <p:spPr>
          <a:xfrm>
            <a:off x="7924800" y="6416675"/>
            <a:ext cx="762000" cy="365125"/>
          </a:xfrm>
          <a:prstGeom prst="rect">
            <a:avLst/>
          </a:prstGeom>
        </p:spPr>
        <p:txBody>
          <a:bodyPr vert="horz" lIns="0" rIns="0" anchor="b"/>
          <a:lstStyle>
            <a:lvl1pPr algn="r" eaLnBrk="1" latinLnBrk="0" hangingPunct="1">
              <a:defRPr kumimoji="0" sz="1200">
                <a:solidFill>
                  <a:schemeClr val="tx1">
                    <a:shade val="50000"/>
                  </a:schemeClr>
                </a:solidFill>
              </a:defRPr>
            </a:lvl1pPr>
          </a:lstStyle>
          <a:p>
            <a:fld id="{8154A9CD-1C76-4C5B-821C-9AD587ED0DEB}" type="slidenum">
              <a:rPr lang="en-US" smtClean="0"/>
              <a:pPr/>
              <a:t>‹#›</a:t>
            </a:fld>
            <a:endParaRPr lang="en-US"/>
          </a:p>
        </p:txBody>
      </p:sp>
    </p:spTree>
  </p:cSld>
  <p:clrMap bg1="dk1" tx1="lt1" bg2="dk2" tx2="lt2" accent1="accent1" accent2="accent2" accent3="accent3" accent4="accent4" accent5="accent5" accent6="accent6" hlink="hlink" folHlink="folHlink"/>
  <p:sldLayoutIdLst>
    <p:sldLayoutId id="2147483661" r:id="rId1"/>
    <p:sldLayoutId id="2147483662" r:id="rId2"/>
    <p:sldLayoutId id="2147483663" r:id="rId3"/>
    <p:sldLayoutId id="2147483664" r:id="rId4"/>
    <p:sldLayoutId id="2147483665" r:id="rId5"/>
    <p:sldLayoutId id="2147483666" r:id="rId6"/>
    <p:sldLayoutId id="2147483667" r:id="rId7"/>
    <p:sldLayoutId id="2147483668" r:id="rId8"/>
    <p:sldLayoutId id="2147483669" r:id="rId9"/>
    <p:sldLayoutId id="2147483670" r:id="rId10"/>
    <p:sldLayoutId id="2147483671" r:id="rId11"/>
  </p:sldLayoutIdLst>
  <p:txStyles>
    <p:titleStyle>
      <a:lvl1pPr algn="ctr" rtl="0" eaLnBrk="1" latinLnBrk="0" hangingPunct="1">
        <a:spcBef>
          <a:spcPct val="0"/>
        </a:spcBef>
        <a:buNone/>
        <a:defRPr kumimoji="0" sz="4100" b="1" kern="1200" cap="none" baseline="0">
          <a:ln w="6350">
            <a:noFill/>
          </a:ln>
          <a:gradFill>
            <a:gsLst>
              <a:gs pos="0">
                <a:schemeClr val="accent1">
                  <a:tint val="73000"/>
                  <a:satMod val="145000"/>
                </a:schemeClr>
              </a:gs>
              <a:gs pos="73000">
                <a:schemeClr val="accent1">
                  <a:tint val="73000"/>
                  <a:satMod val="145000"/>
                </a:schemeClr>
              </a:gs>
              <a:gs pos="100000">
                <a:schemeClr val="accent1">
                  <a:tint val="83000"/>
                  <a:satMod val="143000"/>
                </a:schemeClr>
              </a:gs>
            </a:gsLst>
            <a:lin ang="4800000" scaled="1"/>
          </a:gradFill>
          <a:effectLst>
            <a:outerShdw blurRad="114300" dist="101600" dir="2700000" algn="tl" rotWithShape="0">
              <a:srgbClr val="000000">
                <a:alpha val="40000"/>
              </a:srgbClr>
            </a:outerShdw>
          </a:effectLst>
          <a:latin typeface="+mj-lt"/>
          <a:ea typeface="+mj-ea"/>
          <a:cs typeface="+mj-cs"/>
        </a:defRPr>
      </a:lvl1pPr>
    </p:titleStyle>
    <p:bodyStyle>
      <a:lvl1pPr marL="548640" indent="-411480" algn="l" rtl="0" eaLnBrk="1" latinLnBrk="0" hangingPunct="1">
        <a:spcBef>
          <a:spcPct val="20000"/>
        </a:spcBef>
        <a:buClr>
          <a:schemeClr val="tx1">
            <a:shade val="95000"/>
          </a:schemeClr>
        </a:buClr>
        <a:buSzPct val="65000"/>
        <a:buFont typeface="Wingdings 2"/>
        <a:buChar char=""/>
        <a:defRPr kumimoji="0" sz="2800" kern="1200">
          <a:solidFill>
            <a:schemeClr val="tx1"/>
          </a:solidFill>
          <a:latin typeface="+mn-lt"/>
          <a:ea typeface="+mn-ea"/>
          <a:cs typeface="+mn-cs"/>
        </a:defRPr>
      </a:lvl1pPr>
      <a:lvl2pPr marL="868680" indent="-283464" algn="l" rtl="0" eaLnBrk="1" latinLnBrk="0" hangingPunct="1">
        <a:spcBef>
          <a:spcPct val="20000"/>
        </a:spcBef>
        <a:buClr>
          <a:schemeClr val="tx1"/>
        </a:buClr>
        <a:buSzPct val="80000"/>
        <a:buFont typeface="Wingdings 2"/>
        <a:buChar char=""/>
        <a:defRPr kumimoji="0" sz="2400" kern="1200">
          <a:solidFill>
            <a:schemeClr val="tx1"/>
          </a:solidFill>
          <a:latin typeface="+mn-lt"/>
          <a:ea typeface="+mn-ea"/>
          <a:cs typeface="+mn-cs"/>
        </a:defRPr>
      </a:lvl2pPr>
      <a:lvl3pPr marL="1133856" indent="-228600" algn="l" rtl="0" eaLnBrk="1" latinLnBrk="0" hangingPunct="1">
        <a:spcBef>
          <a:spcPct val="20000"/>
        </a:spcBef>
        <a:buClr>
          <a:schemeClr val="tx1"/>
        </a:buClr>
        <a:buSzPct val="95000"/>
        <a:buFont typeface="Wingdings"/>
        <a:buChar char=""/>
        <a:defRPr kumimoji="0" sz="2200" kern="1200">
          <a:solidFill>
            <a:schemeClr val="tx1"/>
          </a:solidFill>
          <a:latin typeface="+mn-lt"/>
          <a:ea typeface="+mn-ea"/>
          <a:cs typeface="+mn-cs"/>
        </a:defRPr>
      </a:lvl3pPr>
      <a:lvl4pPr marL="1353312" indent="-182880" algn="l" rtl="0" eaLnBrk="1" latinLnBrk="0" hangingPunct="1">
        <a:spcBef>
          <a:spcPct val="20000"/>
        </a:spcBef>
        <a:buClr>
          <a:schemeClr val="tx1"/>
        </a:buClr>
        <a:buSzPct val="100000"/>
        <a:buFont typeface="Wingdings 3"/>
        <a:buChar char=""/>
        <a:defRPr kumimoji="0" sz="2000" kern="1200">
          <a:solidFill>
            <a:schemeClr val="tx1"/>
          </a:solidFill>
          <a:latin typeface="+mn-lt"/>
          <a:ea typeface="+mn-ea"/>
          <a:cs typeface="+mn-cs"/>
        </a:defRPr>
      </a:lvl4pPr>
      <a:lvl5pPr marL="1545336" indent="-182880" algn="l" rtl="0" eaLnBrk="1" latinLnBrk="0" hangingPunct="1">
        <a:spcBef>
          <a:spcPct val="20000"/>
        </a:spcBef>
        <a:buClr>
          <a:schemeClr val="tx1"/>
        </a:buClr>
        <a:buFont typeface="Wingdings 2"/>
        <a:buChar char=""/>
        <a:defRPr kumimoji="0" sz="2000" kern="1200">
          <a:solidFill>
            <a:schemeClr val="tx1"/>
          </a:solidFill>
          <a:latin typeface="+mn-lt"/>
          <a:ea typeface="+mn-ea"/>
          <a:cs typeface="+mn-cs"/>
        </a:defRPr>
      </a:lvl5pPr>
      <a:lvl6pPr marL="1764792" indent="-182880" algn="l" rtl="0" eaLnBrk="1" latinLnBrk="0" hangingPunct="1">
        <a:spcBef>
          <a:spcPct val="20000"/>
        </a:spcBef>
        <a:buClr>
          <a:schemeClr val="tx1"/>
        </a:buClr>
        <a:buFont typeface="Wingdings 3"/>
        <a:buChar char=""/>
        <a:defRPr kumimoji="0" sz="1800" kern="1200">
          <a:solidFill>
            <a:schemeClr val="tx1"/>
          </a:solidFill>
          <a:latin typeface="+mn-lt"/>
          <a:ea typeface="+mn-ea"/>
          <a:cs typeface="+mn-cs"/>
        </a:defRPr>
      </a:lvl6pPr>
      <a:lvl7pPr marL="1965960" indent="-182880" algn="l" rtl="0" eaLnBrk="1" latinLnBrk="0" hangingPunct="1">
        <a:spcBef>
          <a:spcPct val="20000"/>
        </a:spcBef>
        <a:buClr>
          <a:schemeClr val="tx1"/>
        </a:buClr>
        <a:buFont typeface="Wingdings 2"/>
        <a:buChar char=""/>
        <a:defRPr kumimoji="0" sz="1600" kern="1200">
          <a:solidFill>
            <a:schemeClr val="tx1"/>
          </a:solidFill>
          <a:latin typeface="+mn-lt"/>
          <a:ea typeface="+mn-ea"/>
          <a:cs typeface="+mn-cs"/>
        </a:defRPr>
      </a:lvl7pPr>
      <a:lvl8pPr marL="2167128" indent="-182880" algn="l" rtl="0" eaLnBrk="1" latinLnBrk="0" hangingPunct="1">
        <a:spcBef>
          <a:spcPct val="20000"/>
        </a:spcBef>
        <a:buClr>
          <a:schemeClr val="tx1"/>
        </a:buClr>
        <a:buFont typeface="Wingdings 2"/>
        <a:buChar char=""/>
        <a:defRPr kumimoji="0" sz="1400" kern="1200">
          <a:solidFill>
            <a:schemeClr val="tx1"/>
          </a:solidFill>
          <a:latin typeface="+mn-lt"/>
          <a:ea typeface="+mn-ea"/>
          <a:cs typeface="+mn-cs"/>
        </a:defRPr>
      </a:lvl8pPr>
      <a:lvl9pPr marL="2368296" indent="-182880" algn="l" rtl="0" eaLnBrk="1" latinLnBrk="0" hangingPunct="1">
        <a:spcBef>
          <a:spcPct val="20000"/>
        </a:spcBef>
        <a:buClr>
          <a:schemeClr val="tx1"/>
        </a:buClr>
        <a:buFont typeface="Wingdings 2"/>
        <a:buChar char=""/>
        <a:defRPr kumimoji="0" sz="1400" kern="1200" baseline="0">
          <a:solidFill>
            <a:schemeClr val="tx1"/>
          </a:solidFill>
          <a:latin typeface="+mn-lt"/>
          <a:ea typeface="+mn-ea"/>
          <a:cs typeface="+mn-cs"/>
        </a:defRPr>
      </a:lvl9pPr>
    </p:bodyStyle>
    <p:otherStyle>
      <a:lvl1pPr marL="0" algn="l" rtl="0" eaLnBrk="1" latinLnBrk="0" hangingPunct="1">
        <a:defRPr kumimoji="0" kern="1200">
          <a:solidFill>
            <a:schemeClr val="tx1"/>
          </a:solidFill>
          <a:latin typeface="+mn-lt"/>
          <a:ea typeface="+mn-ea"/>
          <a:cs typeface="+mn-cs"/>
        </a:defRPr>
      </a:lvl1pPr>
      <a:lvl2pPr marL="457200" algn="l" rtl="0" eaLnBrk="1" latinLnBrk="0" hangingPunct="1">
        <a:defRPr kumimoji="0" kern="1200">
          <a:solidFill>
            <a:schemeClr val="tx1"/>
          </a:solidFill>
          <a:latin typeface="+mn-lt"/>
          <a:ea typeface="+mn-ea"/>
          <a:cs typeface="+mn-cs"/>
        </a:defRPr>
      </a:lvl2pPr>
      <a:lvl3pPr marL="914400" algn="l" rtl="0" eaLnBrk="1" latinLnBrk="0" hangingPunct="1">
        <a:defRPr kumimoji="0" kern="1200">
          <a:solidFill>
            <a:schemeClr val="tx1"/>
          </a:solidFill>
          <a:latin typeface="+mn-lt"/>
          <a:ea typeface="+mn-ea"/>
          <a:cs typeface="+mn-cs"/>
        </a:defRPr>
      </a:lvl3pPr>
      <a:lvl4pPr marL="1371600" algn="l" rtl="0" eaLnBrk="1" latinLnBrk="0" hangingPunct="1">
        <a:defRPr kumimoji="0" kern="1200">
          <a:solidFill>
            <a:schemeClr val="tx1"/>
          </a:solidFill>
          <a:latin typeface="+mn-lt"/>
          <a:ea typeface="+mn-ea"/>
          <a:cs typeface="+mn-cs"/>
        </a:defRPr>
      </a:lvl4pPr>
      <a:lvl5pPr marL="1828800" algn="l" rtl="0" eaLnBrk="1" latinLnBrk="0" hangingPunct="1">
        <a:defRPr kumimoji="0" kern="1200">
          <a:solidFill>
            <a:schemeClr val="tx1"/>
          </a:solidFill>
          <a:latin typeface="+mn-lt"/>
          <a:ea typeface="+mn-ea"/>
          <a:cs typeface="+mn-cs"/>
        </a:defRPr>
      </a:lvl5pPr>
      <a:lvl6pPr marL="2286000" algn="l" rtl="0" eaLnBrk="1" latinLnBrk="0" hangingPunct="1">
        <a:defRPr kumimoji="0" kern="1200">
          <a:solidFill>
            <a:schemeClr val="tx1"/>
          </a:solidFill>
          <a:latin typeface="+mn-lt"/>
          <a:ea typeface="+mn-ea"/>
          <a:cs typeface="+mn-cs"/>
        </a:defRPr>
      </a:lvl6pPr>
      <a:lvl7pPr marL="2743200" algn="l" rtl="0" eaLnBrk="1" latinLnBrk="0" hangingPunct="1">
        <a:defRPr kumimoji="0" kern="1200">
          <a:solidFill>
            <a:schemeClr val="tx1"/>
          </a:solidFill>
          <a:latin typeface="+mn-lt"/>
          <a:ea typeface="+mn-ea"/>
          <a:cs typeface="+mn-cs"/>
        </a:defRPr>
      </a:lvl7pPr>
      <a:lvl8pPr marL="3200400" algn="l" rtl="0" eaLnBrk="1" latinLnBrk="0" hangingPunct="1">
        <a:defRPr kumimoji="0" kern="1200">
          <a:solidFill>
            <a:schemeClr val="tx1"/>
          </a:solidFill>
          <a:latin typeface="+mn-lt"/>
          <a:ea typeface="+mn-ea"/>
          <a:cs typeface="+mn-cs"/>
        </a:defRPr>
      </a:lvl8pPr>
      <a:lvl9pPr marL="3657600" algn="l" rtl="0" eaLnBrk="1" latinLnBrk="0" hangingPunct="1">
        <a:defRPr kumimoji="0" kern="1200">
          <a:solidFill>
            <a:schemeClr val="tx1"/>
          </a:solidFill>
          <a:latin typeface="+mn-lt"/>
          <a:ea typeface="+mn-ea"/>
          <a:cs typeface="+mn-cs"/>
        </a:defRPr>
      </a:lvl9pPr>
    </p:otherStyle>
  </p:txStyles>
</p:sldMaster>
</file>

<file path=ppt/slides/_rels/slide1.xml.rels><?xml version="1.0" encoding="UTF-8" standalone="yes"?>
<Relationships xmlns="http://schemas.openxmlformats.org/package/2006/relationships"><Relationship Id="rId1" Type="http://schemas.openxmlformats.org/officeDocument/2006/relationships/slideLayout" Target="../slideLayouts/slideLayout1.xml"/></Relationships>
</file>

<file path=ppt/slides/_rels/slide10.xml.rels><?xml version="1.0" encoding="UTF-8" standalone="yes"?>
<Relationships xmlns="http://schemas.openxmlformats.org/package/2006/relationships"><Relationship Id="rId1" Type="http://schemas.openxmlformats.org/officeDocument/2006/relationships/slideLayout" Target="../slideLayouts/slideLayout2.xml"/></Relationships>
</file>

<file path=ppt/slides/_rels/slide11.xml.rels><?xml version="1.0" encoding="UTF-8" standalone="yes"?>
<Relationships xmlns="http://schemas.openxmlformats.org/package/2006/relationships"><Relationship Id="rId1" Type="http://schemas.openxmlformats.org/officeDocument/2006/relationships/slideLayout" Target="../slideLayouts/slideLayout2.xml"/></Relationships>
</file>

<file path=ppt/slides/_rels/slide12.xml.rels><?xml version="1.0" encoding="UTF-8" standalone="yes"?>
<Relationships xmlns="http://schemas.openxmlformats.org/package/2006/relationships"><Relationship Id="rId2" Type="http://schemas.openxmlformats.org/officeDocument/2006/relationships/image" Target="../media/image8.jpeg"/><Relationship Id="rId1" Type="http://schemas.openxmlformats.org/officeDocument/2006/relationships/slideLayout" Target="../slideLayouts/slideLayout2.xml"/></Relationships>
</file>

<file path=ppt/slides/_rels/slide13.xml.rels><?xml version="1.0" encoding="UTF-8" standalone="yes"?>
<Relationships xmlns="http://schemas.openxmlformats.org/package/2006/relationships"><Relationship Id="rId1" Type="http://schemas.openxmlformats.org/officeDocument/2006/relationships/slideLayout" Target="../slideLayouts/slideLayout2.xml"/></Relationships>
</file>

<file path=ppt/slides/_rels/slide14.xml.rels><?xml version="1.0" encoding="UTF-8" standalone="yes"?>
<Relationships xmlns="http://schemas.openxmlformats.org/package/2006/relationships"><Relationship Id="rId2" Type="http://schemas.openxmlformats.org/officeDocument/2006/relationships/image" Target="../media/image9.png"/><Relationship Id="rId1" Type="http://schemas.openxmlformats.org/officeDocument/2006/relationships/slideLayout" Target="../slideLayouts/slideLayout2.xml"/></Relationships>
</file>

<file path=ppt/slides/_rels/slide15.xml.rels><?xml version="1.0" encoding="UTF-8" standalone="yes"?>
<Relationships xmlns="http://schemas.openxmlformats.org/package/2006/relationships"><Relationship Id="rId3" Type="http://schemas.openxmlformats.org/officeDocument/2006/relationships/image" Target="../media/image11.jpeg"/><Relationship Id="rId2" Type="http://schemas.openxmlformats.org/officeDocument/2006/relationships/image" Target="../media/image10.emf"/><Relationship Id="rId1" Type="http://schemas.openxmlformats.org/officeDocument/2006/relationships/slideLayout" Target="../slideLayouts/slideLayout2.xml"/></Relationships>
</file>

<file path=ppt/slides/_rels/slide16.xml.rels><?xml version="1.0" encoding="UTF-8" standalone="yes"?>
<Relationships xmlns="http://schemas.openxmlformats.org/package/2006/relationships"><Relationship Id="rId2" Type="http://schemas.openxmlformats.org/officeDocument/2006/relationships/image" Target="../media/image12.png"/><Relationship Id="rId1" Type="http://schemas.openxmlformats.org/officeDocument/2006/relationships/slideLayout" Target="../slideLayouts/slideLayout2.xml"/></Relationships>
</file>

<file path=ppt/slides/_rels/slide17.xml.rels><?xml version="1.0" encoding="UTF-8" standalone="yes"?>
<Relationships xmlns="http://schemas.openxmlformats.org/package/2006/relationships"><Relationship Id="rId3" Type="http://schemas.openxmlformats.org/officeDocument/2006/relationships/image" Target="../media/image14.jpeg"/><Relationship Id="rId2" Type="http://schemas.openxmlformats.org/officeDocument/2006/relationships/image" Target="../media/image13.png"/><Relationship Id="rId1" Type="http://schemas.openxmlformats.org/officeDocument/2006/relationships/slideLayout" Target="../slideLayouts/slideLayout2.xml"/><Relationship Id="rId4" Type="http://schemas.openxmlformats.org/officeDocument/2006/relationships/image" Target="../media/image15.jpeg"/></Relationships>
</file>

<file path=ppt/slides/_rels/slide18.xml.rels><?xml version="1.0" encoding="UTF-8" standalone="yes"?>
<Relationships xmlns="http://schemas.openxmlformats.org/package/2006/relationships"><Relationship Id="rId2" Type="http://schemas.openxmlformats.org/officeDocument/2006/relationships/image" Target="../media/image16.png"/><Relationship Id="rId1" Type="http://schemas.openxmlformats.org/officeDocument/2006/relationships/slideLayout" Target="../slideLayouts/slideLayout2.xml"/></Relationships>
</file>

<file path=ppt/slides/_rels/slide19.xml.rels><?xml version="1.0" encoding="UTF-8" standalone="yes"?>
<Relationships xmlns="http://schemas.openxmlformats.org/package/2006/relationships"><Relationship Id="rId2" Type="http://schemas.openxmlformats.org/officeDocument/2006/relationships/image" Target="../media/image17.jpeg"/><Relationship Id="rId1" Type="http://schemas.openxmlformats.org/officeDocument/2006/relationships/slideLayout" Target="../slideLayouts/slideLayout2.xml"/></Relationships>
</file>

<file path=ppt/slides/_rels/slide2.xml.rels><?xml version="1.0" encoding="UTF-8" standalone="yes"?>
<Relationships xmlns="http://schemas.openxmlformats.org/package/2006/relationships"><Relationship Id="rId2" Type="http://schemas.openxmlformats.org/officeDocument/2006/relationships/notesSlide" Target="../notesSlides/notesSlide1.xml"/><Relationship Id="rId1" Type="http://schemas.openxmlformats.org/officeDocument/2006/relationships/slideLayout" Target="../slideLayouts/slideLayout2.xml"/></Relationships>
</file>

<file path=ppt/slides/_rels/slide20.xml.rels><?xml version="1.0" encoding="UTF-8" standalone="yes"?>
<Relationships xmlns="http://schemas.openxmlformats.org/package/2006/relationships"><Relationship Id="rId1" Type="http://schemas.openxmlformats.org/officeDocument/2006/relationships/slideLayout" Target="../slideLayouts/slideLayout2.xml"/></Relationships>
</file>

<file path=ppt/slides/_rels/slide21.xml.rels><?xml version="1.0" encoding="UTF-8" standalone="yes"?>
<Relationships xmlns="http://schemas.openxmlformats.org/package/2006/relationships"><Relationship Id="rId1" Type="http://schemas.openxmlformats.org/officeDocument/2006/relationships/slideLayout" Target="../slideLayouts/slideLayout2.xml"/></Relationships>
</file>

<file path=ppt/slides/_rels/slide22.xml.rels><?xml version="1.0" encoding="UTF-8" standalone="yes"?>
<Relationships xmlns="http://schemas.openxmlformats.org/package/2006/relationships"><Relationship Id="rId1" Type="http://schemas.openxmlformats.org/officeDocument/2006/relationships/slideLayout" Target="../slideLayouts/slideLayout2.xml"/></Relationships>
</file>

<file path=ppt/slides/_rels/slide23.xml.rels><?xml version="1.0" encoding="UTF-8" standalone="yes"?>
<Relationships xmlns="http://schemas.openxmlformats.org/package/2006/relationships"><Relationship Id="rId1" Type="http://schemas.openxmlformats.org/officeDocument/2006/relationships/slideLayout" Target="../slideLayouts/slideLayout2.xml"/></Relationships>
</file>

<file path=ppt/slides/_rels/slide24.xml.rels><?xml version="1.0" encoding="UTF-8" standalone="yes"?>
<Relationships xmlns="http://schemas.openxmlformats.org/package/2006/relationships"><Relationship Id="rId1" Type="http://schemas.openxmlformats.org/officeDocument/2006/relationships/slideLayout" Target="../slideLayouts/slideLayout2.xml"/></Relationships>
</file>

<file path=ppt/slides/_rels/slide3.xml.rels><?xml version="1.0" encoding="UTF-8" standalone="yes"?>
<Relationships xmlns="http://schemas.openxmlformats.org/package/2006/relationships"><Relationship Id="rId1" Type="http://schemas.openxmlformats.org/officeDocument/2006/relationships/slideLayout" Target="../slideLayouts/slideLayout2.xml"/></Relationships>
</file>

<file path=ppt/slides/_rels/slide4.xml.rels><?xml version="1.0" encoding="UTF-8" standalone="yes"?>
<Relationships xmlns="http://schemas.openxmlformats.org/package/2006/relationships"><Relationship Id="rId1" Type="http://schemas.openxmlformats.org/officeDocument/2006/relationships/slideLayout" Target="../slideLayouts/slideLayout2.xml"/></Relationships>
</file>

<file path=ppt/slides/_rels/slide5.xml.rels><?xml version="1.0" encoding="UTF-8" standalone="yes"?>
<Relationships xmlns="http://schemas.openxmlformats.org/package/2006/relationships"><Relationship Id="rId2" Type="http://schemas.openxmlformats.org/officeDocument/2006/relationships/image" Target="../media/image2.png"/><Relationship Id="rId1" Type="http://schemas.openxmlformats.org/officeDocument/2006/relationships/slideLayout" Target="../slideLayouts/slideLayout2.xml"/></Relationships>
</file>

<file path=ppt/slides/_rels/slide6.xml.rels><?xml version="1.0" encoding="UTF-8" standalone="yes"?>
<Relationships xmlns="http://schemas.openxmlformats.org/package/2006/relationships"><Relationship Id="rId2" Type="http://schemas.openxmlformats.org/officeDocument/2006/relationships/image" Target="../media/image3.png"/><Relationship Id="rId1" Type="http://schemas.openxmlformats.org/officeDocument/2006/relationships/slideLayout" Target="../slideLayouts/slideLayout2.xml"/></Relationships>
</file>

<file path=ppt/slides/_rels/slide7.xml.rels><?xml version="1.0" encoding="UTF-8" standalone="yes"?>
<Relationships xmlns="http://schemas.openxmlformats.org/package/2006/relationships"><Relationship Id="rId2" Type="http://schemas.openxmlformats.org/officeDocument/2006/relationships/image" Target="../media/image4.png"/><Relationship Id="rId1" Type="http://schemas.openxmlformats.org/officeDocument/2006/relationships/slideLayout" Target="../slideLayouts/slideLayout2.xml"/></Relationships>
</file>

<file path=ppt/slides/_rels/slide8.xml.rels><?xml version="1.0" encoding="UTF-8" standalone="yes"?>
<Relationships xmlns="http://schemas.openxmlformats.org/package/2006/relationships"><Relationship Id="rId3" Type="http://schemas.openxmlformats.org/officeDocument/2006/relationships/image" Target="../media/image6.jpeg"/><Relationship Id="rId2" Type="http://schemas.openxmlformats.org/officeDocument/2006/relationships/image" Target="../media/image5.jpeg"/><Relationship Id="rId1" Type="http://schemas.openxmlformats.org/officeDocument/2006/relationships/slideLayout" Target="../slideLayouts/slideLayout2.xml"/></Relationships>
</file>

<file path=ppt/slides/_rels/slide9.xml.rels><?xml version="1.0" encoding="UTF-8" standalone="yes"?>
<Relationships xmlns="http://schemas.openxmlformats.org/package/2006/relationships"><Relationship Id="rId3" Type="http://schemas.openxmlformats.org/officeDocument/2006/relationships/image" Target="../media/image7.jpeg"/><Relationship Id="rId2" Type="http://schemas.openxmlformats.org/officeDocument/2006/relationships/hyperlink" Target="http://www.all-battery.com/productimages/18650_2000/HLCN26650P-3000-3-6V-1.jpg" TargetMode="External"/><Relationship Id="rId1" Type="http://schemas.openxmlformats.org/officeDocument/2006/relationships/slideLayout" Target="../slideLayouts/slideLayout2.xml"/></Relationships>
</file>

<file path=ppt/slides/slide1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ctrTitle"/>
          </p:nvPr>
        </p:nvSpPr>
        <p:spPr>
          <a:xfrm>
            <a:off x="685800" y="990600"/>
            <a:ext cx="7772400" cy="1905000"/>
          </a:xfrm>
        </p:spPr>
        <p:txBody>
          <a:bodyPr>
            <a:normAutofit fontScale="90000"/>
          </a:bodyPr>
          <a:lstStyle/>
          <a:p>
            <a:r>
              <a:rPr lang="en-US" b="1" dirty="0" smtClean="0"/>
              <a:t>SD1016</a:t>
            </a:r>
            <a:br>
              <a:rPr lang="en-US" b="1" dirty="0" smtClean="0"/>
            </a:br>
            <a:r>
              <a:rPr lang="en-US" sz="3600" b="1" i="1" dirty="0" smtClean="0"/>
              <a:t>SAE</a:t>
            </a:r>
            <a:r>
              <a:rPr lang="en-US" sz="3600" b="1" dirty="0" smtClean="0"/>
              <a:t/>
            </a:r>
            <a:br>
              <a:rPr lang="en-US" sz="3600" b="1" dirty="0" smtClean="0"/>
            </a:br>
            <a:r>
              <a:rPr lang="en-US" sz="3600" b="1" i="1" dirty="0" smtClean="0"/>
              <a:t>Clean Snowmobile Challenge/ Motor Controller</a:t>
            </a:r>
            <a:endParaRPr lang="en-US" sz="3600" b="1" dirty="0"/>
          </a:p>
        </p:txBody>
      </p:sp>
      <p:sp>
        <p:nvSpPr>
          <p:cNvPr id="3" name="Subtitle 2"/>
          <p:cNvSpPr>
            <a:spLocks noGrp="1"/>
          </p:cNvSpPr>
          <p:nvPr>
            <p:ph type="subTitle" idx="1"/>
          </p:nvPr>
        </p:nvSpPr>
        <p:spPr/>
        <p:txBody>
          <a:bodyPr>
            <a:normAutofit/>
          </a:bodyPr>
          <a:lstStyle/>
          <a:p>
            <a:pPr algn="l"/>
            <a:r>
              <a:rPr lang="en-US" dirty="0" smtClean="0"/>
              <a:t>Josh Guck		     Casey </a:t>
            </a:r>
            <a:r>
              <a:rPr lang="en-US" dirty="0" err="1" smtClean="0"/>
              <a:t>Turnwall</a:t>
            </a:r>
            <a:endParaRPr lang="en-US" dirty="0" smtClean="0"/>
          </a:p>
          <a:p>
            <a:pPr algn="l"/>
            <a:r>
              <a:rPr lang="en-US" dirty="0" smtClean="0"/>
              <a:t>Kerry </a:t>
            </a:r>
            <a:r>
              <a:rPr lang="en-US" dirty="0" err="1" smtClean="0"/>
              <a:t>Lockrem</a:t>
            </a:r>
            <a:r>
              <a:rPr lang="en-US" dirty="0" smtClean="0"/>
              <a:t>	     </a:t>
            </a:r>
            <a:r>
              <a:rPr lang="en-US" dirty="0" err="1" smtClean="0"/>
              <a:t>Priyavrat</a:t>
            </a:r>
            <a:r>
              <a:rPr lang="en-US" dirty="0" smtClean="0"/>
              <a:t> </a:t>
            </a:r>
            <a:r>
              <a:rPr lang="en-US" dirty="0" err="1" smtClean="0"/>
              <a:t>Sagar</a:t>
            </a:r>
            <a:endParaRPr lang="en-US" dirty="0" smtClean="0"/>
          </a:p>
          <a:p>
            <a:pPr algn="l"/>
            <a:r>
              <a:rPr lang="en-US" dirty="0" smtClean="0"/>
              <a:t>Zach </a:t>
            </a:r>
            <a:r>
              <a:rPr lang="en-US" dirty="0" err="1" smtClean="0"/>
              <a:t>Bullinger</a:t>
            </a:r>
            <a:endParaRPr lang="en-US" dirty="0"/>
          </a:p>
        </p:txBody>
      </p:sp>
    </p:spTree>
    <p:extLst>
      <p:ext uri="{BB962C8B-B14F-4D97-AF65-F5344CB8AC3E}">
        <p14:creationId xmlns:p14="http://schemas.microsoft.com/office/powerpoint/2010/main" xmlns="" val="2194762121"/>
      </p:ext>
    </p:extLst>
  </p:cSld>
  <p:clrMapOvr>
    <a:masterClrMapping/>
  </p:clrMapOvr>
</p:sld>
</file>

<file path=ppt/slides/slide10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/>
        <p:txBody>
          <a:bodyPr/>
          <a:lstStyle/>
          <a:p>
            <a:r>
              <a:rPr lang="en-US" dirty="0" smtClean="0"/>
              <a:t>CSC Budget</a:t>
            </a:r>
            <a:endParaRPr lang="en-US" dirty="0"/>
          </a:p>
        </p:txBody>
      </p:sp>
      <p:graphicFrame>
        <p:nvGraphicFramePr>
          <p:cNvPr id="79" name="Table 78"/>
          <p:cNvGraphicFramePr>
            <a:graphicFrameLocks noGrp="1"/>
          </p:cNvGraphicFramePr>
          <p:nvPr/>
        </p:nvGraphicFramePr>
        <p:xfrm>
          <a:off x="1524000" y="1397000"/>
          <a:ext cx="6096000" cy="3337560"/>
        </p:xfrm>
        <a:graphic>
          <a:graphicData uri="http://schemas.openxmlformats.org/drawingml/2006/table">
            <a:tbl>
              <a:tblPr firstRow="1" bandRow="1">
                <a:tableStyleId>{5C22544A-7EE6-4342-B048-85BDC9FD1C3A}</a:tableStyleId>
              </a:tblPr>
              <a:tblGrid>
                <a:gridCol w="2032000"/>
                <a:gridCol w="2032000"/>
                <a:gridCol w="2032000"/>
              </a:tblGrid>
              <a:tr h="370840">
                <a:tc>
                  <a:txBody>
                    <a:bodyPr/>
                    <a:lstStyle/>
                    <a:p>
                      <a:pPr algn="l" fontAlgn="b"/>
                      <a:r>
                        <a:rPr lang="en-US" sz="1100" b="1" i="0" u="none" strike="noStrike" dirty="0">
                          <a:solidFill>
                            <a:srgbClr val="000000"/>
                          </a:solidFill>
                          <a:latin typeface="Calibri"/>
                        </a:rPr>
                        <a:t>Equipment</a:t>
                      </a:r>
                    </a:p>
                  </a:txBody>
                  <a:tcPr marL="9525" marR="9525" marT="9525" marB="0" anchor="b">
                    <a:lnL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</a:tcPr>
                </a:tc>
                <a:tc>
                  <a:txBody>
                    <a:bodyPr/>
                    <a:lstStyle/>
                    <a:p>
                      <a:pPr algn="l" fontAlgn="b"/>
                      <a:r>
                        <a:rPr lang="en-US" sz="1100" b="1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Acquired Cost ($)</a:t>
                      </a:r>
                    </a:p>
                  </a:txBody>
                  <a:tcPr marL="9525" marR="9525" marT="9525" marB="0" anchor="b">
                    <a:lnL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</a:tcPr>
                </a:tc>
                <a:tc>
                  <a:txBody>
                    <a:bodyPr/>
                    <a:lstStyle/>
                    <a:p>
                      <a:pPr algn="l" fontAlgn="b"/>
                      <a:r>
                        <a:rPr lang="en-US" sz="1100" b="1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Actual Cost ($)</a:t>
                      </a:r>
                    </a:p>
                  </a:txBody>
                  <a:tcPr marL="9525" marR="9525" marT="9525" marB="0" anchor="b">
                    <a:lnL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</a:tcPr>
                </a:tc>
              </a:tr>
              <a:tr h="370840">
                <a:tc>
                  <a:txBody>
                    <a:bodyPr/>
                    <a:lstStyle/>
                    <a:p>
                      <a:pPr algn="l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Chassis</a:t>
                      </a:r>
                    </a:p>
                  </a:txBody>
                  <a:tcPr marL="9525" marR="9525" marT="9525" marB="0" anchor="b">
                    <a:lnL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</a:tcPr>
                </a:tc>
                <a:tc>
                  <a:txBody>
                    <a:bodyPr/>
                    <a:lstStyle/>
                    <a:p>
                      <a:pPr algn="ctr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Donated</a:t>
                      </a:r>
                    </a:p>
                  </a:txBody>
                  <a:tcPr marL="9525" marR="9525" marT="9525" marB="0" anchor="b">
                    <a:lnL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</a:tcPr>
                </a:tc>
                <a:tc>
                  <a:txBody>
                    <a:bodyPr/>
                    <a:lstStyle/>
                    <a:p>
                      <a:pPr algn="ctr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TBD</a:t>
                      </a:r>
                    </a:p>
                  </a:txBody>
                  <a:tcPr marL="9525" marR="9525" marT="9525" marB="0" anchor="b">
                    <a:lnL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</a:tcPr>
                </a:tc>
              </a:tr>
              <a:tr h="370840">
                <a:tc>
                  <a:txBody>
                    <a:bodyPr/>
                    <a:lstStyle/>
                    <a:p>
                      <a:pPr algn="l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Motor</a:t>
                      </a:r>
                    </a:p>
                  </a:txBody>
                  <a:tcPr marL="9525" marR="9525" marT="9525" marB="0" anchor="b">
                    <a:lnL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</a:tcPr>
                </a:tc>
                <a:tc>
                  <a:txBody>
                    <a:bodyPr/>
                    <a:lstStyle/>
                    <a:p>
                      <a:pPr algn="ctr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Donated</a:t>
                      </a:r>
                    </a:p>
                  </a:txBody>
                  <a:tcPr marL="9525" marR="9525" marT="9525" marB="0" anchor="b">
                    <a:lnL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</a:tcPr>
                </a:tc>
                <a:tc>
                  <a:txBody>
                    <a:bodyPr/>
                    <a:lstStyle/>
                    <a:p>
                      <a:pPr algn="ctr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TBD</a:t>
                      </a:r>
                    </a:p>
                  </a:txBody>
                  <a:tcPr marL="9525" marR="9525" marT="9525" marB="0" anchor="b">
                    <a:lnL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</a:tcPr>
                </a:tc>
              </a:tr>
              <a:tr h="370840">
                <a:tc>
                  <a:txBody>
                    <a:bodyPr/>
                    <a:lstStyle/>
                    <a:p>
                      <a:pPr algn="l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Inverter</a:t>
                      </a:r>
                    </a:p>
                  </a:txBody>
                  <a:tcPr marL="9525" marR="9525" marT="9525" marB="0" anchor="b">
                    <a:lnL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</a:tcPr>
                </a:tc>
                <a:tc>
                  <a:txBody>
                    <a:bodyPr/>
                    <a:lstStyle/>
                    <a:p>
                      <a:pPr algn="ctr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Donated</a:t>
                      </a:r>
                    </a:p>
                  </a:txBody>
                  <a:tcPr marL="9525" marR="9525" marT="9525" marB="0" anchor="b">
                    <a:lnL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</a:tcPr>
                </a:tc>
                <a:tc>
                  <a:txBody>
                    <a:bodyPr/>
                    <a:lstStyle/>
                    <a:p>
                      <a:pPr algn="ctr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TBD</a:t>
                      </a:r>
                    </a:p>
                  </a:txBody>
                  <a:tcPr marL="9525" marR="9525" marT="9525" marB="0" anchor="b">
                    <a:lnL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</a:tcPr>
                </a:tc>
              </a:tr>
              <a:tr h="370840">
                <a:tc>
                  <a:txBody>
                    <a:bodyPr/>
                    <a:lstStyle/>
                    <a:p>
                      <a:pPr algn="l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Battery Pack (Both Options)</a:t>
                      </a:r>
                    </a:p>
                  </a:txBody>
                  <a:tcPr marL="9525" marR="9525" marT="9525" marB="0" anchor="b">
                    <a:lnL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</a:tcPr>
                </a:tc>
                <a:tc>
                  <a:txBody>
                    <a:bodyPr/>
                    <a:lstStyle/>
                    <a:p>
                      <a:pPr algn="ctr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6000</a:t>
                      </a:r>
                    </a:p>
                  </a:txBody>
                  <a:tcPr marL="9525" marR="9525" marT="9525" marB="0" anchor="b">
                    <a:lnL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</a:tcPr>
                </a:tc>
                <a:tc>
                  <a:txBody>
                    <a:bodyPr/>
                    <a:lstStyle/>
                    <a:p>
                      <a:pPr algn="ctr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N/A</a:t>
                      </a:r>
                    </a:p>
                  </a:txBody>
                  <a:tcPr marL="9525" marR="9525" marT="9525" marB="0" anchor="b">
                    <a:lnL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</a:tcPr>
                </a:tc>
              </a:tr>
              <a:tr h="370840">
                <a:tc>
                  <a:txBody>
                    <a:bodyPr/>
                    <a:lstStyle/>
                    <a:p>
                      <a:pPr algn="l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Shipping for Battery Pack</a:t>
                      </a:r>
                    </a:p>
                  </a:txBody>
                  <a:tcPr marL="9525" marR="9525" marT="9525" marB="0" anchor="b">
                    <a:lnL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</a:tcPr>
                </a:tc>
                <a:tc>
                  <a:txBody>
                    <a:bodyPr/>
                    <a:lstStyle/>
                    <a:p>
                      <a:pPr algn="ctr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1000</a:t>
                      </a:r>
                    </a:p>
                  </a:txBody>
                  <a:tcPr marL="9525" marR="9525" marT="9525" marB="0" anchor="b">
                    <a:lnL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</a:tcPr>
                </a:tc>
                <a:tc>
                  <a:txBody>
                    <a:bodyPr/>
                    <a:lstStyle/>
                    <a:p>
                      <a:pPr algn="ctr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N/A</a:t>
                      </a:r>
                    </a:p>
                  </a:txBody>
                  <a:tcPr marL="9525" marR="9525" marT="9525" marB="0" anchor="b">
                    <a:lnL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</a:tcPr>
                </a:tc>
              </a:tr>
              <a:tr h="370840">
                <a:tc>
                  <a:txBody>
                    <a:bodyPr/>
                    <a:lstStyle/>
                    <a:p>
                      <a:pPr algn="l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BMS</a:t>
                      </a:r>
                    </a:p>
                  </a:txBody>
                  <a:tcPr marL="9525" marR="9525" marT="9525" marB="0" anchor="b">
                    <a:lnL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</a:tcPr>
                </a:tc>
                <a:tc>
                  <a:txBody>
                    <a:bodyPr/>
                    <a:lstStyle/>
                    <a:p>
                      <a:pPr algn="ctr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1200-2000</a:t>
                      </a:r>
                    </a:p>
                  </a:txBody>
                  <a:tcPr marL="9525" marR="9525" marT="9525" marB="0" anchor="b">
                    <a:lnL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</a:tcPr>
                </a:tc>
                <a:tc>
                  <a:txBody>
                    <a:bodyPr/>
                    <a:lstStyle/>
                    <a:p>
                      <a:pPr algn="ctr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N/A</a:t>
                      </a:r>
                    </a:p>
                  </a:txBody>
                  <a:tcPr marL="9525" marR="9525" marT="9525" marB="0" anchor="b">
                    <a:lnL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</a:tcPr>
                </a:tc>
              </a:tr>
              <a:tr h="370840">
                <a:tc>
                  <a:txBody>
                    <a:bodyPr/>
                    <a:lstStyle/>
                    <a:p>
                      <a:pPr algn="l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Bender Ground Fault Detector</a:t>
                      </a:r>
                    </a:p>
                  </a:txBody>
                  <a:tcPr marL="9525" marR="9525" marT="9525" marB="0" anchor="b">
                    <a:lnL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</a:tcPr>
                </a:tc>
                <a:tc>
                  <a:txBody>
                    <a:bodyPr/>
                    <a:lstStyle/>
                    <a:p>
                      <a:pPr algn="ctr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400</a:t>
                      </a:r>
                    </a:p>
                  </a:txBody>
                  <a:tcPr marL="9525" marR="9525" marT="9525" marB="0" anchor="b">
                    <a:lnL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</a:tcPr>
                </a:tc>
                <a:tc>
                  <a:txBody>
                    <a:bodyPr/>
                    <a:lstStyle/>
                    <a:p>
                      <a:pPr algn="ctr" fontAlgn="b"/>
                      <a:r>
                        <a:rPr lang="en-US" sz="1100" b="0" i="0" u="none" strike="noStrike" dirty="0">
                          <a:solidFill>
                            <a:srgbClr val="000000"/>
                          </a:solidFill>
                          <a:latin typeface="Calibri"/>
                        </a:rPr>
                        <a:t>N/A</a:t>
                      </a:r>
                    </a:p>
                  </a:txBody>
                  <a:tcPr marL="9525" marR="9525" marT="9525" marB="0" anchor="b">
                    <a:lnL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</a:tcPr>
                </a:tc>
              </a:tr>
              <a:tr h="370840">
                <a:tc>
                  <a:txBody>
                    <a:bodyPr/>
                    <a:lstStyle/>
                    <a:p>
                      <a:pPr algn="l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Charger</a:t>
                      </a:r>
                    </a:p>
                  </a:txBody>
                  <a:tcPr marL="9525" marR="9525" marT="9525" marB="0" anchor="b">
                    <a:lnL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</a:tcPr>
                </a:tc>
                <a:tc>
                  <a:txBody>
                    <a:bodyPr/>
                    <a:lstStyle/>
                    <a:p>
                      <a:pPr algn="ctr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250</a:t>
                      </a:r>
                    </a:p>
                  </a:txBody>
                  <a:tcPr marL="9525" marR="9525" marT="9525" marB="0" anchor="b">
                    <a:lnL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</a:tcPr>
                </a:tc>
                <a:tc>
                  <a:txBody>
                    <a:bodyPr/>
                    <a:lstStyle/>
                    <a:p>
                      <a:pPr algn="ctr" fontAlgn="b"/>
                      <a:r>
                        <a:rPr lang="en-US" sz="1100" b="0" i="0" u="none" strike="noStrike" dirty="0">
                          <a:solidFill>
                            <a:srgbClr val="000000"/>
                          </a:solidFill>
                          <a:latin typeface="Calibri"/>
                        </a:rPr>
                        <a:t>N/A</a:t>
                      </a:r>
                    </a:p>
                  </a:txBody>
                  <a:tcPr marL="9525" marR="9525" marT="9525" marB="0" anchor="b">
                    <a:lnL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1270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</a:tcPr>
                </a:tc>
              </a:tr>
            </a:tbl>
          </a:graphicData>
        </a:graphic>
      </p:graphicFrame>
    </p:spTree>
    <p:extLst>
      <p:ext uri="{BB962C8B-B14F-4D97-AF65-F5344CB8AC3E}">
        <p14:creationId xmlns:p14="http://schemas.microsoft.com/office/powerpoint/2010/main" xmlns="" val="3499031320"/>
      </p:ext>
    </p:extLst>
  </p:cSld>
  <p:clrMapOvr>
    <a:masterClrMapping/>
  </p:clrMapOvr>
  <p:timing>
    <p:tnLst>
      <p:par>
        <p:cTn id="1" dur="indefinite" restart="never" nodeType="tmRoot"/>
      </p:par>
    </p:tnLst>
  </p:timing>
</p:sld>
</file>

<file path=ppt/slides/slide11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/>
        <p:txBody>
          <a:bodyPr/>
          <a:lstStyle/>
          <a:p>
            <a:r>
              <a:rPr lang="en-US" dirty="0" smtClean="0"/>
              <a:t>Problems</a:t>
            </a:r>
            <a:endParaRPr lang="en-US" dirty="0"/>
          </a:p>
        </p:txBody>
      </p:sp>
      <p:sp>
        <p:nvSpPr>
          <p:cNvPr id="3" name="Content Placeholder 2"/>
          <p:cNvSpPr>
            <a:spLocks noGrp="1"/>
          </p:cNvSpPr>
          <p:nvPr>
            <p:ph idx="1"/>
          </p:nvPr>
        </p:nvSpPr>
        <p:spPr/>
        <p:txBody>
          <a:bodyPr/>
          <a:lstStyle/>
          <a:p>
            <a:r>
              <a:rPr lang="en-US" dirty="0" smtClean="0"/>
              <a:t>Communication with sponsoring companies</a:t>
            </a:r>
          </a:p>
          <a:p>
            <a:r>
              <a:rPr lang="en-US" dirty="0" smtClean="0"/>
              <a:t>Delay in donations</a:t>
            </a:r>
          </a:p>
          <a:p>
            <a:r>
              <a:rPr lang="en-US" dirty="0" smtClean="0"/>
              <a:t>Improper testing equipment on campus</a:t>
            </a:r>
          </a:p>
          <a:p>
            <a:r>
              <a:rPr lang="en-US" dirty="0" smtClean="0"/>
              <a:t>Conflicting schedules </a:t>
            </a:r>
          </a:p>
          <a:p>
            <a:pPr lvl="1"/>
            <a:r>
              <a:rPr lang="en-US" dirty="0" smtClean="0"/>
              <a:t>Weren’t able to learn how to use J1939</a:t>
            </a:r>
          </a:p>
        </p:txBody>
      </p:sp>
    </p:spTree>
  </p:cSld>
  <p:clrMapOvr>
    <a:masterClrMapping/>
  </p:clrMapOvr>
</p:sld>
</file>

<file path=ppt/slides/slide12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/>
        <p:txBody>
          <a:bodyPr>
            <a:normAutofit/>
          </a:bodyPr>
          <a:lstStyle/>
          <a:p>
            <a:r>
              <a:rPr lang="en-US" dirty="0" smtClean="0"/>
              <a:t>Change in Project Focus </a:t>
            </a:r>
            <a:endParaRPr lang="en-US" dirty="0"/>
          </a:p>
        </p:txBody>
      </p:sp>
      <p:pic>
        <p:nvPicPr>
          <p:cNvPr id="2050" name="Picture 2" descr="Z:\Spring 2011\Design 3\Picture.jpg"/>
          <p:cNvPicPr>
            <a:picLocks noGrp="1" noChangeAspect="1" noChangeArrowheads="1"/>
          </p:cNvPicPr>
          <p:nvPr>
            <p:ph idx="1"/>
          </p:nvPr>
        </p:nvPicPr>
        <p:blipFill>
          <a:blip r:embed="rId2" cstate="print"/>
          <a:srcRect/>
          <a:stretch>
            <a:fillRect/>
          </a:stretch>
        </p:blipFill>
        <p:spPr bwMode="auto">
          <a:xfrm>
            <a:off x="1844146" y="1600200"/>
            <a:ext cx="5455708" cy="4091781"/>
          </a:xfrm>
          <a:prstGeom prst="rect">
            <a:avLst/>
          </a:prstGeom>
          <a:noFill/>
        </p:spPr>
      </p:pic>
      <p:sp>
        <p:nvSpPr>
          <p:cNvPr id="5" name="TextBox 4"/>
          <p:cNvSpPr txBox="1"/>
          <p:nvPr/>
        </p:nvSpPr>
        <p:spPr>
          <a:xfrm>
            <a:off x="1524000" y="5715000"/>
            <a:ext cx="6096000" cy="381000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pPr algn="ctr"/>
            <a:r>
              <a:rPr lang="en-US" dirty="0" smtClean="0"/>
              <a:t>Motor Controller</a:t>
            </a:r>
            <a:endParaRPr lang="en-US" dirty="0"/>
          </a:p>
        </p:txBody>
      </p:sp>
    </p:spTree>
  </p:cSld>
  <p:clrMapOvr>
    <a:masterClrMapping/>
  </p:clrMapOvr>
</p:sld>
</file>

<file path=ppt/slides/slide13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/>
        <p:txBody>
          <a:bodyPr/>
          <a:lstStyle/>
          <a:p>
            <a:r>
              <a:rPr lang="en-US" dirty="0" smtClean="0"/>
              <a:t>Requirements</a:t>
            </a:r>
            <a:endParaRPr lang="en-US" dirty="0"/>
          </a:p>
        </p:txBody>
      </p:sp>
      <p:sp>
        <p:nvSpPr>
          <p:cNvPr id="3" name="Content Placeholder 2"/>
          <p:cNvSpPr>
            <a:spLocks noGrp="1"/>
          </p:cNvSpPr>
          <p:nvPr>
            <p:ph idx="1"/>
          </p:nvPr>
        </p:nvSpPr>
        <p:spPr/>
        <p:txBody>
          <a:bodyPr/>
          <a:lstStyle/>
          <a:p>
            <a:r>
              <a:rPr lang="en-US" dirty="0" smtClean="0"/>
              <a:t>Construct 3-Phase Brushless Motor Controller</a:t>
            </a:r>
          </a:p>
          <a:p>
            <a:r>
              <a:rPr lang="en-US" dirty="0" smtClean="0"/>
              <a:t>Use of Bipolar Junction Transistors</a:t>
            </a:r>
          </a:p>
          <a:p>
            <a:r>
              <a:rPr lang="en-US" dirty="0" smtClean="0"/>
              <a:t>Signal Generation through PIC</a:t>
            </a:r>
          </a:p>
          <a:p>
            <a:r>
              <a:rPr lang="en-US" dirty="0" smtClean="0"/>
              <a:t>Incorporate</a:t>
            </a:r>
          </a:p>
          <a:p>
            <a:pPr lvl="1"/>
            <a:r>
              <a:rPr lang="en-US" dirty="0" smtClean="0"/>
              <a:t>Speed Control</a:t>
            </a:r>
          </a:p>
          <a:p>
            <a:pPr lvl="1"/>
            <a:r>
              <a:rPr lang="en-US" dirty="0"/>
              <a:t> </a:t>
            </a:r>
            <a:r>
              <a:rPr lang="en-US" dirty="0" smtClean="0"/>
              <a:t>Reverse </a:t>
            </a:r>
          </a:p>
          <a:p>
            <a:pPr lvl="1"/>
            <a:r>
              <a:rPr lang="en-US" dirty="0" smtClean="0"/>
              <a:t>Kill Switch</a:t>
            </a:r>
            <a:endParaRPr lang="en-US" dirty="0" smtClean="0"/>
          </a:p>
          <a:p>
            <a:endParaRPr lang="en-US" dirty="0"/>
          </a:p>
        </p:txBody>
      </p:sp>
    </p:spTree>
  </p:cSld>
  <p:clrMapOvr>
    <a:masterClrMapping/>
  </p:clrMapOvr>
</p:sld>
</file>

<file path=ppt/slides/slide14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/>
        <p:txBody>
          <a:bodyPr/>
          <a:lstStyle/>
          <a:p>
            <a:r>
              <a:rPr lang="en-US" dirty="0" smtClean="0"/>
              <a:t>Motor Controller Circuit</a:t>
            </a:r>
            <a:endParaRPr lang="en-US" dirty="0"/>
          </a:p>
        </p:txBody>
      </p:sp>
      <p:pic>
        <p:nvPicPr>
          <p:cNvPr id="1028" name="Picture 4"/>
          <p:cNvPicPr>
            <a:picLocks noGrp="1" noChangeAspect="1" noChangeArrowheads="1"/>
          </p:cNvPicPr>
          <p:nvPr>
            <p:ph idx="1"/>
          </p:nvPr>
        </p:nvPicPr>
        <p:blipFill>
          <a:blip r:embed="rId2" cstate="print"/>
          <a:srcRect/>
          <a:stretch>
            <a:fillRect/>
          </a:stretch>
        </p:blipFill>
        <p:spPr bwMode="auto">
          <a:xfrm>
            <a:off x="2045143" y="1176416"/>
            <a:ext cx="5053714" cy="4949747"/>
          </a:xfrm>
          <a:prstGeom prst="rect">
            <a:avLst/>
          </a:prstGeom>
          <a:noFill/>
          <a:ln w="9525">
            <a:noFill/>
            <a:miter lim="800000"/>
            <a:headEnd/>
            <a:tailEnd/>
          </a:ln>
          <a:effectLst/>
        </p:spPr>
      </p:pic>
    </p:spTree>
  </p:cSld>
  <p:clrMapOvr>
    <a:masterClrMapping/>
  </p:clrMapOvr>
</p:sld>
</file>

<file path=ppt/slides/slide15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4" name="Content Placeholder 3"/>
          <p:cNvPicPr>
            <a:picLocks noGrp="1"/>
          </p:cNvPicPr>
          <p:nvPr>
            <p:ph idx="1"/>
          </p:nvPr>
        </p:nvPicPr>
        <p:blipFill>
          <a:blip r:embed="rId2" cstate="print"/>
          <a:srcRect/>
          <a:stretch>
            <a:fillRect/>
          </a:stretch>
        </p:blipFill>
        <p:spPr bwMode="auto">
          <a:xfrm>
            <a:off x="914400" y="838200"/>
            <a:ext cx="3505200" cy="5181600"/>
          </a:xfrm>
          <a:prstGeom prst="rect">
            <a:avLst/>
          </a:prstGeom>
          <a:solidFill>
            <a:schemeClr val="tx1"/>
          </a:solidFill>
          <a:ln w="9525">
            <a:noFill/>
            <a:miter lim="800000"/>
            <a:headEnd/>
            <a:tailEnd/>
          </a:ln>
        </p:spPr>
      </p:pic>
      <p:pic>
        <p:nvPicPr>
          <p:cNvPr id="5" name="Picture 4" descr="Picture 005.jpg"/>
          <p:cNvPicPr/>
          <p:nvPr/>
        </p:nvPicPr>
        <p:blipFill>
          <a:blip r:embed="rId3" cstate="print"/>
          <a:stretch>
            <a:fillRect/>
          </a:stretch>
        </p:blipFill>
        <p:spPr>
          <a:xfrm>
            <a:off x="5181600" y="2819400"/>
            <a:ext cx="3200400" cy="2590800"/>
          </a:xfrm>
          <a:prstGeom prst="rect">
            <a:avLst/>
          </a:prstGeom>
        </p:spPr>
      </p:pic>
      <p:sp>
        <p:nvSpPr>
          <p:cNvPr id="6" name="TextBox 5"/>
          <p:cNvSpPr txBox="1"/>
          <p:nvPr/>
        </p:nvSpPr>
        <p:spPr>
          <a:xfrm>
            <a:off x="4343400" y="1143000"/>
            <a:ext cx="4648200" cy="461665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pPr algn="ctr"/>
            <a:r>
              <a:rPr lang="en-US" sz="2400" b="1" dirty="0" smtClean="0"/>
              <a:t>Signal Generating Circuit</a:t>
            </a:r>
            <a:endParaRPr lang="en-US" sz="2400" b="1" dirty="0"/>
          </a:p>
        </p:txBody>
      </p:sp>
    </p:spTree>
  </p:cSld>
  <p:clrMapOvr>
    <a:masterClrMapping/>
  </p:clrMapOvr>
</p:sld>
</file>

<file path=ppt/slides/slide16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/>
        <p:txBody>
          <a:bodyPr/>
          <a:lstStyle/>
          <a:p>
            <a:r>
              <a:rPr lang="en-US" dirty="0" smtClean="0"/>
              <a:t>Signal Generating Program</a:t>
            </a:r>
            <a:endParaRPr lang="en-US" dirty="0"/>
          </a:p>
        </p:txBody>
      </p:sp>
      <p:pic>
        <p:nvPicPr>
          <p:cNvPr id="2050" name="Picture 2"/>
          <p:cNvPicPr>
            <a:picLocks noGrp="1" noChangeAspect="1" noChangeArrowheads="1"/>
          </p:cNvPicPr>
          <p:nvPr>
            <p:ph idx="1"/>
          </p:nvPr>
        </p:nvPicPr>
        <p:blipFill>
          <a:blip r:embed="rId2" cstate="print"/>
          <a:srcRect/>
          <a:stretch>
            <a:fillRect/>
          </a:stretch>
        </p:blipFill>
        <p:spPr bwMode="auto">
          <a:xfrm>
            <a:off x="1905000" y="1295400"/>
            <a:ext cx="5105400" cy="5176130"/>
          </a:xfrm>
          <a:prstGeom prst="rect">
            <a:avLst/>
          </a:prstGeom>
          <a:noFill/>
          <a:ln w="9525">
            <a:noFill/>
            <a:miter lim="800000"/>
            <a:headEnd/>
            <a:tailEnd/>
          </a:ln>
          <a:effectLst/>
        </p:spPr>
      </p:pic>
    </p:spTree>
  </p:cSld>
  <p:clrMapOvr>
    <a:masterClrMapping/>
  </p:clrMapOvr>
</p:sld>
</file>

<file path=ppt/slides/slide17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/>
        <p:txBody>
          <a:bodyPr/>
          <a:lstStyle/>
          <a:p>
            <a:r>
              <a:rPr lang="en-US" dirty="0" smtClean="0"/>
              <a:t>Single Phase of Inverter </a:t>
            </a:r>
            <a:endParaRPr lang="en-US" dirty="0"/>
          </a:p>
        </p:txBody>
      </p:sp>
      <p:pic>
        <p:nvPicPr>
          <p:cNvPr id="6" name="Content Placeholder 5" descr="2ap.bmp"/>
          <p:cNvPicPr>
            <a:picLocks noGrp="1"/>
          </p:cNvPicPr>
          <p:nvPr>
            <p:ph idx="1"/>
          </p:nvPr>
        </p:nvPicPr>
        <p:blipFill>
          <a:blip r:embed="rId2" cstate="print"/>
          <a:stretch>
            <a:fillRect/>
          </a:stretch>
        </p:blipFill>
        <p:spPr>
          <a:xfrm>
            <a:off x="2514600" y="1524000"/>
            <a:ext cx="3429000" cy="2514600"/>
          </a:xfrm>
          <a:prstGeom prst="rect">
            <a:avLst/>
          </a:prstGeom>
        </p:spPr>
      </p:pic>
      <p:pic>
        <p:nvPicPr>
          <p:cNvPr id="7" name="Picture 6" descr="Picture 006.jpg"/>
          <p:cNvPicPr/>
          <p:nvPr/>
        </p:nvPicPr>
        <p:blipFill>
          <a:blip r:embed="rId3" cstate="print"/>
          <a:stretch>
            <a:fillRect/>
          </a:stretch>
        </p:blipFill>
        <p:spPr>
          <a:xfrm>
            <a:off x="1066800" y="4343400"/>
            <a:ext cx="2362200" cy="1905000"/>
          </a:xfrm>
          <a:prstGeom prst="rect">
            <a:avLst/>
          </a:prstGeom>
        </p:spPr>
      </p:pic>
      <p:pic>
        <p:nvPicPr>
          <p:cNvPr id="8" name="Picture 7" descr="Picture 003.jpg"/>
          <p:cNvPicPr/>
          <p:nvPr/>
        </p:nvPicPr>
        <p:blipFill>
          <a:blip r:embed="rId4" cstate="print"/>
          <a:stretch>
            <a:fillRect/>
          </a:stretch>
        </p:blipFill>
        <p:spPr>
          <a:xfrm>
            <a:off x="4953000" y="4343400"/>
            <a:ext cx="2514600" cy="1828800"/>
          </a:xfrm>
          <a:prstGeom prst="rect">
            <a:avLst/>
          </a:prstGeom>
        </p:spPr>
      </p:pic>
    </p:spTree>
  </p:cSld>
  <p:clrMapOvr>
    <a:masterClrMapping/>
  </p:clrMapOvr>
</p:sld>
</file>

<file path=ppt/slides/slide18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/>
        <p:txBody>
          <a:bodyPr/>
          <a:lstStyle/>
          <a:p>
            <a:r>
              <a:rPr lang="en-US" dirty="0" smtClean="0"/>
              <a:t>PCB Design</a:t>
            </a:r>
            <a:endParaRPr lang="en-US" dirty="0"/>
          </a:p>
        </p:txBody>
      </p:sp>
      <p:pic>
        <p:nvPicPr>
          <p:cNvPr id="3076" name="Picture 4"/>
          <p:cNvPicPr>
            <a:picLocks noChangeAspect="1" noChangeArrowheads="1"/>
          </p:cNvPicPr>
          <p:nvPr/>
        </p:nvPicPr>
        <p:blipFill>
          <a:blip r:embed="rId2" cstate="print"/>
          <a:srcRect/>
          <a:stretch>
            <a:fillRect/>
          </a:stretch>
        </p:blipFill>
        <p:spPr bwMode="auto">
          <a:xfrm>
            <a:off x="152400" y="1143000"/>
            <a:ext cx="3602762" cy="5467350"/>
          </a:xfrm>
          <a:prstGeom prst="rect">
            <a:avLst/>
          </a:prstGeom>
          <a:noFill/>
          <a:ln w="9525">
            <a:noFill/>
            <a:miter lim="800000"/>
            <a:headEnd/>
            <a:tailEnd/>
          </a:ln>
          <a:effectLst/>
        </p:spPr>
      </p:pic>
      <p:sp>
        <p:nvSpPr>
          <p:cNvPr id="9449" name="Rectangle 4329"/>
          <p:cNvSpPr>
            <a:spLocks noChangeArrowheads="1"/>
          </p:cNvSpPr>
          <p:nvPr/>
        </p:nvSpPr>
        <p:spPr bwMode="auto">
          <a:xfrm>
            <a:off x="0" y="0"/>
            <a:ext cx="9144000" cy="0"/>
          </a:xfrm>
          <a:prstGeom prst="rect">
            <a:avLst/>
          </a:prstGeom>
          <a:noFill/>
          <a:ln w="9525">
            <a:noFill/>
            <a:miter lim="800000"/>
            <a:headEnd/>
            <a:tailEnd/>
          </a:ln>
          <a:effectLst/>
        </p:spPr>
        <p:txBody>
          <a:bodyPr vert="horz" wrap="none" lIns="91440" tIns="45720" rIns="91440" bIns="45720" numCol="1" anchor="ctr" anchorCtr="0" compatLnSpc="1">
            <a:prstTxWarp prst="textNoShape">
              <a:avLst/>
            </a:prstTxWarp>
            <a:spAutoFit/>
          </a:bodyPr>
          <a:lstStyle/>
          <a:p>
            <a:endParaRPr lang="en-US"/>
          </a:p>
        </p:txBody>
      </p:sp>
      <p:grpSp>
        <p:nvGrpSpPr>
          <p:cNvPr id="3077" name="Group 5"/>
          <p:cNvGrpSpPr>
            <a:grpSpLocks noChangeAspect="1"/>
          </p:cNvGrpSpPr>
          <p:nvPr/>
        </p:nvGrpSpPr>
        <p:grpSpPr bwMode="auto">
          <a:xfrm>
            <a:off x="3810000" y="2362200"/>
            <a:ext cx="5197547" cy="2573597"/>
            <a:chOff x="45" y="38"/>
            <a:chExt cx="9289" cy="4601"/>
          </a:xfrm>
          <a:solidFill>
            <a:schemeClr val="tx1"/>
          </a:solidFill>
        </p:grpSpPr>
        <p:sp>
          <p:nvSpPr>
            <p:cNvPr id="9448" name="AutoShape 4328"/>
            <p:cNvSpPr>
              <a:spLocks noChangeAspect="1" noChangeArrowheads="1" noTextEdit="1"/>
            </p:cNvSpPr>
            <p:nvPr/>
          </p:nvSpPr>
          <p:spPr bwMode="auto">
            <a:xfrm>
              <a:off x="45" y="38"/>
              <a:ext cx="9289" cy="4601"/>
            </a:xfrm>
            <a:prstGeom prst="rect">
              <a:avLst/>
            </a:prstGeom>
            <a:grpFill/>
            <a:ln>
              <a:solidFill>
                <a:schemeClr val="accent4">
                  <a:lumMod val="75000"/>
                </a:schemeClr>
              </a:solidFill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grpSp>
          <p:nvGrpSpPr>
            <p:cNvPr id="9247" name="Group 4127"/>
            <p:cNvGrpSpPr>
              <a:grpSpLocks/>
            </p:cNvGrpSpPr>
            <p:nvPr/>
          </p:nvGrpSpPr>
          <p:grpSpPr bwMode="auto">
            <a:xfrm>
              <a:off x="1493" y="126"/>
              <a:ext cx="7660" cy="3867"/>
              <a:chOff x="1493" y="126"/>
              <a:chExt cx="7660" cy="3867"/>
            </a:xfrm>
            <a:grpFill/>
          </p:grpSpPr>
          <p:sp>
            <p:nvSpPr>
              <p:cNvPr id="9447" name="Line 4327"/>
              <p:cNvSpPr>
                <a:spLocks noChangeShapeType="1"/>
              </p:cNvSpPr>
              <p:nvPr/>
            </p:nvSpPr>
            <p:spPr bwMode="auto">
              <a:xfrm>
                <a:off x="8029" y="440"/>
                <a:ext cx="1070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446" name="Line 4326"/>
              <p:cNvSpPr>
                <a:spLocks noChangeShapeType="1"/>
              </p:cNvSpPr>
              <p:nvPr/>
            </p:nvSpPr>
            <p:spPr bwMode="auto">
              <a:xfrm>
                <a:off x="8065" y="126"/>
                <a:ext cx="980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445" name="Line 4325"/>
              <p:cNvSpPr>
                <a:spLocks noChangeShapeType="1"/>
              </p:cNvSpPr>
              <p:nvPr/>
            </p:nvSpPr>
            <p:spPr bwMode="auto">
              <a:xfrm>
                <a:off x="8515" y="2045"/>
                <a:ext cx="584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444" name="Line 4324"/>
              <p:cNvSpPr>
                <a:spLocks noChangeShapeType="1"/>
              </p:cNvSpPr>
              <p:nvPr/>
            </p:nvSpPr>
            <p:spPr bwMode="auto">
              <a:xfrm>
                <a:off x="8047" y="1713"/>
                <a:ext cx="980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443" name="Line 4323"/>
              <p:cNvSpPr>
                <a:spLocks noChangeShapeType="1"/>
              </p:cNvSpPr>
              <p:nvPr/>
            </p:nvSpPr>
            <p:spPr bwMode="auto">
              <a:xfrm>
                <a:off x="7984" y="610"/>
                <a:ext cx="1115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442" name="Line 4322"/>
              <p:cNvSpPr>
                <a:spLocks noChangeShapeType="1"/>
              </p:cNvSpPr>
              <p:nvPr/>
            </p:nvSpPr>
            <p:spPr bwMode="auto">
              <a:xfrm>
                <a:off x="8308" y="3454"/>
                <a:ext cx="737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441" name="Line 4321"/>
              <p:cNvSpPr>
                <a:spLocks noChangeShapeType="1"/>
              </p:cNvSpPr>
              <p:nvPr/>
            </p:nvSpPr>
            <p:spPr bwMode="auto">
              <a:xfrm>
                <a:off x="7247" y="2216"/>
                <a:ext cx="1852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440" name="Line 4320"/>
              <p:cNvSpPr>
                <a:spLocks noChangeShapeType="1"/>
              </p:cNvSpPr>
              <p:nvPr/>
            </p:nvSpPr>
            <p:spPr bwMode="auto">
              <a:xfrm>
                <a:off x="7319" y="3992"/>
                <a:ext cx="1834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439" name="Line 4319"/>
              <p:cNvSpPr>
                <a:spLocks noChangeShapeType="1"/>
              </p:cNvSpPr>
              <p:nvPr/>
            </p:nvSpPr>
            <p:spPr bwMode="auto">
              <a:xfrm>
                <a:off x="8362" y="3364"/>
                <a:ext cx="458" cy="458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438" name="Line 4318"/>
              <p:cNvSpPr>
                <a:spLocks noChangeShapeType="1"/>
              </p:cNvSpPr>
              <p:nvPr/>
            </p:nvSpPr>
            <p:spPr bwMode="auto">
              <a:xfrm>
                <a:off x="4190" y="3669"/>
                <a:ext cx="1672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437" name="Line 4317"/>
              <p:cNvSpPr>
                <a:spLocks noChangeShapeType="1"/>
              </p:cNvSpPr>
              <p:nvPr/>
            </p:nvSpPr>
            <p:spPr bwMode="auto">
              <a:xfrm>
                <a:off x="4100" y="314"/>
                <a:ext cx="764" cy="762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436" name="Line 4316"/>
              <p:cNvSpPr>
                <a:spLocks noChangeShapeType="1"/>
              </p:cNvSpPr>
              <p:nvPr/>
            </p:nvSpPr>
            <p:spPr bwMode="auto">
              <a:xfrm>
                <a:off x="3911" y="1059"/>
                <a:ext cx="585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435" name="Line 4315"/>
              <p:cNvSpPr>
                <a:spLocks noChangeShapeType="1"/>
              </p:cNvSpPr>
              <p:nvPr/>
            </p:nvSpPr>
            <p:spPr bwMode="auto">
              <a:xfrm>
                <a:off x="4271" y="3544"/>
                <a:ext cx="1798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434" name="Line 4314"/>
              <p:cNvSpPr>
                <a:spLocks noChangeShapeType="1"/>
              </p:cNvSpPr>
              <p:nvPr/>
            </p:nvSpPr>
            <p:spPr bwMode="auto">
              <a:xfrm>
                <a:off x="4226" y="3490"/>
                <a:ext cx="45" cy="54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433" name="Line 4313"/>
              <p:cNvSpPr>
                <a:spLocks noChangeShapeType="1"/>
              </p:cNvSpPr>
              <p:nvPr/>
            </p:nvSpPr>
            <p:spPr bwMode="auto">
              <a:xfrm>
                <a:off x="1573" y="3535"/>
                <a:ext cx="1" cy="62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432" name="Line 4312"/>
              <p:cNvSpPr>
                <a:spLocks noChangeShapeType="1"/>
              </p:cNvSpPr>
              <p:nvPr/>
            </p:nvSpPr>
            <p:spPr bwMode="auto">
              <a:xfrm>
                <a:off x="1573" y="3597"/>
                <a:ext cx="36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431" name="Line 4311"/>
              <p:cNvSpPr>
                <a:spLocks noChangeShapeType="1"/>
              </p:cNvSpPr>
              <p:nvPr/>
            </p:nvSpPr>
            <p:spPr bwMode="auto">
              <a:xfrm>
                <a:off x="1609" y="3606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430" name="Line 4310"/>
              <p:cNvSpPr>
                <a:spLocks noChangeShapeType="1"/>
              </p:cNvSpPr>
              <p:nvPr/>
            </p:nvSpPr>
            <p:spPr bwMode="auto">
              <a:xfrm flipV="1">
                <a:off x="1636" y="3597"/>
                <a:ext cx="36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429" name="Line 4309"/>
              <p:cNvSpPr>
                <a:spLocks noChangeShapeType="1"/>
              </p:cNvSpPr>
              <p:nvPr/>
            </p:nvSpPr>
            <p:spPr bwMode="auto">
              <a:xfrm flipV="1">
                <a:off x="1672" y="3535"/>
                <a:ext cx="1" cy="62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428" name="Line 4308"/>
              <p:cNvSpPr>
                <a:spLocks noChangeShapeType="1"/>
              </p:cNvSpPr>
              <p:nvPr/>
            </p:nvSpPr>
            <p:spPr bwMode="auto">
              <a:xfrm flipV="1">
                <a:off x="1735" y="3535"/>
                <a:ext cx="27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427" name="Line 4307"/>
              <p:cNvSpPr>
                <a:spLocks noChangeShapeType="1"/>
              </p:cNvSpPr>
              <p:nvPr/>
            </p:nvSpPr>
            <p:spPr bwMode="auto">
              <a:xfrm>
                <a:off x="1762" y="3535"/>
                <a:ext cx="1" cy="7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426" name="Line 4306"/>
              <p:cNvSpPr>
                <a:spLocks noChangeShapeType="1"/>
              </p:cNvSpPr>
              <p:nvPr/>
            </p:nvSpPr>
            <p:spPr bwMode="auto">
              <a:xfrm>
                <a:off x="1717" y="3606"/>
                <a:ext cx="9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425" name="Line 4305"/>
              <p:cNvSpPr>
                <a:spLocks noChangeShapeType="1"/>
              </p:cNvSpPr>
              <p:nvPr/>
            </p:nvSpPr>
            <p:spPr bwMode="auto">
              <a:xfrm>
                <a:off x="1493" y="2288"/>
                <a:ext cx="355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424" name="Line 4304"/>
              <p:cNvSpPr>
                <a:spLocks noChangeShapeType="1"/>
              </p:cNvSpPr>
              <p:nvPr/>
            </p:nvSpPr>
            <p:spPr bwMode="auto">
              <a:xfrm>
                <a:off x="1493" y="2288"/>
                <a:ext cx="355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423" name="Line 4303"/>
              <p:cNvSpPr>
                <a:spLocks noChangeShapeType="1"/>
              </p:cNvSpPr>
              <p:nvPr/>
            </p:nvSpPr>
            <p:spPr bwMode="auto">
              <a:xfrm>
                <a:off x="1493" y="3490"/>
                <a:ext cx="355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422" name="Line 4302"/>
              <p:cNvSpPr>
                <a:spLocks noChangeShapeType="1"/>
              </p:cNvSpPr>
              <p:nvPr/>
            </p:nvSpPr>
            <p:spPr bwMode="auto">
              <a:xfrm>
                <a:off x="1493" y="3490"/>
                <a:ext cx="355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421" name="Oval 4301"/>
              <p:cNvSpPr>
                <a:spLocks noChangeArrowheads="1"/>
              </p:cNvSpPr>
              <p:nvPr/>
            </p:nvSpPr>
            <p:spPr bwMode="auto">
              <a:xfrm>
                <a:off x="2122" y="2341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420" name="Oval 4300"/>
              <p:cNvSpPr>
                <a:spLocks noChangeArrowheads="1"/>
              </p:cNvSpPr>
              <p:nvPr/>
            </p:nvSpPr>
            <p:spPr bwMode="auto">
              <a:xfrm>
                <a:off x="1771" y="2341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419" name="Oval 4299"/>
              <p:cNvSpPr>
                <a:spLocks noChangeArrowheads="1"/>
              </p:cNvSpPr>
              <p:nvPr/>
            </p:nvSpPr>
            <p:spPr bwMode="auto">
              <a:xfrm>
                <a:off x="1600" y="2341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418" name="Oval 4298"/>
              <p:cNvSpPr>
                <a:spLocks noChangeArrowheads="1"/>
              </p:cNvSpPr>
              <p:nvPr/>
            </p:nvSpPr>
            <p:spPr bwMode="auto">
              <a:xfrm>
                <a:off x="1942" y="2341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417" name="Oval 4297"/>
              <p:cNvSpPr>
                <a:spLocks noChangeArrowheads="1"/>
              </p:cNvSpPr>
              <p:nvPr/>
            </p:nvSpPr>
            <p:spPr bwMode="auto">
              <a:xfrm>
                <a:off x="3156" y="2341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416" name="Oval 4296"/>
              <p:cNvSpPr>
                <a:spLocks noChangeArrowheads="1"/>
              </p:cNvSpPr>
              <p:nvPr/>
            </p:nvSpPr>
            <p:spPr bwMode="auto">
              <a:xfrm>
                <a:off x="2634" y="2341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415" name="Oval 4295"/>
              <p:cNvSpPr>
                <a:spLocks noChangeArrowheads="1"/>
              </p:cNvSpPr>
              <p:nvPr/>
            </p:nvSpPr>
            <p:spPr bwMode="auto">
              <a:xfrm>
                <a:off x="2293" y="2341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414" name="Oval 4294"/>
              <p:cNvSpPr>
                <a:spLocks noChangeArrowheads="1"/>
              </p:cNvSpPr>
              <p:nvPr/>
            </p:nvSpPr>
            <p:spPr bwMode="auto">
              <a:xfrm>
                <a:off x="2464" y="2341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413" name="Oval 4293"/>
              <p:cNvSpPr>
                <a:spLocks noChangeArrowheads="1"/>
              </p:cNvSpPr>
              <p:nvPr/>
            </p:nvSpPr>
            <p:spPr bwMode="auto">
              <a:xfrm>
                <a:off x="2814" y="2341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412" name="Oval 4292"/>
              <p:cNvSpPr>
                <a:spLocks noChangeArrowheads="1"/>
              </p:cNvSpPr>
              <p:nvPr/>
            </p:nvSpPr>
            <p:spPr bwMode="auto">
              <a:xfrm>
                <a:off x="2985" y="2341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411" name="Oval 4291"/>
              <p:cNvSpPr>
                <a:spLocks noChangeArrowheads="1"/>
              </p:cNvSpPr>
              <p:nvPr/>
            </p:nvSpPr>
            <p:spPr bwMode="auto">
              <a:xfrm>
                <a:off x="3677" y="2341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410" name="Oval 4290"/>
              <p:cNvSpPr>
                <a:spLocks noChangeArrowheads="1"/>
              </p:cNvSpPr>
              <p:nvPr/>
            </p:nvSpPr>
            <p:spPr bwMode="auto">
              <a:xfrm>
                <a:off x="3507" y="2341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409" name="Oval 4289"/>
              <p:cNvSpPr>
                <a:spLocks noChangeArrowheads="1"/>
              </p:cNvSpPr>
              <p:nvPr/>
            </p:nvSpPr>
            <p:spPr bwMode="auto">
              <a:xfrm>
                <a:off x="3327" y="2341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408" name="Oval 4288"/>
              <p:cNvSpPr>
                <a:spLocks noChangeArrowheads="1"/>
              </p:cNvSpPr>
              <p:nvPr/>
            </p:nvSpPr>
            <p:spPr bwMode="auto">
              <a:xfrm>
                <a:off x="4019" y="2341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407" name="Oval 4287"/>
              <p:cNvSpPr>
                <a:spLocks noChangeArrowheads="1"/>
              </p:cNvSpPr>
              <p:nvPr/>
            </p:nvSpPr>
            <p:spPr bwMode="auto">
              <a:xfrm>
                <a:off x="3848" y="2341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406" name="Oval 4286"/>
              <p:cNvSpPr>
                <a:spLocks noChangeArrowheads="1"/>
              </p:cNvSpPr>
              <p:nvPr/>
            </p:nvSpPr>
            <p:spPr bwMode="auto">
              <a:xfrm>
                <a:off x="4199" y="2341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405" name="Oval 4285"/>
              <p:cNvSpPr>
                <a:spLocks noChangeArrowheads="1"/>
              </p:cNvSpPr>
              <p:nvPr/>
            </p:nvSpPr>
            <p:spPr bwMode="auto">
              <a:xfrm>
                <a:off x="4541" y="2341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404" name="Oval 4284"/>
              <p:cNvSpPr>
                <a:spLocks noChangeArrowheads="1"/>
              </p:cNvSpPr>
              <p:nvPr/>
            </p:nvSpPr>
            <p:spPr bwMode="auto">
              <a:xfrm>
                <a:off x="4370" y="2341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403" name="Oval 4283"/>
              <p:cNvSpPr>
                <a:spLocks noChangeArrowheads="1"/>
              </p:cNvSpPr>
              <p:nvPr/>
            </p:nvSpPr>
            <p:spPr bwMode="auto">
              <a:xfrm>
                <a:off x="4711" y="2341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402" name="Oval 4282"/>
              <p:cNvSpPr>
                <a:spLocks noChangeArrowheads="1"/>
              </p:cNvSpPr>
              <p:nvPr/>
            </p:nvSpPr>
            <p:spPr bwMode="auto">
              <a:xfrm>
                <a:off x="4891" y="2341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401" name="Oval 4281"/>
              <p:cNvSpPr>
                <a:spLocks noChangeArrowheads="1"/>
              </p:cNvSpPr>
              <p:nvPr/>
            </p:nvSpPr>
            <p:spPr bwMode="auto">
              <a:xfrm>
                <a:off x="2122" y="3382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400" name="Line 4280"/>
              <p:cNvSpPr>
                <a:spLocks noChangeShapeType="1"/>
              </p:cNvSpPr>
              <p:nvPr/>
            </p:nvSpPr>
            <p:spPr bwMode="auto">
              <a:xfrm>
                <a:off x="1493" y="2978"/>
                <a:ext cx="1" cy="512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99" name="Line 4279"/>
              <p:cNvSpPr>
                <a:spLocks noChangeShapeType="1"/>
              </p:cNvSpPr>
              <p:nvPr/>
            </p:nvSpPr>
            <p:spPr bwMode="auto">
              <a:xfrm>
                <a:off x="1493" y="2978"/>
                <a:ext cx="1" cy="512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98" name="Oval 4278"/>
              <p:cNvSpPr>
                <a:spLocks noChangeArrowheads="1"/>
              </p:cNvSpPr>
              <p:nvPr/>
            </p:nvSpPr>
            <p:spPr bwMode="auto">
              <a:xfrm>
                <a:off x="1771" y="3382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97" name="Oval 4277"/>
              <p:cNvSpPr>
                <a:spLocks noChangeArrowheads="1"/>
              </p:cNvSpPr>
              <p:nvPr/>
            </p:nvSpPr>
            <p:spPr bwMode="auto">
              <a:xfrm>
                <a:off x="1600" y="3382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96" name="Oval 4276"/>
              <p:cNvSpPr>
                <a:spLocks noChangeArrowheads="1"/>
              </p:cNvSpPr>
              <p:nvPr/>
            </p:nvSpPr>
            <p:spPr bwMode="auto">
              <a:xfrm>
                <a:off x="1942" y="3382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95" name="Line 4275"/>
              <p:cNvSpPr>
                <a:spLocks noChangeShapeType="1"/>
              </p:cNvSpPr>
              <p:nvPr/>
            </p:nvSpPr>
            <p:spPr bwMode="auto">
              <a:xfrm>
                <a:off x="1493" y="297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94" name="Line 4274"/>
              <p:cNvSpPr>
                <a:spLocks noChangeShapeType="1"/>
              </p:cNvSpPr>
              <p:nvPr/>
            </p:nvSpPr>
            <p:spPr bwMode="auto">
              <a:xfrm>
                <a:off x="1502" y="297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93" name="Line 4273"/>
              <p:cNvSpPr>
                <a:spLocks noChangeShapeType="1"/>
              </p:cNvSpPr>
              <p:nvPr/>
            </p:nvSpPr>
            <p:spPr bwMode="auto">
              <a:xfrm flipV="1">
                <a:off x="1511" y="2969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92" name="Line 4272"/>
              <p:cNvSpPr>
                <a:spLocks noChangeShapeType="1"/>
              </p:cNvSpPr>
              <p:nvPr/>
            </p:nvSpPr>
            <p:spPr bwMode="auto">
              <a:xfrm>
                <a:off x="1511" y="296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91" name="Line 4271"/>
              <p:cNvSpPr>
                <a:spLocks noChangeShapeType="1"/>
              </p:cNvSpPr>
              <p:nvPr/>
            </p:nvSpPr>
            <p:spPr bwMode="auto">
              <a:xfrm>
                <a:off x="1520" y="296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90" name="Line 4270"/>
              <p:cNvSpPr>
                <a:spLocks noChangeShapeType="1"/>
              </p:cNvSpPr>
              <p:nvPr/>
            </p:nvSpPr>
            <p:spPr bwMode="auto">
              <a:xfrm>
                <a:off x="1529" y="2969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89" name="Line 4269"/>
              <p:cNvSpPr>
                <a:spLocks noChangeShapeType="1"/>
              </p:cNvSpPr>
              <p:nvPr/>
            </p:nvSpPr>
            <p:spPr bwMode="auto">
              <a:xfrm>
                <a:off x="1529" y="2969"/>
                <a:ext cx="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88" name="Line 4268"/>
              <p:cNvSpPr>
                <a:spLocks noChangeShapeType="1"/>
              </p:cNvSpPr>
              <p:nvPr/>
            </p:nvSpPr>
            <p:spPr bwMode="auto">
              <a:xfrm flipV="1">
                <a:off x="1537" y="296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87" name="Line 4267"/>
              <p:cNvSpPr>
                <a:spLocks noChangeShapeType="1"/>
              </p:cNvSpPr>
              <p:nvPr/>
            </p:nvSpPr>
            <p:spPr bwMode="auto">
              <a:xfrm>
                <a:off x="1546" y="2960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86" name="Line 4266"/>
              <p:cNvSpPr>
                <a:spLocks noChangeShapeType="1"/>
              </p:cNvSpPr>
              <p:nvPr/>
            </p:nvSpPr>
            <p:spPr bwMode="auto">
              <a:xfrm flipV="1">
                <a:off x="1546" y="2951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85" name="Line 4265"/>
              <p:cNvSpPr>
                <a:spLocks noChangeShapeType="1"/>
              </p:cNvSpPr>
              <p:nvPr/>
            </p:nvSpPr>
            <p:spPr bwMode="auto">
              <a:xfrm>
                <a:off x="1555" y="2951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84" name="Line 4264"/>
              <p:cNvSpPr>
                <a:spLocks noChangeShapeType="1"/>
              </p:cNvSpPr>
              <p:nvPr/>
            </p:nvSpPr>
            <p:spPr bwMode="auto">
              <a:xfrm flipV="1">
                <a:off x="1555" y="2943"/>
                <a:ext cx="9" cy="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83" name="Line 4263"/>
              <p:cNvSpPr>
                <a:spLocks noChangeShapeType="1"/>
              </p:cNvSpPr>
              <p:nvPr/>
            </p:nvSpPr>
            <p:spPr bwMode="auto">
              <a:xfrm>
                <a:off x="1564" y="2943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82" name="Line 4262"/>
              <p:cNvSpPr>
                <a:spLocks noChangeShapeType="1"/>
              </p:cNvSpPr>
              <p:nvPr/>
            </p:nvSpPr>
            <p:spPr bwMode="auto">
              <a:xfrm flipV="1">
                <a:off x="1564" y="2934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81" name="Line 4261"/>
              <p:cNvSpPr>
                <a:spLocks noChangeShapeType="1"/>
              </p:cNvSpPr>
              <p:nvPr/>
            </p:nvSpPr>
            <p:spPr bwMode="auto">
              <a:xfrm>
                <a:off x="1564" y="293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80" name="Line 4260"/>
              <p:cNvSpPr>
                <a:spLocks noChangeShapeType="1"/>
              </p:cNvSpPr>
              <p:nvPr/>
            </p:nvSpPr>
            <p:spPr bwMode="auto">
              <a:xfrm flipV="1">
                <a:off x="1573" y="2925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79" name="Line 4259"/>
              <p:cNvSpPr>
                <a:spLocks noChangeShapeType="1"/>
              </p:cNvSpPr>
              <p:nvPr/>
            </p:nvSpPr>
            <p:spPr bwMode="auto">
              <a:xfrm>
                <a:off x="1573" y="2925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78" name="Line 4258"/>
              <p:cNvSpPr>
                <a:spLocks noChangeShapeType="1"/>
              </p:cNvSpPr>
              <p:nvPr/>
            </p:nvSpPr>
            <p:spPr bwMode="auto">
              <a:xfrm flipV="1">
                <a:off x="1573" y="291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77" name="Line 4257"/>
              <p:cNvSpPr>
                <a:spLocks noChangeShapeType="1"/>
              </p:cNvSpPr>
              <p:nvPr/>
            </p:nvSpPr>
            <p:spPr bwMode="auto">
              <a:xfrm flipV="1">
                <a:off x="1582" y="2907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76" name="Line 4256"/>
              <p:cNvSpPr>
                <a:spLocks noChangeShapeType="1"/>
              </p:cNvSpPr>
              <p:nvPr/>
            </p:nvSpPr>
            <p:spPr bwMode="auto">
              <a:xfrm>
                <a:off x="1582" y="2907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75" name="Line 4255"/>
              <p:cNvSpPr>
                <a:spLocks noChangeShapeType="1"/>
              </p:cNvSpPr>
              <p:nvPr/>
            </p:nvSpPr>
            <p:spPr bwMode="auto">
              <a:xfrm flipV="1">
                <a:off x="1582" y="2898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74" name="Line 4254"/>
              <p:cNvSpPr>
                <a:spLocks noChangeShapeType="1"/>
              </p:cNvSpPr>
              <p:nvPr/>
            </p:nvSpPr>
            <p:spPr bwMode="auto">
              <a:xfrm flipV="1">
                <a:off x="1582" y="2889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73" name="Line 4253"/>
              <p:cNvSpPr>
                <a:spLocks noChangeShapeType="1"/>
              </p:cNvSpPr>
              <p:nvPr/>
            </p:nvSpPr>
            <p:spPr bwMode="auto">
              <a:xfrm>
                <a:off x="1582" y="2889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72" name="Line 4252"/>
              <p:cNvSpPr>
                <a:spLocks noChangeShapeType="1"/>
              </p:cNvSpPr>
              <p:nvPr/>
            </p:nvSpPr>
            <p:spPr bwMode="auto">
              <a:xfrm flipV="1">
                <a:off x="1582" y="2880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71" name="Line 4251"/>
              <p:cNvSpPr>
                <a:spLocks noChangeShapeType="1"/>
              </p:cNvSpPr>
              <p:nvPr/>
            </p:nvSpPr>
            <p:spPr bwMode="auto">
              <a:xfrm flipV="1">
                <a:off x="1582" y="2871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70" name="Line 4250"/>
              <p:cNvSpPr>
                <a:spLocks noChangeShapeType="1"/>
              </p:cNvSpPr>
              <p:nvPr/>
            </p:nvSpPr>
            <p:spPr bwMode="auto">
              <a:xfrm>
                <a:off x="1582" y="2871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69" name="Line 4249"/>
              <p:cNvSpPr>
                <a:spLocks noChangeShapeType="1"/>
              </p:cNvSpPr>
              <p:nvPr/>
            </p:nvSpPr>
            <p:spPr bwMode="auto">
              <a:xfrm flipV="1">
                <a:off x="1582" y="2862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68" name="Line 4248"/>
              <p:cNvSpPr>
                <a:spLocks noChangeShapeType="1"/>
              </p:cNvSpPr>
              <p:nvPr/>
            </p:nvSpPr>
            <p:spPr bwMode="auto">
              <a:xfrm flipH="1" flipV="1">
                <a:off x="1573" y="285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67" name="Line 4247"/>
              <p:cNvSpPr>
                <a:spLocks noChangeShapeType="1"/>
              </p:cNvSpPr>
              <p:nvPr/>
            </p:nvSpPr>
            <p:spPr bwMode="auto">
              <a:xfrm>
                <a:off x="1573" y="2853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66" name="Line 4246"/>
              <p:cNvSpPr>
                <a:spLocks noChangeShapeType="1"/>
              </p:cNvSpPr>
              <p:nvPr/>
            </p:nvSpPr>
            <p:spPr bwMode="auto">
              <a:xfrm flipV="1">
                <a:off x="1573" y="2844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65" name="Line 4245"/>
              <p:cNvSpPr>
                <a:spLocks noChangeShapeType="1"/>
              </p:cNvSpPr>
              <p:nvPr/>
            </p:nvSpPr>
            <p:spPr bwMode="auto">
              <a:xfrm flipH="1">
                <a:off x="1564" y="284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64" name="Line 4244"/>
              <p:cNvSpPr>
                <a:spLocks noChangeShapeType="1"/>
              </p:cNvSpPr>
              <p:nvPr/>
            </p:nvSpPr>
            <p:spPr bwMode="auto">
              <a:xfrm flipV="1">
                <a:off x="1564" y="2835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63" name="Line 4243"/>
              <p:cNvSpPr>
                <a:spLocks noChangeShapeType="1"/>
              </p:cNvSpPr>
              <p:nvPr/>
            </p:nvSpPr>
            <p:spPr bwMode="auto">
              <a:xfrm>
                <a:off x="1564" y="2835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62" name="Line 4242"/>
              <p:cNvSpPr>
                <a:spLocks noChangeShapeType="1"/>
              </p:cNvSpPr>
              <p:nvPr/>
            </p:nvSpPr>
            <p:spPr bwMode="auto">
              <a:xfrm flipH="1" flipV="1">
                <a:off x="1555" y="282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61" name="Line 4241"/>
              <p:cNvSpPr>
                <a:spLocks noChangeShapeType="1"/>
              </p:cNvSpPr>
              <p:nvPr/>
            </p:nvSpPr>
            <p:spPr bwMode="auto">
              <a:xfrm>
                <a:off x="1555" y="2826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60" name="Line 4240"/>
              <p:cNvSpPr>
                <a:spLocks noChangeShapeType="1"/>
              </p:cNvSpPr>
              <p:nvPr/>
            </p:nvSpPr>
            <p:spPr bwMode="auto">
              <a:xfrm flipH="1" flipV="1">
                <a:off x="1546" y="281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59" name="Line 4239"/>
              <p:cNvSpPr>
                <a:spLocks noChangeShapeType="1"/>
              </p:cNvSpPr>
              <p:nvPr/>
            </p:nvSpPr>
            <p:spPr bwMode="auto">
              <a:xfrm>
                <a:off x="1546" y="2817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58" name="Line 4238"/>
              <p:cNvSpPr>
                <a:spLocks noChangeShapeType="1"/>
              </p:cNvSpPr>
              <p:nvPr/>
            </p:nvSpPr>
            <p:spPr bwMode="auto">
              <a:xfrm flipH="1">
                <a:off x="1537" y="2817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57" name="Line 4237"/>
              <p:cNvSpPr>
                <a:spLocks noChangeShapeType="1"/>
              </p:cNvSpPr>
              <p:nvPr/>
            </p:nvSpPr>
            <p:spPr bwMode="auto">
              <a:xfrm flipH="1" flipV="1">
                <a:off x="1529" y="2808"/>
                <a:ext cx="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56" name="Line 4236"/>
              <p:cNvSpPr>
                <a:spLocks noChangeShapeType="1"/>
              </p:cNvSpPr>
              <p:nvPr/>
            </p:nvSpPr>
            <p:spPr bwMode="auto">
              <a:xfrm>
                <a:off x="1529" y="2808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55" name="Line 4235"/>
              <p:cNvSpPr>
                <a:spLocks noChangeShapeType="1"/>
              </p:cNvSpPr>
              <p:nvPr/>
            </p:nvSpPr>
            <p:spPr bwMode="auto">
              <a:xfrm flipH="1">
                <a:off x="1520" y="280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54" name="Line 4234"/>
              <p:cNvSpPr>
                <a:spLocks noChangeShapeType="1"/>
              </p:cNvSpPr>
              <p:nvPr/>
            </p:nvSpPr>
            <p:spPr bwMode="auto">
              <a:xfrm flipH="1">
                <a:off x="1511" y="280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53" name="Line 4233"/>
              <p:cNvSpPr>
                <a:spLocks noChangeShapeType="1"/>
              </p:cNvSpPr>
              <p:nvPr/>
            </p:nvSpPr>
            <p:spPr bwMode="auto">
              <a:xfrm>
                <a:off x="1511" y="2808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52" name="Line 4232"/>
              <p:cNvSpPr>
                <a:spLocks noChangeShapeType="1"/>
              </p:cNvSpPr>
              <p:nvPr/>
            </p:nvSpPr>
            <p:spPr bwMode="auto">
              <a:xfrm flipH="1" flipV="1">
                <a:off x="1502" y="279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51" name="Line 4231"/>
              <p:cNvSpPr>
                <a:spLocks noChangeShapeType="1"/>
              </p:cNvSpPr>
              <p:nvPr/>
            </p:nvSpPr>
            <p:spPr bwMode="auto">
              <a:xfrm flipH="1">
                <a:off x="1493" y="279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50" name="Line 4230"/>
              <p:cNvSpPr>
                <a:spLocks noChangeShapeType="1"/>
              </p:cNvSpPr>
              <p:nvPr/>
            </p:nvSpPr>
            <p:spPr bwMode="auto">
              <a:xfrm>
                <a:off x="1493" y="297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49" name="Line 4229"/>
              <p:cNvSpPr>
                <a:spLocks noChangeShapeType="1"/>
              </p:cNvSpPr>
              <p:nvPr/>
            </p:nvSpPr>
            <p:spPr bwMode="auto">
              <a:xfrm>
                <a:off x="1502" y="297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48" name="Line 4228"/>
              <p:cNvSpPr>
                <a:spLocks noChangeShapeType="1"/>
              </p:cNvSpPr>
              <p:nvPr/>
            </p:nvSpPr>
            <p:spPr bwMode="auto">
              <a:xfrm flipV="1">
                <a:off x="1511" y="2969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47" name="Line 4227"/>
              <p:cNvSpPr>
                <a:spLocks noChangeShapeType="1"/>
              </p:cNvSpPr>
              <p:nvPr/>
            </p:nvSpPr>
            <p:spPr bwMode="auto">
              <a:xfrm>
                <a:off x="1511" y="296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46" name="Line 4226"/>
              <p:cNvSpPr>
                <a:spLocks noChangeShapeType="1"/>
              </p:cNvSpPr>
              <p:nvPr/>
            </p:nvSpPr>
            <p:spPr bwMode="auto">
              <a:xfrm>
                <a:off x="1520" y="296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45" name="Line 4225"/>
              <p:cNvSpPr>
                <a:spLocks noChangeShapeType="1"/>
              </p:cNvSpPr>
              <p:nvPr/>
            </p:nvSpPr>
            <p:spPr bwMode="auto">
              <a:xfrm>
                <a:off x="1529" y="2969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44" name="Line 4224"/>
              <p:cNvSpPr>
                <a:spLocks noChangeShapeType="1"/>
              </p:cNvSpPr>
              <p:nvPr/>
            </p:nvSpPr>
            <p:spPr bwMode="auto">
              <a:xfrm>
                <a:off x="1529" y="2969"/>
                <a:ext cx="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43" name="Line 4223"/>
              <p:cNvSpPr>
                <a:spLocks noChangeShapeType="1"/>
              </p:cNvSpPr>
              <p:nvPr/>
            </p:nvSpPr>
            <p:spPr bwMode="auto">
              <a:xfrm flipV="1">
                <a:off x="1537" y="296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42" name="Line 4222"/>
              <p:cNvSpPr>
                <a:spLocks noChangeShapeType="1"/>
              </p:cNvSpPr>
              <p:nvPr/>
            </p:nvSpPr>
            <p:spPr bwMode="auto">
              <a:xfrm>
                <a:off x="1546" y="2960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41" name="Line 4221"/>
              <p:cNvSpPr>
                <a:spLocks noChangeShapeType="1"/>
              </p:cNvSpPr>
              <p:nvPr/>
            </p:nvSpPr>
            <p:spPr bwMode="auto">
              <a:xfrm flipV="1">
                <a:off x="1546" y="2951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40" name="Line 4220"/>
              <p:cNvSpPr>
                <a:spLocks noChangeShapeType="1"/>
              </p:cNvSpPr>
              <p:nvPr/>
            </p:nvSpPr>
            <p:spPr bwMode="auto">
              <a:xfrm>
                <a:off x="1555" y="2951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39" name="Line 4219"/>
              <p:cNvSpPr>
                <a:spLocks noChangeShapeType="1"/>
              </p:cNvSpPr>
              <p:nvPr/>
            </p:nvSpPr>
            <p:spPr bwMode="auto">
              <a:xfrm flipV="1">
                <a:off x="1555" y="2943"/>
                <a:ext cx="9" cy="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38" name="Line 4218"/>
              <p:cNvSpPr>
                <a:spLocks noChangeShapeType="1"/>
              </p:cNvSpPr>
              <p:nvPr/>
            </p:nvSpPr>
            <p:spPr bwMode="auto">
              <a:xfrm>
                <a:off x="1564" y="2943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37" name="Line 4217"/>
              <p:cNvSpPr>
                <a:spLocks noChangeShapeType="1"/>
              </p:cNvSpPr>
              <p:nvPr/>
            </p:nvSpPr>
            <p:spPr bwMode="auto">
              <a:xfrm flipV="1">
                <a:off x="1564" y="2934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36" name="Line 4216"/>
              <p:cNvSpPr>
                <a:spLocks noChangeShapeType="1"/>
              </p:cNvSpPr>
              <p:nvPr/>
            </p:nvSpPr>
            <p:spPr bwMode="auto">
              <a:xfrm>
                <a:off x="1564" y="293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35" name="Line 4215"/>
              <p:cNvSpPr>
                <a:spLocks noChangeShapeType="1"/>
              </p:cNvSpPr>
              <p:nvPr/>
            </p:nvSpPr>
            <p:spPr bwMode="auto">
              <a:xfrm flipV="1">
                <a:off x="1573" y="2925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34" name="Line 4214"/>
              <p:cNvSpPr>
                <a:spLocks noChangeShapeType="1"/>
              </p:cNvSpPr>
              <p:nvPr/>
            </p:nvSpPr>
            <p:spPr bwMode="auto">
              <a:xfrm>
                <a:off x="1573" y="2925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33" name="Line 4213"/>
              <p:cNvSpPr>
                <a:spLocks noChangeShapeType="1"/>
              </p:cNvSpPr>
              <p:nvPr/>
            </p:nvSpPr>
            <p:spPr bwMode="auto">
              <a:xfrm flipV="1">
                <a:off x="1573" y="291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32" name="Line 4212"/>
              <p:cNvSpPr>
                <a:spLocks noChangeShapeType="1"/>
              </p:cNvSpPr>
              <p:nvPr/>
            </p:nvSpPr>
            <p:spPr bwMode="auto">
              <a:xfrm flipV="1">
                <a:off x="1582" y="2907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31" name="Line 4211"/>
              <p:cNvSpPr>
                <a:spLocks noChangeShapeType="1"/>
              </p:cNvSpPr>
              <p:nvPr/>
            </p:nvSpPr>
            <p:spPr bwMode="auto">
              <a:xfrm>
                <a:off x="1582" y="2907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30" name="Line 4210"/>
              <p:cNvSpPr>
                <a:spLocks noChangeShapeType="1"/>
              </p:cNvSpPr>
              <p:nvPr/>
            </p:nvSpPr>
            <p:spPr bwMode="auto">
              <a:xfrm flipV="1">
                <a:off x="1582" y="2898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29" name="Line 4209"/>
              <p:cNvSpPr>
                <a:spLocks noChangeShapeType="1"/>
              </p:cNvSpPr>
              <p:nvPr/>
            </p:nvSpPr>
            <p:spPr bwMode="auto">
              <a:xfrm flipV="1">
                <a:off x="1582" y="2889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28" name="Line 4208"/>
              <p:cNvSpPr>
                <a:spLocks noChangeShapeType="1"/>
              </p:cNvSpPr>
              <p:nvPr/>
            </p:nvSpPr>
            <p:spPr bwMode="auto">
              <a:xfrm>
                <a:off x="1582" y="2889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27" name="Line 4207"/>
              <p:cNvSpPr>
                <a:spLocks noChangeShapeType="1"/>
              </p:cNvSpPr>
              <p:nvPr/>
            </p:nvSpPr>
            <p:spPr bwMode="auto">
              <a:xfrm flipV="1">
                <a:off x="1582" y="2880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26" name="Line 4206"/>
              <p:cNvSpPr>
                <a:spLocks noChangeShapeType="1"/>
              </p:cNvSpPr>
              <p:nvPr/>
            </p:nvSpPr>
            <p:spPr bwMode="auto">
              <a:xfrm flipV="1">
                <a:off x="1582" y="2871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25" name="Line 4205"/>
              <p:cNvSpPr>
                <a:spLocks noChangeShapeType="1"/>
              </p:cNvSpPr>
              <p:nvPr/>
            </p:nvSpPr>
            <p:spPr bwMode="auto">
              <a:xfrm>
                <a:off x="1582" y="2871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24" name="Line 4204"/>
              <p:cNvSpPr>
                <a:spLocks noChangeShapeType="1"/>
              </p:cNvSpPr>
              <p:nvPr/>
            </p:nvSpPr>
            <p:spPr bwMode="auto">
              <a:xfrm flipV="1">
                <a:off x="1582" y="2862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23" name="Line 4203"/>
              <p:cNvSpPr>
                <a:spLocks noChangeShapeType="1"/>
              </p:cNvSpPr>
              <p:nvPr/>
            </p:nvSpPr>
            <p:spPr bwMode="auto">
              <a:xfrm flipH="1" flipV="1">
                <a:off x="1573" y="285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22" name="Line 4202"/>
              <p:cNvSpPr>
                <a:spLocks noChangeShapeType="1"/>
              </p:cNvSpPr>
              <p:nvPr/>
            </p:nvSpPr>
            <p:spPr bwMode="auto">
              <a:xfrm>
                <a:off x="1573" y="2853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21" name="Line 4201"/>
              <p:cNvSpPr>
                <a:spLocks noChangeShapeType="1"/>
              </p:cNvSpPr>
              <p:nvPr/>
            </p:nvSpPr>
            <p:spPr bwMode="auto">
              <a:xfrm flipV="1">
                <a:off x="1573" y="2844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20" name="Line 4200"/>
              <p:cNvSpPr>
                <a:spLocks noChangeShapeType="1"/>
              </p:cNvSpPr>
              <p:nvPr/>
            </p:nvSpPr>
            <p:spPr bwMode="auto">
              <a:xfrm flipH="1">
                <a:off x="1564" y="284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19" name="Line 4199"/>
              <p:cNvSpPr>
                <a:spLocks noChangeShapeType="1"/>
              </p:cNvSpPr>
              <p:nvPr/>
            </p:nvSpPr>
            <p:spPr bwMode="auto">
              <a:xfrm flipV="1">
                <a:off x="1564" y="2835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18" name="Line 4198"/>
              <p:cNvSpPr>
                <a:spLocks noChangeShapeType="1"/>
              </p:cNvSpPr>
              <p:nvPr/>
            </p:nvSpPr>
            <p:spPr bwMode="auto">
              <a:xfrm>
                <a:off x="1564" y="2835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17" name="Line 4197"/>
              <p:cNvSpPr>
                <a:spLocks noChangeShapeType="1"/>
              </p:cNvSpPr>
              <p:nvPr/>
            </p:nvSpPr>
            <p:spPr bwMode="auto">
              <a:xfrm flipH="1" flipV="1">
                <a:off x="1555" y="282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16" name="Line 4196"/>
              <p:cNvSpPr>
                <a:spLocks noChangeShapeType="1"/>
              </p:cNvSpPr>
              <p:nvPr/>
            </p:nvSpPr>
            <p:spPr bwMode="auto">
              <a:xfrm>
                <a:off x="1555" y="2826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15" name="Line 4195"/>
              <p:cNvSpPr>
                <a:spLocks noChangeShapeType="1"/>
              </p:cNvSpPr>
              <p:nvPr/>
            </p:nvSpPr>
            <p:spPr bwMode="auto">
              <a:xfrm flipH="1" flipV="1">
                <a:off x="1546" y="281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14" name="Line 4194"/>
              <p:cNvSpPr>
                <a:spLocks noChangeShapeType="1"/>
              </p:cNvSpPr>
              <p:nvPr/>
            </p:nvSpPr>
            <p:spPr bwMode="auto">
              <a:xfrm>
                <a:off x="1546" y="2817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13" name="Line 4193"/>
              <p:cNvSpPr>
                <a:spLocks noChangeShapeType="1"/>
              </p:cNvSpPr>
              <p:nvPr/>
            </p:nvSpPr>
            <p:spPr bwMode="auto">
              <a:xfrm flipH="1">
                <a:off x="1537" y="2817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12" name="Line 4192"/>
              <p:cNvSpPr>
                <a:spLocks noChangeShapeType="1"/>
              </p:cNvSpPr>
              <p:nvPr/>
            </p:nvSpPr>
            <p:spPr bwMode="auto">
              <a:xfrm flipH="1" flipV="1">
                <a:off x="1529" y="2808"/>
                <a:ext cx="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11" name="Line 4191"/>
              <p:cNvSpPr>
                <a:spLocks noChangeShapeType="1"/>
              </p:cNvSpPr>
              <p:nvPr/>
            </p:nvSpPr>
            <p:spPr bwMode="auto">
              <a:xfrm>
                <a:off x="1529" y="2808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10" name="Line 4190"/>
              <p:cNvSpPr>
                <a:spLocks noChangeShapeType="1"/>
              </p:cNvSpPr>
              <p:nvPr/>
            </p:nvSpPr>
            <p:spPr bwMode="auto">
              <a:xfrm flipH="1">
                <a:off x="1520" y="280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09" name="Line 4189"/>
              <p:cNvSpPr>
                <a:spLocks noChangeShapeType="1"/>
              </p:cNvSpPr>
              <p:nvPr/>
            </p:nvSpPr>
            <p:spPr bwMode="auto">
              <a:xfrm flipH="1">
                <a:off x="1511" y="280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08" name="Line 4188"/>
              <p:cNvSpPr>
                <a:spLocks noChangeShapeType="1"/>
              </p:cNvSpPr>
              <p:nvPr/>
            </p:nvSpPr>
            <p:spPr bwMode="auto">
              <a:xfrm>
                <a:off x="1511" y="2808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07" name="Line 4187"/>
              <p:cNvSpPr>
                <a:spLocks noChangeShapeType="1"/>
              </p:cNvSpPr>
              <p:nvPr/>
            </p:nvSpPr>
            <p:spPr bwMode="auto">
              <a:xfrm flipH="1" flipV="1">
                <a:off x="1502" y="279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06" name="Line 4186"/>
              <p:cNvSpPr>
                <a:spLocks noChangeShapeType="1"/>
              </p:cNvSpPr>
              <p:nvPr/>
            </p:nvSpPr>
            <p:spPr bwMode="auto">
              <a:xfrm flipH="1">
                <a:off x="1493" y="279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05" name="Line 4185"/>
              <p:cNvSpPr>
                <a:spLocks noChangeShapeType="1"/>
              </p:cNvSpPr>
              <p:nvPr/>
            </p:nvSpPr>
            <p:spPr bwMode="auto">
              <a:xfrm flipV="1">
                <a:off x="1493" y="2288"/>
                <a:ext cx="1" cy="51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04" name="Line 4184"/>
              <p:cNvSpPr>
                <a:spLocks noChangeShapeType="1"/>
              </p:cNvSpPr>
              <p:nvPr/>
            </p:nvSpPr>
            <p:spPr bwMode="auto">
              <a:xfrm flipV="1">
                <a:off x="1493" y="2288"/>
                <a:ext cx="1" cy="51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03" name="Oval 4183"/>
              <p:cNvSpPr>
                <a:spLocks noChangeArrowheads="1"/>
              </p:cNvSpPr>
              <p:nvPr/>
            </p:nvSpPr>
            <p:spPr bwMode="auto">
              <a:xfrm>
                <a:off x="3156" y="3382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02" name="Oval 4182"/>
              <p:cNvSpPr>
                <a:spLocks noChangeArrowheads="1"/>
              </p:cNvSpPr>
              <p:nvPr/>
            </p:nvSpPr>
            <p:spPr bwMode="auto">
              <a:xfrm>
                <a:off x="2634" y="3382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01" name="Oval 4181"/>
              <p:cNvSpPr>
                <a:spLocks noChangeArrowheads="1"/>
              </p:cNvSpPr>
              <p:nvPr/>
            </p:nvSpPr>
            <p:spPr bwMode="auto">
              <a:xfrm>
                <a:off x="2293" y="3382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300" name="Oval 4180"/>
              <p:cNvSpPr>
                <a:spLocks noChangeArrowheads="1"/>
              </p:cNvSpPr>
              <p:nvPr/>
            </p:nvSpPr>
            <p:spPr bwMode="auto">
              <a:xfrm>
                <a:off x="2464" y="3382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99" name="Oval 4179"/>
              <p:cNvSpPr>
                <a:spLocks noChangeArrowheads="1"/>
              </p:cNvSpPr>
              <p:nvPr/>
            </p:nvSpPr>
            <p:spPr bwMode="auto">
              <a:xfrm>
                <a:off x="2814" y="3382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98" name="Oval 4178"/>
              <p:cNvSpPr>
                <a:spLocks noChangeArrowheads="1"/>
              </p:cNvSpPr>
              <p:nvPr/>
            </p:nvSpPr>
            <p:spPr bwMode="auto">
              <a:xfrm>
                <a:off x="2985" y="3382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97" name="Oval 4177"/>
              <p:cNvSpPr>
                <a:spLocks noChangeArrowheads="1"/>
              </p:cNvSpPr>
              <p:nvPr/>
            </p:nvSpPr>
            <p:spPr bwMode="auto">
              <a:xfrm>
                <a:off x="3677" y="3382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96" name="Oval 4176"/>
              <p:cNvSpPr>
                <a:spLocks noChangeArrowheads="1"/>
              </p:cNvSpPr>
              <p:nvPr/>
            </p:nvSpPr>
            <p:spPr bwMode="auto">
              <a:xfrm>
                <a:off x="3507" y="3382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95" name="Oval 4175"/>
              <p:cNvSpPr>
                <a:spLocks noChangeArrowheads="1"/>
              </p:cNvSpPr>
              <p:nvPr/>
            </p:nvSpPr>
            <p:spPr bwMode="auto">
              <a:xfrm>
                <a:off x="3327" y="3382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94" name="Oval 4174"/>
              <p:cNvSpPr>
                <a:spLocks noChangeArrowheads="1"/>
              </p:cNvSpPr>
              <p:nvPr/>
            </p:nvSpPr>
            <p:spPr bwMode="auto">
              <a:xfrm>
                <a:off x="4019" y="3382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93" name="Oval 4173"/>
              <p:cNvSpPr>
                <a:spLocks noChangeArrowheads="1"/>
              </p:cNvSpPr>
              <p:nvPr/>
            </p:nvSpPr>
            <p:spPr bwMode="auto">
              <a:xfrm>
                <a:off x="3848" y="3382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92" name="Oval 4172"/>
              <p:cNvSpPr>
                <a:spLocks noChangeArrowheads="1"/>
              </p:cNvSpPr>
              <p:nvPr/>
            </p:nvSpPr>
            <p:spPr bwMode="auto">
              <a:xfrm>
                <a:off x="4199" y="3382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91" name="Line 4171"/>
              <p:cNvSpPr>
                <a:spLocks noChangeShapeType="1"/>
              </p:cNvSpPr>
              <p:nvPr/>
            </p:nvSpPr>
            <p:spPr bwMode="auto">
              <a:xfrm flipV="1">
                <a:off x="5044" y="2288"/>
                <a:ext cx="1" cy="1202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90" name="Line 4170"/>
              <p:cNvSpPr>
                <a:spLocks noChangeShapeType="1"/>
              </p:cNvSpPr>
              <p:nvPr/>
            </p:nvSpPr>
            <p:spPr bwMode="auto">
              <a:xfrm flipV="1">
                <a:off x="5044" y="2288"/>
                <a:ext cx="1" cy="1202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89" name="Oval 4169"/>
              <p:cNvSpPr>
                <a:spLocks noChangeArrowheads="1"/>
              </p:cNvSpPr>
              <p:nvPr/>
            </p:nvSpPr>
            <p:spPr bwMode="auto">
              <a:xfrm>
                <a:off x="4541" y="3382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88" name="Oval 4168"/>
              <p:cNvSpPr>
                <a:spLocks noChangeArrowheads="1"/>
              </p:cNvSpPr>
              <p:nvPr/>
            </p:nvSpPr>
            <p:spPr bwMode="auto">
              <a:xfrm>
                <a:off x="4370" y="3382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87" name="Oval 4167"/>
              <p:cNvSpPr>
                <a:spLocks noChangeArrowheads="1"/>
              </p:cNvSpPr>
              <p:nvPr/>
            </p:nvSpPr>
            <p:spPr bwMode="auto">
              <a:xfrm>
                <a:off x="4711" y="3382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86" name="Oval 4166"/>
              <p:cNvSpPr>
                <a:spLocks noChangeArrowheads="1"/>
              </p:cNvSpPr>
              <p:nvPr/>
            </p:nvSpPr>
            <p:spPr bwMode="auto">
              <a:xfrm>
                <a:off x="4891" y="3382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85" name="Line 4165"/>
              <p:cNvSpPr>
                <a:spLocks noChangeShapeType="1"/>
              </p:cNvSpPr>
              <p:nvPr/>
            </p:nvSpPr>
            <p:spPr bwMode="auto">
              <a:xfrm flipH="1" flipV="1">
                <a:off x="4217" y="1139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84" name="Line 4164"/>
              <p:cNvSpPr>
                <a:spLocks noChangeShapeType="1"/>
              </p:cNvSpPr>
              <p:nvPr/>
            </p:nvSpPr>
            <p:spPr bwMode="auto">
              <a:xfrm flipV="1">
                <a:off x="4217" y="1121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83" name="Line 4163"/>
              <p:cNvSpPr>
                <a:spLocks noChangeShapeType="1"/>
              </p:cNvSpPr>
              <p:nvPr/>
            </p:nvSpPr>
            <p:spPr bwMode="auto">
              <a:xfrm flipV="1">
                <a:off x="4217" y="1103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82" name="Line 4162"/>
              <p:cNvSpPr>
                <a:spLocks noChangeShapeType="1"/>
              </p:cNvSpPr>
              <p:nvPr/>
            </p:nvSpPr>
            <p:spPr bwMode="auto">
              <a:xfrm>
                <a:off x="4226" y="1103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81" name="Line 4161"/>
              <p:cNvSpPr>
                <a:spLocks noChangeShapeType="1"/>
              </p:cNvSpPr>
              <p:nvPr/>
            </p:nvSpPr>
            <p:spPr bwMode="auto">
              <a:xfrm>
                <a:off x="4262" y="1103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80" name="Line 4160"/>
              <p:cNvSpPr>
                <a:spLocks noChangeShapeType="1"/>
              </p:cNvSpPr>
              <p:nvPr/>
            </p:nvSpPr>
            <p:spPr bwMode="auto">
              <a:xfrm>
                <a:off x="4271" y="1121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79" name="Line 4159"/>
              <p:cNvSpPr>
                <a:spLocks noChangeShapeType="1"/>
              </p:cNvSpPr>
              <p:nvPr/>
            </p:nvSpPr>
            <p:spPr bwMode="auto">
              <a:xfrm flipH="1">
                <a:off x="4262" y="1139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78" name="Line 4158"/>
              <p:cNvSpPr>
                <a:spLocks noChangeShapeType="1"/>
              </p:cNvSpPr>
              <p:nvPr/>
            </p:nvSpPr>
            <p:spPr bwMode="auto">
              <a:xfrm>
                <a:off x="4262" y="120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77" name="Line 4157"/>
              <p:cNvSpPr>
                <a:spLocks noChangeShapeType="1"/>
              </p:cNvSpPr>
              <p:nvPr/>
            </p:nvSpPr>
            <p:spPr bwMode="auto">
              <a:xfrm>
                <a:off x="4271" y="1211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76" name="Line 4156"/>
              <p:cNvSpPr>
                <a:spLocks noChangeShapeType="1"/>
              </p:cNvSpPr>
              <p:nvPr/>
            </p:nvSpPr>
            <p:spPr bwMode="auto">
              <a:xfrm flipH="1">
                <a:off x="4262" y="1229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75" name="Line 4155"/>
              <p:cNvSpPr>
                <a:spLocks noChangeShapeType="1"/>
              </p:cNvSpPr>
              <p:nvPr/>
            </p:nvSpPr>
            <p:spPr bwMode="auto">
              <a:xfrm flipH="1">
                <a:off x="4253" y="1247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74" name="Line 4154"/>
              <p:cNvSpPr>
                <a:spLocks noChangeShapeType="1"/>
              </p:cNvSpPr>
              <p:nvPr/>
            </p:nvSpPr>
            <p:spPr bwMode="auto">
              <a:xfrm flipH="1" flipV="1">
                <a:off x="4244" y="123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73" name="Line 4153"/>
              <p:cNvSpPr>
                <a:spLocks noChangeShapeType="1"/>
              </p:cNvSpPr>
              <p:nvPr/>
            </p:nvSpPr>
            <p:spPr bwMode="auto">
              <a:xfrm flipH="1">
                <a:off x="4235" y="123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72" name="Line 4152"/>
              <p:cNvSpPr>
                <a:spLocks noChangeShapeType="1"/>
              </p:cNvSpPr>
              <p:nvPr/>
            </p:nvSpPr>
            <p:spPr bwMode="auto">
              <a:xfrm flipH="1">
                <a:off x="4226" y="1247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71" name="Line 4151"/>
              <p:cNvSpPr>
                <a:spLocks noChangeShapeType="1"/>
              </p:cNvSpPr>
              <p:nvPr/>
            </p:nvSpPr>
            <p:spPr bwMode="auto">
              <a:xfrm flipH="1" flipV="1">
                <a:off x="4217" y="1229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70" name="Line 4150"/>
              <p:cNvSpPr>
                <a:spLocks noChangeShapeType="1"/>
              </p:cNvSpPr>
              <p:nvPr/>
            </p:nvSpPr>
            <p:spPr bwMode="auto">
              <a:xfrm flipV="1">
                <a:off x="4217" y="1211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69" name="Line 4149"/>
              <p:cNvSpPr>
                <a:spLocks noChangeShapeType="1"/>
              </p:cNvSpPr>
              <p:nvPr/>
            </p:nvSpPr>
            <p:spPr bwMode="auto">
              <a:xfrm flipV="1">
                <a:off x="4217" y="120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68" name="Line 4148"/>
              <p:cNvSpPr>
                <a:spLocks noChangeShapeType="1"/>
              </p:cNvSpPr>
              <p:nvPr/>
            </p:nvSpPr>
            <p:spPr bwMode="auto">
              <a:xfrm>
                <a:off x="4244" y="1211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67" name="Line 4147"/>
              <p:cNvSpPr>
                <a:spLocks noChangeShapeType="1"/>
              </p:cNvSpPr>
              <p:nvPr/>
            </p:nvSpPr>
            <p:spPr bwMode="auto">
              <a:xfrm>
                <a:off x="4289" y="1166"/>
                <a:ext cx="8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66" name="Line 4146"/>
              <p:cNvSpPr>
                <a:spLocks noChangeShapeType="1"/>
              </p:cNvSpPr>
              <p:nvPr/>
            </p:nvSpPr>
            <p:spPr bwMode="auto">
              <a:xfrm flipH="1" flipV="1">
                <a:off x="5053" y="1085"/>
                <a:ext cx="9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65" name="Line 4145"/>
              <p:cNvSpPr>
                <a:spLocks noChangeShapeType="1"/>
              </p:cNvSpPr>
              <p:nvPr/>
            </p:nvSpPr>
            <p:spPr bwMode="auto">
              <a:xfrm flipH="1" flipV="1">
                <a:off x="5035" y="1041"/>
                <a:ext cx="18" cy="4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64" name="Line 4144"/>
              <p:cNvSpPr>
                <a:spLocks noChangeShapeType="1"/>
              </p:cNvSpPr>
              <p:nvPr/>
            </p:nvSpPr>
            <p:spPr bwMode="auto">
              <a:xfrm flipH="1" flipV="1">
                <a:off x="5017" y="996"/>
                <a:ext cx="18" cy="4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63" name="Line 4143"/>
              <p:cNvSpPr>
                <a:spLocks noChangeShapeType="1"/>
              </p:cNvSpPr>
              <p:nvPr/>
            </p:nvSpPr>
            <p:spPr bwMode="auto">
              <a:xfrm flipH="1" flipV="1">
                <a:off x="4999" y="951"/>
                <a:ext cx="18" cy="4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62" name="Line 4142"/>
              <p:cNvSpPr>
                <a:spLocks noChangeShapeType="1"/>
              </p:cNvSpPr>
              <p:nvPr/>
            </p:nvSpPr>
            <p:spPr bwMode="auto">
              <a:xfrm flipH="1" flipV="1">
                <a:off x="4963" y="915"/>
                <a:ext cx="36" cy="3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61" name="Line 4141"/>
              <p:cNvSpPr>
                <a:spLocks noChangeShapeType="1"/>
              </p:cNvSpPr>
              <p:nvPr/>
            </p:nvSpPr>
            <p:spPr bwMode="auto">
              <a:xfrm flipH="1" flipV="1">
                <a:off x="4936" y="879"/>
                <a:ext cx="27" cy="3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60" name="Line 4140"/>
              <p:cNvSpPr>
                <a:spLocks noChangeShapeType="1"/>
              </p:cNvSpPr>
              <p:nvPr/>
            </p:nvSpPr>
            <p:spPr bwMode="auto">
              <a:xfrm flipH="1" flipV="1">
                <a:off x="4891" y="852"/>
                <a:ext cx="45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59" name="Line 4139"/>
              <p:cNvSpPr>
                <a:spLocks noChangeShapeType="1"/>
              </p:cNvSpPr>
              <p:nvPr/>
            </p:nvSpPr>
            <p:spPr bwMode="auto">
              <a:xfrm flipH="1" flipV="1">
                <a:off x="4855" y="825"/>
                <a:ext cx="36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58" name="Line 4138"/>
              <p:cNvSpPr>
                <a:spLocks noChangeShapeType="1"/>
              </p:cNvSpPr>
              <p:nvPr/>
            </p:nvSpPr>
            <p:spPr bwMode="auto">
              <a:xfrm flipH="1" flipV="1">
                <a:off x="4810" y="807"/>
                <a:ext cx="45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57" name="Line 4137"/>
              <p:cNvSpPr>
                <a:spLocks noChangeShapeType="1"/>
              </p:cNvSpPr>
              <p:nvPr/>
            </p:nvSpPr>
            <p:spPr bwMode="auto">
              <a:xfrm flipH="1" flipV="1">
                <a:off x="4756" y="798"/>
                <a:ext cx="54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56" name="Line 4136"/>
              <p:cNvSpPr>
                <a:spLocks noChangeShapeType="1"/>
              </p:cNvSpPr>
              <p:nvPr/>
            </p:nvSpPr>
            <p:spPr bwMode="auto">
              <a:xfrm flipH="1" flipV="1">
                <a:off x="4711" y="789"/>
                <a:ext cx="45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55" name="Line 4135"/>
              <p:cNvSpPr>
                <a:spLocks noChangeShapeType="1"/>
              </p:cNvSpPr>
              <p:nvPr/>
            </p:nvSpPr>
            <p:spPr bwMode="auto">
              <a:xfrm flipH="1">
                <a:off x="4666" y="789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54" name="Line 4134"/>
              <p:cNvSpPr>
                <a:spLocks noChangeShapeType="1"/>
              </p:cNvSpPr>
              <p:nvPr/>
            </p:nvSpPr>
            <p:spPr bwMode="auto">
              <a:xfrm flipH="1">
                <a:off x="4612" y="789"/>
                <a:ext cx="54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53" name="Line 4133"/>
              <p:cNvSpPr>
                <a:spLocks noChangeShapeType="1"/>
              </p:cNvSpPr>
              <p:nvPr/>
            </p:nvSpPr>
            <p:spPr bwMode="auto">
              <a:xfrm flipH="1">
                <a:off x="4568" y="798"/>
                <a:ext cx="44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52" name="Line 4132"/>
              <p:cNvSpPr>
                <a:spLocks noChangeShapeType="1"/>
              </p:cNvSpPr>
              <p:nvPr/>
            </p:nvSpPr>
            <p:spPr bwMode="auto">
              <a:xfrm flipH="1">
                <a:off x="4523" y="807"/>
                <a:ext cx="45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51" name="Line 4131"/>
              <p:cNvSpPr>
                <a:spLocks noChangeShapeType="1"/>
              </p:cNvSpPr>
              <p:nvPr/>
            </p:nvSpPr>
            <p:spPr bwMode="auto">
              <a:xfrm flipH="1">
                <a:off x="4478" y="825"/>
                <a:ext cx="45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50" name="Line 4130"/>
              <p:cNvSpPr>
                <a:spLocks noChangeShapeType="1"/>
              </p:cNvSpPr>
              <p:nvPr/>
            </p:nvSpPr>
            <p:spPr bwMode="auto">
              <a:xfrm flipH="1">
                <a:off x="4442" y="852"/>
                <a:ext cx="36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49" name="Line 4129"/>
              <p:cNvSpPr>
                <a:spLocks noChangeShapeType="1"/>
              </p:cNvSpPr>
              <p:nvPr/>
            </p:nvSpPr>
            <p:spPr bwMode="auto">
              <a:xfrm flipH="1">
                <a:off x="4406" y="879"/>
                <a:ext cx="36" cy="3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48" name="Line 4128"/>
              <p:cNvSpPr>
                <a:spLocks noChangeShapeType="1"/>
              </p:cNvSpPr>
              <p:nvPr/>
            </p:nvSpPr>
            <p:spPr bwMode="auto">
              <a:xfrm flipH="1">
                <a:off x="4379" y="915"/>
                <a:ext cx="27" cy="3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</p:grpSp>
        <p:grpSp>
          <p:nvGrpSpPr>
            <p:cNvPr id="9046" name="Group 3926"/>
            <p:cNvGrpSpPr>
              <a:grpSpLocks/>
            </p:cNvGrpSpPr>
            <p:nvPr/>
          </p:nvGrpSpPr>
          <p:grpSpPr bwMode="auto">
            <a:xfrm>
              <a:off x="279" y="798"/>
              <a:ext cx="4784" cy="1778"/>
              <a:chOff x="279" y="798"/>
              <a:chExt cx="4784" cy="1778"/>
            </a:xfrm>
            <a:grpFill/>
          </p:grpSpPr>
          <p:sp>
            <p:nvSpPr>
              <p:cNvPr id="9246" name="Line 4126"/>
              <p:cNvSpPr>
                <a:spLocks noChangeShapeType="1"/>
              </p:cNvSpPr>
              <p:nvPr/>
            </p:nvSpPr>
            <p:spPr bwMode="auto">
              <a:xfrm flipH="1">
                <a:off x="4352" y="951"/>
                <a:ext cx="27" cy="4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45" name="Line 4125"/>
              <p:cNvSpPr>
                <a:spLocks noChangeShapeType="1"/>
              </p:cNvSpPr>
              <p:nvPr/>
            </p:nvSpPr>
            <p:spPr bwMode="auto">
              <a:xfrm flipH="1">
                <a:off x="4334" y="996"/>
                <a:ext cx="18" cy="4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44" name="Line 4124"/>
              <p:cNvSpPr>
                <a:spLocks noChangeShapeType="1"/>
              </p:cNvSpPr>
              <p:nvPr/>
            </p:nvSpPr>
            <p:spPr bwMode="auto">
              <a:xfrm flipH="1">
                <a:off x="4325" y="1041"/>
                <a:ext cx="9" cy="4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43" name="Line 4123"/>
              <p:cNvSpPr>
                <a:spLocks noChangeShapeType="1"/>
              </p:cNvSpPr>
              <p:nvPr/>
            </p:nvSpPr>
            <p:spPr bwMode="auto">
              <a:xfrm flipH="1">
                <a:off x="4316" y="1085"/>
                <a:ext cx="9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42" name="Line 4122"/>
              <p:cNvSpPr>
                <a:spLocks noChangeShapeType="1"/>
              </p:cNvSpPr>
              <p:nvPr/>
            </p:nvSpPr>
            <p:spPr bwMode="auto">
              <a:xfrm>
                <a:off x="4316" y="1139"/>
                <a:ext cx="1" cy="4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41" name="Line 4121"/>
              <p:cNvSpPr>
                <a:spLocks noChangeShapeType="1"/>
              </p:cNvSpPr>
              <p:nvPr/>
            </p:nvSpPr>
            <p:spPr bwMode="auto">
              <a:xfrm>
                <a:off x="4316" y="1184"/>
                <a:ext cx="9" cy="4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40" name="Line 4120"/>
              <p:cNvSpPr>
                <a:spLocks noChangeShapeType="1"/>
              </p:cNvSpPr>
              <p:nvPr/>
            </p:nvSpPr>
            <p:spPr bwMode="auto">
              <a:xfrm>
                <a:off x="4325" y="1229"/>
                <a:ext cx="9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39" name="Line 4119"/>
              <p:cNvSpPr>
                <a:spLocks noChangeShapeType="1"/>
              </p:cNvSpPr>
              <p:nvPr/>
            </p:nvSpPr>
            <p:spPr bwMode="auto">
              <a:xfrm>
                <a:off x="4334" y="1283"/>
                <a:ext cx="18" cy="4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38" name="Line 4118"/>
              <p:cNvSpPr>
                <a:spLocks noChangeShapeType="1"/>
              </p:cNvSpPr>
              <p:nvPr/>
            </p:nvSpPr>
            <p:spPr bwMode="auto">
              <a:xfrm>
                <a:off x="4352" y="1328"/>
                <a:ext cx="27" cy="3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37" name="Line 4117"/>
              <p:cNvSpPr>
                <a:spLocks noChangeShapeType="1"/>
              </p:cNvSpPr>
              <p:nvPr/>
            </p:nvSpPr>
            <p:spPr bwMode="auto">
              <a:xfrm>
                <a:off x="4379" y="1364"/>
                <a:ext cx="27" cy="4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36" name="Line 4116"/>
              <p:cNvSpPr>
                <a:spLocks noChangeShapeType="1"/>
              </p:cNvSpPr>
              <p:nvPr/>
            </p:nvSpPr>
            <p:spPr bwMode="auto">
              <a:xfrm>
                <a:off x="4406" y="1408"/>
                <a:ext cx="36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35" name="Line 4115"/>
              <p:cNvSpPr>
                <a:spLocks noChangeShapeType="1"/>
              </p:cNvSpPr>
              <p:nvPr/>
            </p:nvSpPr>
            <p:spPr bwMode="auto">
              <a:xfrm>
                <a:off x="4442" y="1435"/>
                <a:ext cx="36" cy="3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34" name="Line 4114"/>
              <p:cNvSpPr>
                <a:spLocks noChangeShapeType="1"/>
              </p:cNvSpPr>
              <p:nvPr/>
            </p:nvSpPr>
            <p:spPr bwMode="auto">
              <a:xfrm>
                <a:off x="4478" y="1471"/>
                <a:ext cx="45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33" name="Line 4113"/>
              <p:cNvSpPr>
                <a:spLocks noChangeShapeType="1"/>
              </p:cNvSpPr>
              <p:nvPr/>
            </p:nvSpPr>
            <p:spPr bwMode="auto">
              <a:xfrm>
                <a:off x="4523" y="1489"/>
                <a:ext cx="45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32" name="Line 4112"/>
              <p:cNvSpPr>
                <a:spLocks noChangeShapeType="1"/>
              </p:cNvSpPr>
              <p:nvPr/>
            </p:nvSpPr>
            <p:spPr bwMode="auto">
              <a:xfrm>
                <a:off x="4568" y="1507"/>
                <a:ext cx="44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31" name="Line 4111"/>
              <p:cNvSpPr>
                <a:spLocks noChangeShapeType="1"/>
              </p:cNvSpPr>
              <p:nvPr/>
            </p:nvSpPr>
            <p:spPr bwMode="auto">
              <a:xfrm>
                <a:off x="4612" y="1525"/>
                <a:ext cx="54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30" name="Line 4110"/>
              <p:cNvSpPr>
                <a:spLocks noChangeShapeType="1"/>
              </p:cNvSpPr>
              <p:nvPr/>
            </p:nvSpPr>
            <p:spPr bwMode="auto">
              <a:xfrm>
                <a:off x="4666" y="1534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29" name="Line 4109"/>
              <p:cNvSpPr>
                <a:spLocks noChangeShapeType="1"/>
              </p:cNvSpPr>
              <p:nvPr/>
            </p:nvSpPr>
            <p:spPr bwMode="auto">
              <a:xfrm flipV="1">
                <a:off x="4711" y="1525"/>
                <a:ext cx="45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28" name="Line 4108"/>
              <p:cNvSpPr>
                <a:spLocks noChangeShapeType="1"/>
              </p:cNvSpPr>
              <p:nvPr/>
            </p:nvSpPr>
            <p:spPr bwMode="auto">
              <a:xfrm flipV="1">
                <a:off x="4756" y="1507"/>
                <a:ext cx="54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27" name="Line 4107"/>
              <p:cNvSpPr>
                <a:spLocks noChangeShapeType="1"/>
              </p:cNvSpPr>
              <p:nvPr/>
            </p:nvSpPr>
            <p:spPr bwMode="auto">
              <a:xfrm flipV="1">
                <a:off x="4810" y="1489"/>
                <a:ext cx="45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26" name="Line 4106"/>
              <p:cNvSpPr>
                <a:spLocks noChangeShapeType="1"/>
              </p:cNvSpPr>
              <p:nvPr/>
            </p:nvSpPr>
            <p:spPr bwMode="auto">
              <a:xfrm flipV="1">
                <a:off x="4855" y="1471"/>
                <a:ext cx="36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25" name="Line 4105"/>
              <p:cNvSpPr>
                <a:spLocks noChangeShapeType="1"/>
              </p:cNvSpPr>
              <p:nvPr/>
            </p:nvSpPr>
            <p:spPr bwMode="auto">
              <a:xfrm flipV="1">
                <a:off x="4891" y="1435"/>
                <a:ext cx="45" cy="3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24" name="Line 4104"/>
              <p:cNvSpPr>
                <a:spLocks noChangeShapeType="1"/>
              </p:cNvSpPr>
              <p:nvPr/>
            </p:nvSpPr>
            <p:spPr bwMode="auto">
              <a:xfrm flipV="1">
                <a:off x="4936" y="1408"/>
                <a:ext cx="27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23" name="Line 4103"/>
              <p:cNvSpPr>
                <a:spLocks noChangeShapeType="1"/>
              </p:cNvSpPr>
              <p:nvPr/>
            </p:nvSpPr>
            <p:spPr bwMode="auto">
              <a:xfrm flipV="1">
                <a:off x="4963" y="1364"/>
                <a:ext cx="36" cy="4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22" name="Line 4102"/>
              <p:cNvSpPr>
                <a:spLocks noChangeShapeType="1"/>
              </p:cNvSpPr>
              <p:nvPr/>
            </p:nvSpPr>
            <p:spPr bwMode="auto">
              <a:xfrm flipV="1">
                <a:off x="4999" y="1328"/>
                <a:ext cx="18" cy="3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21" name="Line 4101"/>
              <p:cNvSpPr>
                <a:spLocks noChangeShapeType="1"/>
              </p:cNvSpPr>
              <p:nvPr/>
            </p:nvSpPr>
            <p:spPr bwMode="auto">
              <a:xfrm flipV="1">
                <a:off x="5017" y="1283"/>
                <a:ext cx="18" cy="4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20" name="Line 4100"/>
              <p:cNvSpPr>
                <a:spLocks noChangeShapeType="1"/>
              </p:cNvSpPr>
              <p:nvPr/>
            </p:nvSpPr>
            <p:spPr bwMode="auto">
              <a:xfrm flipV="1">
                <a:off x="5035" y="1229"/>
                <a:ext cx="18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19" name="Line 4099"/>
              <p:cNvSpPr>
                <a:spLocks noChangeShapeType="1"/>
              </p:cNvSpPr>
              <p:nvPr/>
            </p:nvSpPr>
            <p:spPr bwMode="auto">
              <a:xfrm flipV="1">
                <a:off x="5053" y="1184"/>
                <a:ext cx="9" cy="4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18" name="Line 4098"/>
              <p:cNvSpPr>
                <a:spLocks noChangeShapeType="1"/>
              </p:cNvSpPr>
              <p:nvPr/>
            </p:nvSpPr>
            <p:spPr bwMode="auto">
              <a:xfrm flipV="1">
                <a:off x="5062" y="1139"/>
                <a:ext cx="1" cy="4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17" name="Line 4097"/>
              <p:cNvSpPr>
                <a:spLocks noChangeShapeType="1"/>
              </p:cNvSpPr>
              <p:nvPr/>
            </p:nvSpPr>
            <p:spPr bwMode="auto">
              <a:xfrm flipH="1">
                <a:off x="4666" y="861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16" name="Line 4096"/>
              <p:cNvSpPr>
                <a:spLocks noChangeShapeType="1"/>
              </p:cNvSpPr>
              <p:nvPr/>
            </p:nvSpPr>
            <p:spPr bwMode="auto">
              <a:xfrm flipH="1">
                <a:off x="4648" y="861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15" name="Line 4095"/>
              <p:cNvSpPr>
                <a:spLocks noChangeShapeType="1"/>
              </p:cNvSpPr>
              <p:nvPr/>
            </p:nvSpPr>
            <p:spPr bwMode="auto">
              <a:xfrm flipH="1">
                <a:off x="4630" y="861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14" name="Line 4094"/>
              <p:cNvSpPr>
                <a:spLocks noChangeShapeType="1"/>
              </p:cNvSpPr>
              <p:nvPr/>
            </p:nvSpPr>
            <p:spPr bwMode="auto">
              <a:xfrm flipH="1">
                <a:off x="4604" y="870"/>
                <a:ext cx="2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13" name="Line 4093"/>
              <p:cNvSpPr>
                <a:spLocks noChangeShapeType="1"/>
              </p:cNvSpPr>
              <p:nvPr/>
            </p:nvSpPr>
            <p:spPr bwMode="auto">
              <a:xfrm flipH="1">
                <a:off x="4586" y="870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12" name="Line 4092"/>
              <p:cNvSpPr>
                <a:spLocks noChangeShapeType="1"/>
              </p:cNvSpPr>
              <p:nvPr/>
            </p:nvSpPr>
            <p:spPr bwMode="auto">
              <a:xfrm flipH="1">
                <a:off x="4568" y="879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11" name="Line 4091"/>
              <p:cNvSpPr>
                <a:spLocks noChangeShapeType="1"/>
              </p:cNvSpPr>
              <p:nvPr/>
            </p:nvSpPr>
            <p:spPr bwMode="auto">
              <a:xfrm flipH="1">
                <a:off x="4550" y="888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10" name="Line 4090"/>
              <p:cNvSpPr>
                <a:spLocks noChangeShapeType="1"/>
              </p:cNvSpPr>
              <p:nvPr/>
            </p:nvSpPr>
            <p:spPr bwMode="auto">
              <a:xfrm flipH="1">
                <a:off x="4532" y="897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09" name="Line 4089"/>
              <p:cNvSpPr>
                <a:spLocks noChangeShapeType="1"/>
              </p:cNvSpPr>
              <p:nvPr/>
            </p:nvSpPr>
            <p:spPr bwMode="auto">
              <a:xfrm flipH="1">
                <a:off x="4514" y="906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08" name="Line 4088"/>
              <p:cNvSpPr>
                <a:spLocks noChangeShapeType="1"/>
              </p:cNvSpPr>
              <p:nvPr/>
            </p:nvSpPr>
            <p:spPr bwMode="auto">
              <a:xfrm flipH="1">
                <a:off x="4496" y="915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07" name="Line 4087"/>
              <p:cNvSpPr>
                <a:spLocks noChangeShapeType="1"/>
              </p:cNvSpPr>
              <p:nvPr/>
            </p:nvSpPr>
            <p:spPr bwMode="auto">
              <a:xfrm flipH="1">
                <a:off x="4478" y="933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06" name="Line 4086"/>
              <p:cNvSpPr>
                <a:spLocks noChangeShapeType="1"/>
              </p:cNvSpPr>
              <p:nvPr/>
            </p:nvSpPr>
            <p:spPr bwMode="auto">
              <a:xfrm flipH="1">
                <a:off x="4469" y="942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05" name="Line 4085"/>
              <p:cNvSpPr>
                <a:spLocks noChangeShapeType="1"/>
              </p:cNvSpPr>
              <p:nvPr/>
            </p:nvSpPr>
            <p:spPr bwMode="auto">
              <a:xfrm flipH="1">
                <a:off x="4451" y="960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04" name="Line 4084"/>
              <p:cNvSpPr>
                <a:spLocks noChangeShapeType="1"/>
              </p:cNvSpPr>
              <p:nvPr/>
            </p:nvSpPr>
            <p:spPr bwMode="auto">
              <a:xfrm flipH="1">
                <a:off x="4442" y="978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03" name="Line 4083"/>
              <p:cNvSpPr>
                <a:spLocks noChangeShapeType="1"/>
              </p:cNvSpPr>
              <p:nvPr/>
            </p:nvSpPr>
            <p:spPr bwMode="auto">
              <a:xfrm flipH="1">
                <a:off x="4424" y="996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02" name="Line 4082"/>
              <p:cNvSpPr>
                <a:spLocks noChangeShapeType="1"/>
              </p:cNvSpPr>
              <p:nvPr/>
            </p:nvSpPr>
            <p:spPr bwMode="auto">
              <a:xfrm flipH="1">
                <a:off x="4415" y="1014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01" name="Line 4081"/>
              <p:cNvSpPr>
                <a:spLocks noChangeShapeType="1"/>
              </p:cNvSpPr>
              <p:nvPr/>
            </p:nvSpPr>
            <p:spPr bwMode="auto">
              <a:xfrm flipH="1">
                <a:off x="4406" y="1032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200" name="Line 4080"/>
              <p:cNvSpPr>
                <a:spLocks noChangeShapeType="1"/>
              </p:cNvSpPr>
              <p:nvPr/>
            </p:nvSpPr>
            <p:spPr bwMode="auto">
              <a:xfrm>
                <a:off x="4406" y="1050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99" name="Line 4079"/>
              <p:cNvSpPr>
                <a:spLocks noChangeShapeType="1"/>
              </p:cNvSpPr>
              <p:nvPr/>
            </p:nvSpPr>
            <p:spPr bwMode="auto">
              <a:xfrm flipH="1">
                <a:off x="4397" y="1068"/>
                <a:ext cx="9" cy="1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98" name="Line 4078"/>
              <p:cNvSpPr>
                <a:spLocks noChangeShapeType="1"/>
              </p:cNvSpPr>
              <p:nvPr/>
            </p:nvSpPr>
            <p:spPr bwMode="auto">
              <a:xfrm flipH="1">
                <a:off x="4388" y="1085"/>
                <a:ext cx="9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97" name="Line 4077"/>
              <p:cNvSpPr>
                <a:spLocks noChangeShapeType="1"/>
              </p:cNvSpPr>
              <p:nvPr/>
            </p:nvSpPr>
            <p:spPr bwMode="auto">
              <a:xfrm>
                <a:off x="4388" y="1112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96" name="Line 4076"/>
              <p:cNvSpPr>
                <a:spLocks noChangeShapeType="1"/>
              </p:cNvSpPr>
              <p:nvPr/>
            </p:nvSpPr>
            <p:spPr bwMode="auto">
              <a:xfrm>
                <a:off x="4334" y="1238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95" name="Line 4075"/>
              <p:cNvSpPr>
                <a:spLocks noChangeShapeType="1"/>
              </p:cNvSpPr>
              <p:nvPr/>
            </p:nvSpPr>
            <p:spPr bwMode="auto">
              <a:xfrm>
                <a:off x="4334" y="1265"/>
                <a:ext cx="9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94" name="Line 4074"/>
              <p:cNvSpPr>
                <a:spLocks noChangeShapeType="1"/>
              </p:cNvSpPr>
              <p:nvPr/>
            </p:nvSpPr>
            <p:spPr bwMode="auto">
              <a:xfrm>
                <a:off x="4343" y="1292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93" name="Line 4073"/>
              <p:cNvSpPr>
                <a:spLocks noChangeShapeType="1"/>
              </p:cNvSpPr>
              <p:nvPr/>
            </p:nvSpPr>
            <p:spPr bwMode="auto">
              <a:xfrm>
                <a:off x="4352" y="1310"/>
                <a:ext cx="9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92" name="Line 4072"/>
              <p:cNvSpPr>
                <a:spLocks noChangeShapeType="1"/>
              </p:cNvSpPr>
              <p:nvPr/>
            </p:nvSpPr>
            <p:spPr bwMode="auto">
              <a:xfrm>
                <a:off x="4361" y="1337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91" name="Line 4071"/>
              <p:cNvSpPr>
                <a:spLocks noChangeShapeType="1"/>
              </p:cNvSpPr>
              <p:nvPr/>
            </p:nvSpPr>
            <p:spPr bwMode="auto">
              <a:xfrm>
                <a:off x="4379" y="1355"/>
                <a:ext cx="18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90" name="Line 4070"/>
              <p:cNvSpPr>
                <a:spLocks noChangeShapeType="1"/>
              </p:cNvSpPr>
              <p:nvPr/>
            </p:nvSpPr>
            <p:spPr bwMode="auto">
              <a:xfrm>
                <a:off x="4397" y="1382"/>
                <a:ext cx="9" cy="1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89" name="Line 4069"/>
              <p:cNvSpPr>
                <a:spLocks noChangeShapeType="1"/>
              </p:cNvSpPr>
              <p:nvPr/>
            </p:nvSpPr>
            <p:spPr bwMode="auto">
              <a:xfrm>
                <a:off x="4406" y="1399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88" name="Line 4068"/>
              <p:cNvSpPr>
                <a:spLocks noChangeShapeType="1"/>
              </p:cNvSpPr>
              <p:nvPr/>
            </p:nvSpPr>
            <p:spPr bwMode="auto">
              <a:xfrm>
                <a:off x="4424" y="1417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87" name="Line 4067"/>
              <p:cNvSpPr>
                <a:spLocks noChangeShapeType="1"/>
              </p:cNvSpPr>
              <p:nvPr/>
            </p:nvSpPr>
            <p:spPr bwMode="auto">
              <a:xfrm>
                <a:off x="4442" y="1435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86" name="Line 4066"/>
              <p:cNvSpPr>
                <a:spLocks noChangeShapeType="1"/>
              </p:cNvSpPr>
              <p:nvPr/>
            </p:nvSpPr>
            <p:spPr bwMode="auto">
              <a:xfrm>
                <a:off x="4460" y="1453"/>
                <a:ext cx="2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85" name="Line 4065"/>
              <p:cNvSpPr>
                <a:spLocks noChangeShapeType="1"/>
              </p:cNvSpPr>
              <p:nvPr/>
            </p:nvSpPr>
            <p:spPr bwMode="auto">
              <a:xfrm>
                <a:off x="4487" y="1462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84" name="Line 4064"/>
              <p:cNvSpPr>
                <a:spLocks noChangeShapeType="1"/>
              </p:cNvSpPr>
              <p:nvPr/>
            </p:nvSpPr>
            <p:spPr bwMode="auto">
              <a:xfrm>
                <a:off x="4505" y="1480"/>
                <a:ext cx="2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83" name="Line 4063"/>
              <p:cNvSpPr>
                <a:spLocks noChangeShapeType="1"/>
              </p:cNvSpPr>
              <p:nvPr/>
            </p:nvSpPr>
            <p:spPr bwMode="auto">
              <a:xfrm>
                <a:off x="4532" y="1489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82" name="Line 4062"/>
              <p:cNvSpPr>
                <a:spLocks noChangeShapeType="1"/>
              </p:cNvSpPr>
              <p:nvPr/>
            </p:nvSpPr>
            <p:spPr bwMode="auto">
              <a:xfrm>
                <a:off x="4550" y="1498"/>
                <a:ext cx="2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81" name="Line 4061"/>
              <p:cNvSpPr>
                <a:spLocks noChangeShapeType="1"/>
              </p:cNvSpPr>
              <p:nvPr/>
            </p:nvSpPr>
            <p:spPr bwMode="auto">
              <a:xfrm>
                <a:off x="4577" y="1507"/>
                <a:ext cx="2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80" name="Line 4060"/>
              <p:cNvSpPr>
                <a:spLocks noChangeShapeType="1"/>
              </p:cNvSpPr>
              <p:nvPr/>
            </p:nvSpPr>
            <p:spPr bwMode="auto">
              <a:xfrm>
                <a:off x="4604" y="1516"/>
                <a:ext cx="1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79" name="Line 4059"/>
              <p:cNvSpPr>
                <a:spLocks noChangeShapeType="1"/>
              </p:cNvSpPr>
              <p:nvPr/>
            </p:nvSpPr>
            <p:spPr bwMode="auto">
              <a:xfrm>
                <a:off x="4621" y="1525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78" name="Line 4058"/>
              <p:cNvSpPr>
                <a:spLocks noChangeShapeType="1"/>
              </p:cNvSpPr>
              <p:nvPr/>
            </p:nvSpPr>
            <p:spPr bwMode="auto">
              <a:xfrm>
                <a:off x="4648" y="1525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77" name="Line 4057"/>
              <p:cNvSpPr>
                <a:spLocks noChangeShapeType="1"/>
              </p:cNvSpPr>
              <p:nvPr/>
            </p:nvSpPr>
            <p:spPr bwMode="auto">
              <a:xfrm>
                <a:off x="4675" y="1525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76" name="Line 4056"/>
              <p:cNvSpPr>
                <a:spLocks noChangeShapeType="1"/>
              </p:cNvSpPr>
              <p:nvPr/>
            </p:nvSpPr>
            <p:spPr bwMode="auto">
              <a:xfrm>
                <a:off x="4702" y="1525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75" name="Line 4055"/>
              <p:cNvSpPr>
                <a:spLocks noChangeShapeType="1"/>
              </p:cNvSpPr>
              <p:nvPr/>
            </p:nvSpPr>
            <p:spPr bwMode="auto">
              <a:xfrm>
                <a:off x="4729" y="1525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74" name="Line 4054"/>
              <p:cNvSpPr>
                <a:spLocks noChangeShapeType="1"/>
              </p:cNvSpPr>
              <p:nvPr/>
            </p:nvSpPr>
            <p:spPr bwMode="auto">
              <a:xfrm flipV="1">
                <a:off x="4756" y="1516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73" name="Line 4053"/>
              <p:cNvSpPr>
                <a:spLocks noChangeShapeType="1"/>
              </p:cNvSpPr>
              <p:nvPr/>
            </p:nvSpPr>
            <p:spPr bwMode="auto">
              <a:xfrm flipV="1">
                <a:off x="4774" y="1507"/>
                <a:ext cx="2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72" name="Line 4052"/>
              <p:cNvSpPr>
                <a:spLocks noChangeShapeType="1"/>
              </p:cNvSpPr>
              <p:nvPr/>
            </p:nvSpPr>
            <p:spPr bwMode="auto">
              <a:xfrm flipV="1">
                <a:off x="4801" y="1498"/>
                <a:ext cx="2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71" name="Line 4051"/>
              <p:cNvSpPr>
                <a:spLocks noChangeShapeType="1"/>
              </p:cNvSpPr>
              <p:nvPr/>
            </p:nvSpPr>
            <p:spPr bwMode="auto">
              <a:xfrm flipV="1">
                <a:off x="4828" y="1489"/>
                <a:ext cx="2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70" name="Line 4050"/>
              <p:cNvSpPr>
                <a:spLocks noChangeShapeType="1"/>
              </p:cNvSpPr>
              <p:nvPr/>
            </p:nvSpPr>
            <p:spPr bwMode="auto">
              <a:xfrm flipV="1">
                <a:off x="4855" y="1480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69" name="Line 4049"/>
              <p:cNvSpPr>
                <a:spLocks noChangeShapeType="1"/>
              </p:cNvSpPr>
              <p:nvPr/>
            </p:nvSpPr>
            <p:spPr bwMode="auto">
              <a:xfrm flipV="1">
                <a:off x="4873" y="1462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68" name="Line 4048"/>
              <p:cNvSpPr>
                <a:spLocks noChangeShapeType="1"/>
              </p:cNvSpPr>
              <p:nvPr/>
            </p:nvSpPr>
            <p:spPr bwMode="auto">
              <a:xfrm flipV="1">
                <a:off x="4891" y="1453"/>
                <a:ext cx="2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67" name="Line 4047"/>
              <p:cNvSpPr>
                <a:spLocks noChangeShapeType="1"/>
              </p:cNvSpPr>
              <p:nvPr/>
            </p:nvSpPr>
            <p:spPr bwMode="auto">
              <a:xfrm flipV="1">
                <a:off x="4918" y="1435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66" name="Line 4046"/>
              <p:cNvSpPr>
                <a:spLocks noChangeShapeType="1"/>
              </p:cNvSpPr>
              <p:nvPr/>
            </p:nvSpPr>
            <p:spPr bwMode="auto">
              <a:xfrm flipV="1">
                <a:off x="4936" y="1417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65" name="Line 4045"/>
              <p:cNvSpPr>
                <a:spLocks noChangeShapeType="1"/>
              </p:cNvSpPr>
              <p:nvPr/>
            </p:nvSpPr>
            <p:spPr bwMode="auto">
              <a:xfrm flipV="1">
                <a:off x="4954" y="1399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64" name="Line 4044"/>
              <p:cNvSpPr>
                <a:spLocks noChangeShapeType="1"/>
              </p:cNvSpPr>
              <p:nvPr/>
            </p:nvSpPr>
            <p:spPr bwMode="auto">
              <a:xfrm flipV="1">
                <a:off x="4972" y="1382"/>
                <a:ext cx="18" cy="1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63" name="Line 4043"/>
              <p:cNvSpPr>
                <a:spLocks noChangeShapeType="1"/>
              </p:cNvSpPr>
              <p:nvPr/>
            </p:nvSpPr>
            <p:spPr bwMode="auto">
              <a:xfrm flipV="1">
                <a:off x="4990" y="1355"/>
                <a:ext cx="9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62" name="Line 4042"/>
              <p:cNvSpPr>
                <a:spLocks noChangeShapeType="1"/>
              </p:cNvSpPr>
              <p:nvPr/>
            </p:nvSpPr>
            <p:spPr bwMode="auto">
              <a:xfrm flipV="1">
                <a:off x="4999" y="1337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61" name="Line 4041"/>
              <p:cNvSpPr>
                <a:spLocks noChangeShapeType="1"/>
              </p:cNvSpPr>
              <p:nvPr/>
            </p:nvSpPr>
            <p:spPr bwMode="auto">
              <a:xfrm flipV="1">
                <a:off x="5017" y="1310"/>
                <a:ext cx="9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60" name="Line 4040"/>
              <p:cNvSpPr>
                <a:spLocks noChangeShapeType="1"/>
              </p:cNvSpPr>
              <p:nvPr/>
            </p:nvSpPr>
            <p:spPr bwMode="auto">
              <a:xfrm flipV="1">
                <a:off x="5026" y="1292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59" name="Line 4039"/>
              <p:cNvSpPr>
                <a:spLocks noChangeShapeType="1"/>
              </p:cNvSpPr>
              <p:nvPr/>
            </p:nvSpPr>
            <p:spPr bwMode="auto">
              <a:xfrm flipV="1">
                <a:off x="5035" y="1265"/>
                <a:ext cx="9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58" name="Line 4038"/>
              <p:cNvSpPr>
                <a:spLocks noChangeShapeType="1"/>
              </p:cNvSpPr>
              <p:nvPr/>
            </p:nvSpPr>
            <p:spPr bwMode="auto">
              <a:xfrm flipV="1">
                <a:off x="5044" y="1238"/>
                <a:ext cx="9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57" name="Line 4037"/>
              <p:cNvSpPr>
                <a:spLocks noChangeShapeType="1"/>
              </p:cNvSpPr>
              <p:nvPr/>
            </p:nvSpPr>
            <p:spPr bwMode="auto">
              <a:xfrm flipV="1">
                <a:off x="5053" y="1211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56" name="Line 4036"/>
              <p:cNvSpPr>
                <a:spLocks noChangeShapeType="1"/>
              </p:cNvSpPr>
              <p:nvPr/>
            </p:nvSpPr>
            <p:spPr bwMode="auto">
              <a:xfrm flipV="1">
                <a:off x="5053" y="1184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55" name="Line 4035"/>
              <p:cNvSpPr>
                <a:spLocks noChangeShapeType="1"/>
              </p:cNvSpPr>
              <p:nvPr/>
            </p:nvSpPr>
            <p:spPr bwMode="auto">
              <a:xfrm flipV="1">
                <a:off x="5053" y="1166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54" name="Line 4034"/>
              <p:cNvSpPr>
                <a:spLocks noChangeShapeType="1"/>
              </p:cNvSpPr>
              <p:nvPr/>
            </p:nvSpPr>
            <p:spPr bwMode="auto">
              <a:xfrm flipH="1" flipV="1">
                <a:off x="5053" y="1139"/>
                <a:ext cx="9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53" name="Line 4033"/>
              <p:cNvSpPr>
                <a:spLocks noChangeShapeType="1"/>
              </p:cNvSpPr>
              <p:nvPr/>
            </p:nvSpPr>
            <p:spPr bwMode="auto">
              <a:xfrm flipV="1">
                <a:off x="5053" y="1112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52" name="Line 4032"/>
              <p:cNvSpPr>
                <a:spLocks noChangeShapeType="1"/>
              </p:cNvSpPr>
              <p:nvPr/>
            </p:nvSpPr>
            <p:spPr bwMode="auto">
              <a:xfrm flipV="1">
                <a:off x="5053" y="1085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51" name="Line 4031"/>
              <p:cNvSpPr>
                <a:spLocks noChangeShapeType="1"/>
              </p:cNvSpPr>
              <p:nvPr/>
            </p:nvSpPr>
            <p:spPr bwMode="auto">
              <a:xfrm flipH="1" flipV="1">
                <a:off x="5044" y="1059"/>
                <a:ext cx="9" cy="2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50" name="Line 4030"/>
              <p:cNvSpPr>
                <a:spLocks noChangeShapeType="1"/>
              </p:cNvSpPr>
              <p:nvPr/>
            </p:nvSpPr>
            <p:spPr bwMode="auto">
              <a:xfrm flipH="1" flipV="1">
                <a:off x="5035" y="1041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49" name="Line 4029"/>
              <p:cNvSpPr>
                <a:spLocks noChangeShapeType="1"/>
              </p:cNvSpPr>
              <p:nvPr/>
            </p:nvSpPr>
            <p:spPr bwMode="auto">
              <a:xfrm flipH="1" flipV="1">
                <a:off x="5026" y="1014"/>
                <a:ext cx="9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48" name="Line 4028"/>
              <p:cNvSpPr>
                <a:spLocks noChangeShapeType="1"/>
              </p:cNvSpPr>
              <p:nvPr/>
            </p:nvSpPr>
            <p:spPr bwMode="auto">
              <a:xfrm flipH="1" flipV="1">
                <a:off x="5017" y="987"/>
                <a:ext cx="9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47" name="Line 4027"/>
              <p:cNvSpPr>
                <a:spLocks noChangeShapeType="1"/>
              </p:cNvSpPr>
              <p:nvPr/>
            </p:nvSpPr>
            <p:spPr bwMode="auto">
              <a:xfrm flipH="1" flipV="1">
                <a:off x="4999" y="969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46" name="Line 4026"/>
              <p:cNvSpPr>
                <a:spLocks noChangeShapeType="1"/>
              </p:cNvSpPr>
              <p:nvPr/>
            </p:nvSpPr>
            <p:spPr bwMode="auto">
              <a:xfrm flipH="1" flipV="1">
                <a:off x="4990" y="951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45" name="Line 4025"/>
              <p:cNvSpPr>
                <a:spLocks noChangeShapeType="1"/>
              </p:cNvSpPr>
              <p:nvPr/>
            </p:nvSpPr>
            <p:spPr bwMode="auto">
              <a:xfrm flipH="1" flipV="1">
                <a:off x="4972" y="924"/>
                <a:ext cx="18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44" name="Line 4024"/>
              <p:cNvSpPr>
                <a:spLocks noChangeShapeType="1"/>
              </p:cNvSpPr>
              <p:nvPr/>
            </p:nvSpPr>
            <p:spPr bwMode="auto">
              <a:xfrm flipH="1" flipV="1">
                <a:off x="4954" y="906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43" name="Line 4023"/>
              <p:cNvSpPr>
                <a:spLocks noChangeShapeType="1"/>
              </p:cNvSpPr>
              <p:nvPr/>
            </p:nvSpPr>
            <p:spPr bwMode="auto">
              <a:xfrm flipH="1" flipV="1">
                <a:off x="4936" y="888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42" name="Line 4022"/>
              <p:cNvSpPr>
                <a:spLocks noChangeShapeType="1"/>
              </p:cNvSpPr>
              <p:nvPr/>
            </p:nvSpPr>
            <p:spPr bwMode="auto">
              <a:xfrm flipH="1" flipV="1">
                <a:off x="4918" y="870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41" name="Line 4021"/>
              <p:cNvSpPr>
                <a:spLocks noChangeShapeType="1"/>
              </p:cNvSpPr>
              <p:nvPr/>
            </p:nvSpPr>
            <p:spPr bwMode="auto">
              <a:xfrm flipH="1" flipV="1">
                <a:off x="4891" y="861"/>
                <a:ext cx="2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40" name="Line 4020"/>
              <p:cNvSpPr>
                <a:spLocks noChangeShapeType="1"/>
              </p:cNvSpPr>
              <p:nvPr/>
            </p:nvSpPr>
            <p:spPr bwMode="auto">
              <a:xfrm flipH="1" flipV="1">
                <a:off x="4873" y="843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39" name="Line 4019"/>
              <p:cNvSpPr>
                <a:spLocks noChangeShapeType="1"/>
              </p:cNvSpPr>
              <p:nvPr/>
            </p:nvSpPr>
            <p:spPr bwMode="auto">
              <a:xfrm flipH="1" flipV="1">
                <a:off x="4855" y="834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38" name="Line 4018"/>
              <p:cNvSpPr>
                <a:spLocks noChangeShapeType="1"/>
              </p:cNvSpPr>
              <p:nvPr/>
            </p:nvSpPr>
            <p:spPr bwMode="auto">
              <a:xfrm flipH="1" flipV="1">
                <a:off x="4828" y="825"/>
                <a:ext cx="2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37" name="Line 4017"/>
              <p:cNvSpPr>
                <a:spLocks noChangeShapeType="1"/>
              </p:cNvSpPr>
              <p:nvPr/>
            </p:nvSpPr>
            <p:spPr bwMode="auto">
              <a:xfrm flipH="1" flipV="1">
                <a:off x="4801" y="816"/>
                <a:ext cx="2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36" name="Line 4016"/>
              <p:cNvSpPr>
                <a:spLocks noChangeShapeType="1"/>
              </p:cNvSpPr>
              <p:nvPr/>
            </p:nvSpPr>
            <p:spPr bwMode="auto">
              <a:xfrm flipH="1" flipV="1">
                <a:off x="4774" y="807"/>
                <a:ext cx="2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35" name="Line 4015"/>
              <p:cNvSpPr>
                <a:spLocks noChangeShapeType="1"/>
              </p:cNvSpPr>
              <p:nvPr/>
            </p:nvSpPr>
            <p:spPr bwMode="auto">
              <a:xfrm flipH="1" flipV="1">
                <a:off x="4756" y="798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34" name="Line 4014"/>
              <p:cNvSpPr>
                <a:spLocks noChangeShapeType="1"/>
              </p:cNvSpPr>
              <p:nvPr/>
            </p:nvSpPr>
            <p:spPr bwMode="auto">
              <a:xfrm flipH="1">
                <a:off x="4729" y="798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33" name="Line 4013"/>
              <p:cNvSpPr>
                <a:spLocks noChangeShapeType="1"/>
              </p:cNvSpPr>
              <p:nvPr/>
            </p:nvSpPr>
            <p:spPr bwMode="auto">
              <a:xfrm flipH="1">
                <a:off x="4702" y="798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32" name="Line 4012"/>
              <p:cNvSpPr>
                <a:spLocks noChangeShapeType="1"/>
              </p:cNvSpPr>
              <p:nvPr/>
            </p:nvSpPr>
            <p:spPr bwMode="auto">
              <a:xfrm flipH="1">
                <a:off x="4675" y="798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31" name="Line 4011"/>
              <p:cNvSpPr>
                <a:spLocks noChangeShapeType="1"/>
              </p:cNvSpPr>
              <p:nvPr/>
            </p:nvSpPr>
            <p:spPr bwMode="auto">
              <a:xfrm flipH="1">
                <a:off x="4648" y="798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30" name="Line 4010"/>
              <p:cNvSpPr>
                <a:spLocks noChangeShapeType="1"/>
              </p:cNvSpPr>
              <p:nvPr/>
            </p:nvSpPr>
            <p:spPr bwMode="auto">
              <a:xfrm flipH="1">
                <a:off x="4621" y="798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29" name="Line 4009"/>
              <p:cNvSpPr>
                <a:spLocks noChangeShapeType="1"/>
              </p:cNvSpPr>
              <p:nvPr/>
            </p:nvSpPr>
            <p:spPr bwMode="auto">
              <a:xfrm flipH="1">
                <a:off x="4604" y="798"/>
                <a:ext cx="1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28" name="Line 4008"/>
              <p:cNvSpPr>
                <a:spLocks noChangeShapeType="1"/>
              </p:cNvSpPr>
              <p:nvPr/>
            </p:nvSpPr>
            <p:spPr bwMode="auto">
              <a:xfrm flipH="1">
                <a:off x="4577" y="807"/>
                <a:ext cx="2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27" name="Line 4007"/>
              <p:cNvSpPr>
                <a:spLocks noChangeShapeType="1"/>
              </p:cNvSpPr>
              <p:nvPr/>
            </p:nvSpPr>
            <p:spPr bwMode="auto">
              <a:xfrm flipH="1">
                <a:off x="4550" y="816"/>
                <a:ext cx="2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26" name="Line 4006"/>
              <p:cNvSpPr>
                <a:spLocks noChangeShapeType="1"/>
              </p:cNvSpPr>
              <p:nvPr/>
            </p:nvSpPr>
            <p:spPr bwMode="auto">
              <a:xfrm flipH="1">
                <a:off x="4532" y="825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25" name="Line 4005"/>
              <p:cNvSpPr>
                <a:spLocks noChangeShapeType="1"/>
              </p:cNvSpPr>
              <p:nvPr/>
            </p:nvSpPr>
            <p:spPr bwMode="auto">
              <a:xfrm flipH="1">
                <a:off x="4505" y="834"/>
                <a:ext cx="2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24" name="Line 4004"/>
              <p:cNvSpPr>
                <a:spLocks noChangeShapeType="1"/>
              </p:cNvSpPr>
              <p:nvPr/>
            </p:nvSpPr>
            <p:spPr bwMode="auto">
              <a:xfrm flipH="1">
                <a:off x="4487" y="843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23" name="Line 4003"/>
              <p:cNvSpPr>
                <a:spLocks noChangeShapeType="1"/>
              </p:cNvSpPr>
              <p:nvPr/>
            </p:nvSpPr>
            <p:spPr bwMode="auto">
              <a:xfrm flipH="1">
                <a:off x="4460" y="861"/>
                <a:ext cx="2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22" name="Line 4002"/>
              <p:cNvSpPr>
                <a:spLocks noChangeShapeType="1"/>
              </p:cNvSpPr>
              <p:nvPr/>
            </p:nvSpPr>
            <p:spPr bwMode="auto">
              <a:xfrm flipH="1">
                <a:off x="4442" y="870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21" name="Line 4001"/>
              <p:cNvSpPr>
                <a:spLocks noChangeShapeType="1"/>
              </p:cNvSpPr>
              <p:nvPr/>
            </p:nvSpPr>
            <p:spPr bwMode="auto">
              <a:xfrm flipH="1">
                <a:off x="4424" y="888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20" name="Line 4000"/>
              <p:cNvSpPr>
                <a:spLocks noChangeShapeType="1"/>
              </p:cNvSpPr>
              <p:nvPr/>
            </p:nvSpPr>
            <p:spPr bwMode="auto">
              <a:xfrm flipH="1">
                <a:off x="4406" y="906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19" name="Line 3999"/>
              <p:cNvSpPr>
                <a:spLocks noChangeShapeType="1"/>
              </p:cNvSpPr>
              <p:nvPr/>
            </p:nvSpPr>
            <p:spPr bwMode="auto">
              <a:xfrm flipH="1">
                <a:off x="4397" y="924"/>
                <a:ext cx="9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18" name="Line 3998"/>
              <p:cNvSpPr>
                <a:spLocks noChangeShapeType="1"/>
              </p:cNvSpPr>
              <p:nvPr/>
            </p:nvSpPr>
            <p:spPr bwMode="auto">
              <a:xfrm flipH="1">
                <a:off x="4379" y="951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17" name="Line 3997"/>
              <p:cNvSpPr>
                <a:spLocks noChangeShapeType="1"/>
              </p:cNvSpPr>
              <p:nvPr/>
            </p:nvSpPr>
            <p:spPr bwMode="auto">
              <a:xfrm flipH="1">
                <a:off x="4361" y="969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16" name="Line 3996"/>
              <p:cNvSpPr>
                <a:spLocks noChangeShapeType="1"/>
              </p:cNvSpPr>
              <p:nvPr/>
            </p:nvSpPr>
            <p:spPr bwMode="auto">
              <a:xfrm flipH="1">
                <a:off x="4352" y="987"/>
                <a:ext cx="9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15" name="Line 3995"/>
              <p:cNvSpPr>
                <a:spLocks noChangeShapeType="1"/>
              </p:cNvSpPr>
              <p:nvPr/>
            </p:nvSpPr>
            <p:spPr bwMode="auto">
              <a:xfrm flipH="1">
                <a:off x="4343" y="1014"/>
                <a:ext cx="9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14" name="Line 3994"/>
              <p:cNvSpPr>
                <a:spLocks noChangeShapeType="1"/>
              </p:cNvSpPr>
              <p:nvPr/>
            </p:nvSpPr>
            <p:spPr bwMode="auto">
              <a:xfrm flipH="1">
                <a:off x="4334" y="1041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13" name="Line 3993"/>
              <p:cNvSpPr>
                <a:spLocks noChangeShapeType="1"/>
              </p:cNvSpPr>
              <p:nvPr/>
            </p:nvSpPr>
            <p:spPr bwMode="auto">
              <a:xfrm>
                <a:off x="4334" y="1059"/>
                <a:ext cx="1" cy="2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12" name="Line 3992"/>
              <p:cNvSpPr>
                <a:spLocks noChangeShapeType="1"/>
              </p:cNvSpPr>
              <p:nvPr/>
            </p:nvSpPr>
            <p:spPr bwMode="auto">
              <a:xfrm>
                <a:off x="4334" y="1085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11" name="Line 3991"/>
              <p:cNvSpPr>
                <a:spLocks noChangeShapeType="1"/>
              </p:cNvSpPr>
              <p:nvPr/>
            </p:nvSpPr>
            <p:spPr bwMode="auto">
              <a:xfrm>
                <a:off x="4693" y="1462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10" name="Line 3990"/>
              <p:cNvSpPr>
                <a:spLocks noChangeShapeType="1"/>
              </p:cNvSpPr>
              <p:nvPr/>
            </p:nvSpPr>
            <p:spPr bwMode="auto">
              <a:xfrm>
                <a:off x="4711" y="1462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09" name="Line 3989"/>
              <p:cNvSpPr>
                <a:spLocks noChangeShapeType="1"/>
              </p:cNvSpPr>
              <p:nvPr/>
            </p:nvSpPr>
            <p:spPr bwMode="auto">
              <a:xfrm>
                <a:off x="4729" y="1462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08" name="Line 3988"/>
              <p:cNvSpPr>
                <a:spLocks noChangeShapeType="1"/>
              </p:cNvSpPr>
              <p:nvPr/>
            </p:nvSpPr>
            <p:spPr bwMode="auto">
              <a:xfrm flipV="1">
                <a:off x="4756" y="1453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07" name="Line 3987"/>
              <p:cNvSpPr>
                <a:spLocks noChangeShapeType="1"/>
              </p:cNvSpPr>
              <p:nvPr/>
            </p:nvSpPr>
            <p:spPr bwMode="auto">
              <a:xfrm flipV="1">
                <a:off x="4774" y="1444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06" name="Line 3986"/>
              <p:cNvSpPr>
                <a:spLocks noChangeShapeType="1"/>
              </p:cNvSpPr>
              <p:nvPr/>
            </p:nvSpPr>
            <p:spPr bwMode="auto">
              <a:xfrm flipV="1">
                <a:off x="4792" y="1435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05" name="Line 3985"/>
              <p:cNvSpPr>
                <a:spLocks noChangeShapeType="1"/>
              </p:cNvSpPr>
              <p:nvPr/>
            </p:nvSpPr>
            <p:spPr bwMode="auto">
              <a:xfrm flipV="1">
                <a:off x="4810" y="1426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04" name="Line 3984"/>
              <p:cNvSpPr>
                <a:spLocks noChangeShapeType="1"/>
              </p:cNvSpPr>
              <p:nvPr/>
            </p:nvSpPr>
            <p:spPr bwMode="auto">
              <a:xfrm flipV="1">
                <a:off x="4828" y="1417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03" name="Line 3983"/>
              <p:cNvSpPr>
                <a:spLocks noChangeShapeType="1"/>
              </p:cNvSpPr>
              <p:nvPr/>
            </p:nvSpPr>
            <p:spPr bwMode="auto">
              <a:xfrm flipV="1">
                <a:off x="4846" y="1408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02" name="Line 3982"/>
              <p:cNvSpPr>
                <a:spLocks noChangeShapeType="1"/>
              </p:cNvSpPr>
              <p:nvPr/>
            </p:nvSpPr>
            <p:spPr bwMode="auto">
              <a:xfrm flipV="1">
                <a:off x="4864" y="1390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01" name="Line 3981"/>
              <p:cNvSpPr>
                <a:spLocks noChangeShapeType="1"/>
              </p:cNvSpPr>
              <p:nvPr/>
            </p:nvSpPr>
            <p:spPr bwMode="auto">
              <a:xfrm flipV="1">
                <a:off x="4882" y="1382"/>
                <a:ext cx="18" cy="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100" name="Line 3980"/>
              <p:cNvSpPr>
                <a:spLocks noChangeShapeType="1"/>
              </p:cNvSpPr>
              <p:nvPr/>
            </p:nvSpPr>
            <p:spPr bwMode="auto">
              <a:xfrm flipV="1">
                <a:off x="4900" y="1364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99" name="Line 3979"/>
              <p:cNvSpPr>
                <a:spLocks noChangeShapeType="1"/>
              </p:cNvSpPr>
              <p:nvPr/>
            </p:nvSpPr>
            <p:spPr bwMode="auto">
              <a:xfrm flipV="1">
                <a:off x="4918" y="1346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98" name="Line 3978"/>
              <p:cNvSpPr>
                <a:spLocks noChangeShapeType="1"/>
              </p:cNvSpPr>
              <p:nvPr/>
            </p:nvSpPr>
            <p:spPr bwMode="auto">
              <a:xfrm flipV="1">
                <a:off x="4927" y="1328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97" name="Line 3977"/>
              <p:cNvSpPr>
                <a:spLocks noChangeShapeType="1"/>
              </p:cNvSpPr>
              <p:nvPr/>
            </p:nvSpPr>
            <p:spPr bwMode="auto">
              <a:xfrm flipV="1">
                <a:off x="4945" y="1310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96" name="Line 3976"/>
              <p:cNvSpPr>
                <a:spLocks noChangeShapeType="1"/>
              </p:cNvSpPr>
              <p:nvPr/>
            </p:nvSpPr>
            <p:spPr bwMode="auto">
              <a:xfrm flipV="1">
                <a:off x="4954" y="1292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95" name="Line 3975"/>
              <p:cNvSpPr>
                <a:spLocks noChangeShapeType="1"/>
              </p:cNvSpPr>
              <p:nvPr/>
            </p:nvSpPr>
            <p:spPr bwMode="auto">
              <a:xfrm flipV="1">
                <a:off x="4963" y="1274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94" name="Line 3974"/>
              <p:cNvSpPr>
                <a:spLocks noChangeShapeType="1"/>
              </p:cNvSpPr>
              <p:nvPr/>
            </p:nvSpPr>
            <p:spPr bwMode="auto">
              <a:xfrm flipV="1">
                <a:off x="4972" y="1256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93" name="Line 3973"/>
              <p:cNvSpPr>
                <a:spLocks noChangeShapeType="1"/>
              </p:cNvSpPr>
              <p:nvPr/>
            </p:nvSpPr>
            <p:spPr bwMode="auto">
              <a:xfrm flipV="1">
                <a:off x="4981" y="1238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92" name="Line 3972"/>
              <p:cNvSpPr>
                <a:spLocks noChangeShapeType="1"/>
              </p:cNvSpPr>
              <p:nvPr/>
            </p:nvSpPr>
            <p:spPr bwMode="auto">
              <a:xfrm flipV="1">
                <a:off x="4981" y="1211"/>
                <a:ext cx="9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91" name="Line 3971"/>
              <p:cNvSpPr>
                <a:spLocks noChangeShapeType="1"/>
              </p:cNvSpPr>
              <p:nvPr/>
            </p:nvSpPr>
            <p:spPr bwMode="auto">
              <a:xfrm flipV="1">
                <a:off x="4990" y="1193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90" name="Line 3970"/>
              <p:cNvSpPr>
                <a:spLocks noChangeShapeType="1"/>
              </p:cNvSpPr>
              <p:nvPr/>
            </p:nvSpPr>
            <p:spPr bwMode="auto">
              <a:xfrm flipV="1">
                <a:off x="4990" y="1175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89" name="Line 3969"/>
              <p:cNvSpPr>
                <a:spLocks noChangeShapeType="1"/>
              </p:cNvSpPr>
              <p:nvPr/>
            </p:nvSpPr>
            <p:spPr bwMode="auto">
              <a:xfrm flipV="1">
                <a:off x="4990" y="1166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88" name="Oval 3968"/>
              <p:cNvSpPr>
                <a:spLocks noChangeArrowheads="1"/>
              </p:cNvSpPr>
              <p:nvPr/>
            </p:nvSpPr>
            <p:spPr bwMode="auto">
              <a:xfrm>
                <a:off x="4837" y="1139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87" name="Oval 3967"/>
              <p:cNvSpPr>
                <a:spLocks noChangeArrowheads="1"/>
              </p:cNvSpPr>
              <p:nvPr/>
            </p:nvSpPr>
            <p:spPr bwMode="auto">
              <a:xfrm>
                <a:off x="4487" y="1139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86" name="Line 3966"/>
              <p:cNvSpPr>
                <a:spLocks noChangeShapeType="1"/>
              </p:cNvSpPr>
              <p:nvPr/>
            </p:nvSpPr>
            <p:spPr bwMode="auto">
              <a:xfrm>
                <a:off x="4325" y="1121"/>
                <a:ext cx="1" cy="8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85" name="Line 3965"/>
              <p:cNvSpPr>
                <a:spLocks noChangeShapeType="1"/>
              </p:cNvSpPr>
              <p:nvPr/>
            </p:nvSpPr>
            <p:spPr bwMode="auto">
              <a:xfrm flipH="1">
                <a:off x="4577" y="1103"/>
                <a:ext cx="53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84" name="Line 3964"/>
              <p:cNvSpPr>
                <a:spLocks noChangeShapeType="1"/>
              </p:cNvSpPr>
              <p:nvPr/>
            </p:nvSpPr>
            <p:spPr bwMode="auto">
              <a:xfrm flipH="1">
                <a:off x="4612" y="1166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83" name="Line 3963"/>
              <p:cNvSpPr>
                <a:spLocks noChangeShapeType="1"/>
              </p:cNvSpPr>
              <p:nvPr/>
            </p:nvSpPr>
            <p:spPr bwMode="auto">
              <a:xfrm flipV="1">
                <a:off x="4604" y="1076"/>
                <a:ext cx="1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82" name="Line 3962"/>
              <p:cNvSpPr>
                <a:spLocks noChangeShapeType="1"/>
              </p:cNvSpPr>
              <p:nvPr/>
            </p:nvSpPr>
            <p:spPr bwMode="auto">
              <a:xfrm flipH="1">
                <a:off x="4648" y="1211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81" name="Line 3961"/>
              <p:cNvSpPr>
                <a:spLocks noChangeShapeType="1"/>
              </p:cNvSpPr>
              <p:nvPr/>
            </p:nvSpPr>
            <p:spPr bwMode="auto">
              <a:xfrm flipH="1">
                <a:off x="4648" y="1112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80" name="Line 3960"/>
              <p:cNvSpPr>
                <a:spLocks noChangeShapeType="1"/>
              </p:cNvSpPr>
              <p:nvPr/>
            </p:nvSpPr>
            <p:spPr bwMode="auto">
              <a:xfrm flipV="1">
                <a:off x="4648" y="1112"/>
                <a:ext cx="1" cy="9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79" name="Line 3959"/>
              <p:cNvSpPr>
                <a:spLocks noChangeShapeType="1"/>
              </p:cNvSpPr>
              <p:nvPr/>
            </p:nvSpPr>
            <p:spPr bwMode="auto">
              <a:xfrm>
                <a:off x="4675" y="1112"/>
                <a:ext cx="1" cy="9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78" name="Line 3958"/>
              <p:cNvSpPr>
                <a:spLocks noChangeShapeType="1"/>
              </p:cNvSpPr>
              <p:nvPr/>
            </p:nvSpPr>
            <p:spPr bwMode="auto">
              <a:xfrm>
                <a:off x="4711" y="1112"/>
                <a:ext cx="1" cy="9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77" name="Line 3957"/>
              <p:cNvSpPr>
                <a:spLocks noChangeShapeType="1"/>
              </p:cNvSpPr>
              <p:nvPr/>
            </p:nvSpPr>
            <p:spPr bwMode="auto">
              <a:xfrm>
                <a:off x="4720" y="1166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76" name="Line 3956"/>
              <p:cNvSpPr>
                <a:spLocks noChangeShapeType="1"/>
              </p:cNvSpPr>
              <p:nvPr/>
            </p:nvSpPr>
            <p:spPr bwMode="auto">
              <a:xfrm>
                <a:off x="4720" y="1112"/>
                <a:ext cx="1" cy="9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75" name="Line 3955"/>
              <p:cNvSpPr>
                <a:spLocks noChangeShapeType="1"/>
              </p:cNvSpPr>
              <p:nvPr/>
            </p:nvSpPr>
            <p:spPr bwMode="auto">
              <a:xfrm flipV="1">
                <a:off x="4711" y="1112"/>
                <a:ext cx="1" cy="9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74" name="Line 3954"/>
              <p:cNvSpPr>
                <a:spLocks noChangeShapeType="1"/>
              </p:cNvSpPr>
              <p:nvPr/>
            </p:nvSpPr>
            <p:spPr bwMode="auto">
              <a:xfrm flipV="1">
                <a:off x="710" y="2010"/>
                <a:ext cx="1" cy="89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73" name="Line 3953"/>
              <p:cNvSpPr>
                <a:spLocks noChangeShapeType="1"/>
              </p:cNvSpPr>
              <p:nvPr/>
            </p:nvSpPr>
            <p:spPr bwMode="auto">
              <a:xfrm flipV="1">
                <a:off x="279" y="1471"/>
                <a:ext cx="1" cy="628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72" name="Line 3952"/>
              <p:cNvSpPr>
                <a:spLocks noChangeShapeType="1"/>
              </p:cNvSpPr>
              <p:nvPr/>
            </p:nvSpPr>
            <p:spPr bwMode="auto">
              <a:xfrm>
                <a:off x="279" y="2099"/>
                <a:ext cx="341" cy="34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71" name="Line 3951"/>
              <p:cNvSpPr>
                <a:spLocks noChangeShapeType="1"/>
              </p:cNvSpPr>
              <p:nvPr/>
            </p:nvSpPr>
            <p:spPr bwMode="auto">
              <a:xfrm flipV="1">
                <a:off x="3012" y="1525"/>
                <a:ext cx="764" cy="763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70" name="Line 3950"/>
              <p:cNvSpPr>
                <a:spLocks noChangeShapeType="1"/>
              </p:cNvSpPr>
              <p:nvPr/>
            </p:nvSpPr>
            <p:spPr bwMode="auto">
              <a:xfrm>
                <a:off x="2437" y="1417"/>
                <a:ext cx="746" cy="745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69" name="Line 3949"/>
              <p:cNvSpPr>
                <a:spLocks noChangeShapeType="1"/>
              </p:cNvSpPr>
              <p:nvPr/>
            </p:nvSpPr>
            <p:spPr bwMode="auto">
              <a:xfrm>
                <a:off x="1349" y="798"/>
                <a:ext cx="1312" cy="1310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68" name="Line 3948"/>
              <p:cNvSpPr>
                <a:spLocks noChangeShapeType="1"/>
              </p:cNvSpPr>
              <p:nvPr/>
            </p:nvSpPr>
            <p:spPr bwMode="auto">
              <a:xfrm flipV="1">
                <a:off x="2661" y="2108"/>
                <a:ext cx="1" cy="260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67" name="Line 3947"/>
              <p:cNvSpPr>
                <a:spLocks noChangeShapeType="1"/>
              </p:cNvSpPr>
              <p:nvPr/>
            </p:nvSpPr>
            <p:spPr bwMode="auto">
              <a:xfrm flipV="1">
                <a:off x="2841" y="2027"/>
                <a:ext cx="1" cy="34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66" name="Line 3946"/>
              <p:cNvSpPr>
                <a:spLocks noChangeShapeType="1"/>
              </p:cNvSpPr>
              <p:nvPr/>
            </p:nvSpPr>
            <p:spPr bwMode="auto">
              <a:xfrm flipH="1">
                <a:off x="836" y="2575"/>
                <a:ext cx="5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65" name="Line 3945"/>
              <p:cNvSpPr>
                <a:spLocks noChangeShapeType="1"/>
              </p:cNvSpPr>
              <p:nvPr/>
            </p:nvSpPr>
            <p:spPr bwMode="auto">
              <a:xfrm flipV="1">
                <a:off x="836" y="2539"/>
                <a:ext cx="1" cy="3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64" name="Line 3944"/>
              <p:cNvSpPr>
                <a:spLocks noChangeShapeType="1"/>
              </p:cNvSpPr>
              <p:nvPr/>
            </p:nvSpPr>
            <p:spPr bwMode="auto">
              <a:xfrm flipV="1">
                <a:off x="836" y="2521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63" name="Line 3943"/>
              <p:cNvSpPr>
                <a:spLocks noChangeShapeType="1"/>
              </p:cNvSpPr>
              <p:nvPr/>
            </p:nvSpPr>
            <p:spPr bwMode="auto">
              <a:xfrm>
                <a:off x="845" y="2521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62" name="Line 3942"/>
              <p:cNvSpPr>
                <a:spLocks noChangeShapeType="1"/>
              </p:cNvSpPr>
              <p:nvPr/>
            </p:nvSpPr>
            <p:spPr bwMode="auto">
              <a:xfrm>
                <a:off x="854" y="2521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61" name="Line 3941"/>
              <p:cNvSpPr>
                <a:spLocks noChangeShapeType="1"/>
              </p:cNvSpPr>
              <p:nvPr/>
            </p:nvSpPr>
            <p:spPr bwMode="auto">
              <a:xfrm>
                <a:off x="863" y="2539"/>
                <a:ext cx="1" cy="3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60" name="Line 3940"/>
              <p:cNvSpPr>
                <a:spLocks noChangeShapeType="1"/>
              </p:cNvSpPr>
              <p:nvPr/>
            </p:nvSpPr>
            <p:spPr bwMode="auto">
              <a:xfrm flipV="1">
                <a:off x="872" y="2476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59" name="Line 3939"/>
              <p:cNvSpPr>
                <a:spLocks noChangeShapeType="1"/>
              </p:cNvSpPr>
              <p:nvPr/>
            </p:nvSpPr>
            <p:spPr bwMode="auto">
              <a:xfrm flipV="1">
                <a:off x="890" y="2449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58" name="Line 3938"/>
              <p:cNvSpPr>
                <a:spLocks noChangeShapeType="1"/>
              </p:cNvSpPr>
              <p:nvPr/>
            </p:nvSpPr>
            <p:spPr bwMode="auto">
              <a:xfrm flipH="1" flipV="1">
                <a:off x="872" y="2431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57" name="Line 3937"/>
              <p:cNvSpPr>
                <a:spLocks noChangeShapeType="1"/>
              </p:cNvSpPr>
              <p:nvPr/>
            </p:nvSpPr>
            <p:spPr bwMode="auto">
              <a:xfrm flipH="1">
                <a:off x="845" y="2431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56" name="Line 3936"/>
              <p:cNvSpPr>
                <a:spLocks noChangeShapeType="1"/>
              </p:cNvSpPr>
              <p:nvPr/>
            </p:nvSpPr>
            <p:spPr bwMode="auto">
              <a:xfrm flipH="1">
                <a:off x="836" y="2431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55" name="Line 3935"/>
              <p:cNvSpPr>
                <a:spLocks noChangeShapeType="1"/>
              </p:cNvSpPr>
              <p:nvPr/>
            </p:nvSpPr>
            <p:spPr bwMode="auto">
              <a:xfrm>
                <a:off x="836" y="2449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54" name="Line 3934"/>
              <p:cNvSpPr>
                <a:spLocks noChangeShapeType="1"/>
              </p:cNvSpPr>
              <p:nvPr/>
            </p:nvSpPr>
            <p:spPr bwMode="auto">
              <a:xfrm>
                <a:off x="836" y="2476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53" name="Line 3933"/>
              <p:cNvSpPr>
                <a:spLocks noChangeShapeType="1"/>
              </p:cNvSpPr>
              <p:nvPr/>
            </p:nvSpPr>
            <p:spPr bwMode="auto">
              <a:xfrm>
                <a:off x="845" y="2494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52" name="Line 3932"/>
              <p:cNvSpPr>
                <a:spLocks noChangeShapeType="1"/>
              </p:cNvSpPr>
              <p:nvPr/>
            </p:nvSpPr>
            <p:spPr bwMode="auto">
              <a:xfrm flipH="1">
                <a:off x="836" y="2377"/>
                <a:ext cx="5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51" name="Line 3931"/>
              <p:cNvSpPr>
                <a:spLocks noChangeShapeType="1"/>
              </p:cNvSpPr>
              <p:nvPr/>
            </p:nvSpPr>
            <p:spPr bwMode="auto">
              <a:xfrm flipV="1">
                <a:off x="836" y="2350"/>
                <a:ext cx="1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50" name="Line 3930"/>
              <p:cNvSpPr>
                <a:spLocks noChangeShapeType="1"/>
              </p:cNvSpPr>
              <p:nvPr/>
            </p:nvSpPr>
            <p:spPr bwMode="auto">
              <a:xfrm>
                <a:off x="620" y="2530"/>
                <a:ext cx="17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49" name="Line 3929"/>
              <p:cNvSpPr>
                <a:spLocks noChangeShapeType="1"/>
              </p:cNvSpPr>
              <p:nvPr/>
            </p:nvSpPr>
            <p:spPr bwMode="auto">
              <a:xfrm flipV="1">
                <a:off x="791" y="2010"/>
                <a:ext cx="1" cy="520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48" name="Line 3928"/>
              <p:cNvSpPr>
                <a:spLocks noChangeShapeType="1"/>
              </p:cNvSpPr>
              <p:nvPr/>
            </p:nvSpPr>
            <p:spPr bwMode="auto">
              <a:xfrm flipH="1">
                <a:off x="620" y="2010"/>
                <a:ext cx="17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47" name="Line 3927"/>
              <p:cNvSpPr>
                <a:spLocks noChangeShapeType="1"/>
              </p:cNvSpPr>
              <p:nvPr/>
            </p:nvSpPr>
            <p:spPr bwMode="auto">
              <a:xfrm>
                <a:off x="620" y="2010"/>
                <a:ext cx="1" cy="520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</p:grpSp>
        <p:grpSp>
          <p:nvGrpSpPr>
            <p:cNvPr id="8845" name="Group 3725"/>
            <p:cNvGrpSpPr>
              <a:grpSpLocks/>
            </p:cNvGrpSpPr>
            <p:nvPr/>
          </p:nvGrpSpPr>
          <p:grpSpPr bwMode="auto">
            <a:xfrm>
              <a:off x="162" y="2010"/>
              <a:ext cx="3840" cy="2629"/>
              <a:chOff x="162" y="2010"/>
              <a:chExt cx="3840" cy="2629"/>
            </a:xfrm>
            <a:grpFill/>
          </p:grpSpPr>
          <p:sp>
            <p:nvSpPr>
              <p:cNvPr id="9045" name="Line 3925"/>
              <p:cNvSpPr>
                <a:spLocks noChangeShapeType="1"/>
              </p:cNvSpPr>
              <p:nvPr/>
            </p:nvSpPr>
            <p:spPr bwMode="auto">
              <a:xfrm>
                <a:off x="791" y="2010"/>
                <a:ext cx="1" cy="520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44" name="Line 3924"/>
              <p:cNvSpPr>
                <a:spLocks noChangeShapeType="1"/>
              </p:cNvSpPr>
              <p:nvPr/>
            </p:nvSpPr>
            <p:spPr bwMode="auto">
              <a:xfrm>
                <a:off x="620" y="2010"/>
                <a:ext cx="1" cy="340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43" name="Oval 3923"/>
              <p:cNvSpPr>
                <a:spLocks noChangeArrowheads="1"/>
              </p:cNvSpPr>
              <p:nvPr/>
            </p:nvSpPr>
            <p:spPr bwMode="auto">
              <a:xfrm>
                <a:off x="683" y="2072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42" name="Line 3922"/>
              <p:cNvSpPr>
                <a:spLocks noChangeShapeType="1"/>
              </p:cNvSpPr>
              <p:nvPr/>
            </p:nvSpPr>
            <p:spPr bwMode="auto">
              <a:xfrm>
                <a:off x="620" y="2530"/>
                <a:ext cx="17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41" name="Oval 3921"/>
              <p:cNvSpPr>
                <a:spLocks noChangeArrowheads="1"/>
              </p:cNvSpPr>
              <p:nvPr/>
            </p:nvSpPr>
            <p:spPr bwMode="auto">
              <a:xfrm>
                <a:off x="683" y="2243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40" name="Oval 3920"/>
              <p:cNvSpPr>
                <a:spLocks noChangeArrowheads="1"/>
              </p:cNvSpPr>
              <p:nvPr/>
            </p:nvSpPr>
            <p:spPr bwMode="auto">
              <a:xfrm>
                <a:off x="683" y="2413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39" name="Line 3919"/>
              <p:cNvSpPr>
                <a:spLocks noChangeShapeType="1"/>
              </p:cNvSpPr>
              <p:nvPr/>
            </p:nvSpPr>
            <p:spPr bwMode="auto">
              <a:xfrm>
                <a:off x="620" y="2368"/>
                <a:ext cx="63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38" name="Line 3918"/>
              <p:cNvSpPr>
                <a:spLocks noChangeShapeType="1"/>
              </p:cNvSpPr>
              <p:nvPr/>
            </p:nvSpPr>
            <p:spPr bwMode="auto">
              <a:xfrm flipH="1" flipV="1">
                <a:off x="620" y="2368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37" name="Line 3917"/>
              <p:cNvSpPr>
                <a:spLocks noChangeShapeType="1"/>
              </p:cNvSpPr>
              <p:nvPr/>
            </p:nvSpPr>
            <p:spPr bwMode="auto">
              <a:xfrm>
                <a:off x="620" y="2395"/>
                <a:ext cx="1" cy="13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36" name="Line 3916"/>
              <p:cNvSpPr>
                <a:spLocks noChangeShapeType="1"/>
              </p:cNvSpPr>
              <p:nvPr/>
            </p:nvSpPr>
            <p:spPr bwMode="auto">
              <a:xfrm>
                <a:off x="620" y="2010"/>
                <a:ext cx="17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35" name="Line 3915"/>
              <p:cNvSpPr>
                <a:spLocks noChangeShapeType="1"/>
              </p:cNvSpPr>
              <p:nvPr/>
            </p:nvSpPr>
            <p:spPr bwMode="auto">
              <a:xfrm>
                <a:off x="1645" y="2494"/>
                <a:ext cx="1331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34" name="Line 3914"/>
              <p:cNvSpPr>
                <a:spLocks noChangeShapeType="1"/>
              </p:cNvSpPr>
              <p:nvPr/>
            </p:nvSpPr>
            <p:spPr bwMode="auto">
              <a:xfrm>
                <a:off x="162" y="4620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33" name="Line 3913"/>
              <p:cNvSpPr>
                <a:spLocks noChangeShapeType="1"/>
              </p:cNvSpPr>
              <p:nvPr/>
            </p:nvSpPr>
            <p:spPr bwMode="auto">
              <a:xfrm>
                <a:off x="180" y="4638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32" name="Line 3912"/>
              <p:cNvSpPr>
                <a:spLocks noChangeShapeType="1"/>
              </p:cNvSpPr>
              <p:nvPr/>
            </p:nvSpPr>
            <p:spPr bwMode="auto">
              <a:xfrm flipV="1">
                <a:off x="198" y="4620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31" name="Line 3911"/>
              <p:cNvSpPr>
                <a:spLocks noChangeShapeType="1"/>
              </p:cNvSpPr>
              <p:nvPr/>
            </p:nvSpPr>
            <p:spPr bwMode="auto">
              <a:xfrm flipH="1" flipV="1">
                <a:off x="162" y="4557"/>
                <a:ext cx="54" cy="6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30" name="Line 3910"/>
              <p:cNvSpPr>
                <a:spLocks noChangeShapeType="1"/>
              </p:cNvSpPr>
              <p:nvPr/>
            </p:nvSpPr>
            <p:spPr bwMode="auto">
              <a:xfrm flipV="1">
                <a:off x="162" y="4539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29" name="Line 3909"/>
              <p:cNvSpPr>
                <a:spLocks noChangeShapeType="1"/>
              </p:cNvSpPr>
              <p:nvPr/>
            </p:nvSpPr>
            <p:spPr bwMode="auto">
              <a:xfrm>
                <a:off x="180" y="4539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28" name="Line 3908"/>
              <p:cNvSpPr>
                <a:spLocks noChangeShapeType="1"/>
              </p:cNvSpPr>
              <p:nvPr/>
            </p:nvSpPr>
            <p:spPr bwMode="auto">
              <a:xfrm>
                <a:off x="198" y="4539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27" name="Line 3907"/>
              <p:cNvSpPr>
                <a:spLocks noChangeShapeType="1"/>
              </p:cNvSpPr>
              <p:nvPr/>
            </p:nvSpPr>
            <p:spPr bwMode="auto">
              <a:xfrm>
                <a:off x="243" y="4638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26" name="Line 3906"/>
              <p:cNvSpPr>
                <a:spLocks noChangeShapeType="1"/>
              </p:cNvSpPr>
              <p:nvPr/>
            </p:nvSpPr>
            <p:spPr bwMode="auto">
              <a:xfrm flipV="1">
                <a:off x="288" y="4620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25" name="Line 3905"/>
              <p:cNvSpPr>
                <a:spLocks noChangeShapeType="1"/>
              </p:cNvSpPr>
              <p:nvPr/>
            </p:nvSpPr>
            <p:spPr bwMode="auto">
              <a:xfrm flipV="1">
                <a:off x="306" y="4557"/>
                <a:ext cx="1" cy="6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24" name="Line 3904"/>
              <p:cNvSpPr>
                <a:spLocks noChangeShapeType="1"/>
              </p:cNvSpPr>
              <p:nvPr/>
            </p:nvSpPr>
            <p:spPr bwMode="auto">
              <a:xfrm flipH="1" flipV="1">
                <a:off x="288" y="4539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23" name="Line 3903"/>
              <p:cNvSpPr>
                <a:spLocks noChangeShapeType="1"/>
              </p:cNvSpPr>
              <p:nvPr/>
            </p:nvSpPr>
            <p:spPr bwMode="auto">
              <a:xfrm flipH="1">
                <a:off x="243" y="4539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22" name="Line 3902"/>
              <p:cNvSpPr>
                <a:spLocks noChangeShapeType="1"/>
              </p:cNvSpPr>
              <p:nvPr/>
            </p:nvSpPr>
            <p:spPr bwMode="auto">
              <a:xfrm>
                <a:off x="261" y="4539"/>
                <a:ext cx="1" cy="9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21" name="Line 3901"/>
              <p:cNvSpPr>
                <a:spLocks noChangeShapeType="1"/>
              </p:cNvSpPr>
              <p:nvPr/>
            </p:nvSpPr>
            <p:spPr bwMode="auto">
              <a:xfrm flipV="1">
                <a:off x="342" y="4539"/>
                <a:ext cx="27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20" name="Line 3900"/>
              <p:cNvSpPr>
                <a:spLocks noChangeShapeType="1"/>
              </p:cNvSpPr>
              <p:nvPr/>
            </p:nvSpPr>
            <p:spPr bwMode="auto">
              <a:xfrm>
                <a:off x="369" y="4539"/>
                <a:ext cx="1" cy="9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19" name="Line 3899"/>
              <p:cNvSpPr>
                <a:spLocks noChangeShapeType="1"/>
              </p:cNvSpPr>
              <p:nvPr/>
            </p:nvSpPr>
            <p:spPr bwMode="auto">
              <a:xfrm>
                <a:off x="333" y="4638"/>
                <a:ext cx="63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18" name="Line 3898"/>
              <p:cNvSpPr>
                <a:spLocks noChangeShapeType="1"/>
              </p:cNvSpPr>
              <p:nvPr/>
            </p:nvSpPr>
            <p:spPr bwMode="auto">
              <a:xfrm flipV="1">
                <a:off x="423" y="4539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17" name="Line 3897"/>
              <p:cNvSpPr>
                <a:spLocks noChangeShapeType="1"/>
              </p:cNvSpPr>
              <p:nvPr/>
            </p:nvSpPr>
            <p:spPr bwMode="auto">
              <a:xfrm>
                <a:off x="441" y="4539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16" name="Line 3896"/>
              <p:cNvSpPr>
                <a:spLocks noChangeShapeType="1"/>
              </p:cNvSpPr>
              <p:nvPr/>
            </p:nvSpPr>
            <p:spPr bwMode="auto">
              <a:xfrm>
                <a:off x="468" y="4539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15" name="Line 3895"/>
              <p:cNvSpPr>
                <a:spLocks noChangeShapeType="1"/>
              </p:cNvSpPr>
              <p:nvPr/>
            </p:nvSpPr>
            <p:spPr bwMode="auto">
              <a:xfrm>
                <a:off x="486" y="4557"/>
                <a:ext cx="1" cy="6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14" name="Line 3894"/>
              <p:cNvSpPr>
                <a:spLocks noChangeShapeType="1"/>
              </p:cNvSpPr>
              <p:nvPr/>
            </p:nvSpPr>
            <p:spPr bwMode="auto">
              <a:xfrm flipH="1">
                <a:off x="468" y="4620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13" name="Line 3893"/>
              <p:cNvSpPr>
                <a:spLocks noChangeShapeType="1"/>
              </p:cNvSpPr>
              <p:nvPr/>
            </p:nvSpPr>
            <p:spPr bwMode="auto">
              <a:xfrm flipH="1">
                <a:off x="441" y="4638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12" name="Line 3892"/>
              <p:cNvSpPr>
                <a:spLocks noChangeShapeType="1"/>
              </p:cNvSpPr>
              <p:nvPr/>
            </p:nvSpPr>
            <p:spPr bwMode="auto">
              <a:xfrm flipH="1" flipV="1">
                <a:off x="423" y="4620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11" name="Line 3891"/>
              <p:cNvSpPr>
                <a:spLocks noChangeShapeType="1"/>
              </p:cNvSpPr>
              <p:nvPr/>
            </p:nvSpPr>
            <p:spPr bwMode="auto">
              <a:xfrm flipV="1">
                <a:off x="423" y="4557"/>
                <a:ext cx="1" cy="6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10" name="Line 3890"/>
              <p:cNvSpPr>
                <a:spLocks noChangeShapeType="1"/>
              </p:cNvSpPr>
              <p:nvPr/>
            </p:nvSpPr>
            <p:spPr bwMode="auto">
              <a:xfrm flipH="1">
                <a:off x="423" y="4557"/>
                <a:ext cx="63" cy="6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09" name="Line 3889"/>
              <p:cNvSpPr>
                <a:spLocks noChangeShapeType="1"/>
              </p:cNvSpPr>
              <p:nvPr/>
            </p:nvSpPr>
            <p:spPr bwMode="auto">
              <a:xfrm flipV="1">
                <a:off x="521" y="4539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08" name="Line 3888"/>
              <p:cNvSpPr>
                <a:spLocks noChangeShapeType="1"/>
              </p:cNvSpPr>
              <p:nvPr/>
            </p:nvSpPr>
            <p:spPr bwMode="auto">
              <a:xfrm>
                <a:off x="539" y="4539"/>
                <a:ext cx="1" cy="9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07" name="Line 3887"/>
              <p:cNvSpPr>
                <a:spLocks noChangeShapeType="1"/>
              </p:cNvSpPr>
              <p:nvPr/>
            </p:nvSpPr>
            <p:spPr bwMode="auto">
              <a:xfrm>
                <a:off x="512" y="4638"/>
                <a:ext cx="63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06" name="Line 3886"/>
              <p:cNvSpPr>
                <a:spLocks noChangeShapeType="1"/>
              </p:cNvSpPr>
              <p:nvPr/>
            </p:nvSpPr>
            <p:spPr bwMode="auto">
              <a:xfrm flipH="1">
                <a:off x="620" y="4539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05" name="Line 3885"/>
              <p:cNvSpPr>
                <a:spLocks noChangeShapeType="1"/>
              </p:cNvSpPr>
              <p:nvPr/>
            </p:nvSpPr>
            <p:spPr bwMode="auto">
              <a:xfrm flipH="1">
                <a:off x="602" y="4539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04" name="Line 3884"/>
              <p:cNvSpPr>
                <a:spLocks noChangeShapeType="1"/>
              </p:cNvSpPr>
              <p:nvPr/>
            </p:nvSpPr>
            <p:spPr bwMode="auto">
              <a:xfrm>
                <a:off x="602" y="4557"/>
                <a:ext cx="1" cy="4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03" name="Line 3883"/>
              <p:cNvSpPr>
                <a:spLocks noChangeShapeType="1"/>
              </p:cNvSpPr>
              <p:nvPr/>
            </p:nvSpPr>
            <p:spPr bwMode="auto">
              <a:xfrm>
                <a:off x="602" y="4602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02" name="Line 3882"/>
              <p:cNvSpPr>
                <a:spLocks noChangeShapeType="1"/>
              </p:cNvSpPr>
              <p:nvPr/>
            </p:nvSpPr>
            <p:spPr bwMode="auto">
              <a:xfrm>
                <a:off x="602" y="4620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01" name="Line 3881"/>
              <p:cNvSpPr>
                <a:spLocks noChangeShapeType="1"/>
              </p:cNvSpPr>
              <p:nvPr/>
            </p:nvSpPr>
            <p:spPr bwMode="auto">
              <a:xfrm>
                <a:off x="620" y="4638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9000" name="Line 3880"/>
              <p:cNvSpPr>
                <a:spLocks noChangeShapeType="1"/>
              </p:cNvSpPr>
              <p:nvPr/>
            </p:nvSpPr>
            <p:spPr bwMode="auto">
              <a:xfrm flipV="1">
                <a:off x="638" y="4620"/>
                <a:ext cx="27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99" name="Line 3879"/>
              <p:cNvSpPr>
                <a:spLocks noChangeShapeType="1"/>
              </p:cNvSpPr>
              <p:nvPr/>
            </p:nvSpPr>
            <p:spPr bwMode="auto">
              <a:xfrm flipV="1">
                <a:off x="665" y="4602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98" name="Line 3878"/>
              <p:cNvSpPr>
                <a:spLocks noChangeShapeType="1"/>
              </p:cNvSpPr>
              <p:nvPr/>
            </p:nvSpPr>
            <p:spPr bwMode="auto">
              <a:xfrm flipH="1" flipV="1">
                <a:off x="638" y="4575"/>
                <a:ext cx="27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97" name="Line 3877"/>
              <p:cNvSpPr>
                <a:spLocks noChangeShapeType="1"/>
              </p:cNvSpPr>
              <p:nvPr/>
            </p:nvSpPr>
            <p:spPr bwMode="auto">
              <a:xfrm flipH="1">
                <a:off x="620" y="4575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96" name="Line 3876"/>
              <p:cNvSpPr>
                <a:spLocks noChangeShapeType="1"/>
              </p:cNvSpPr>
              <p:nvPr/>
            </p:nvSpPr>
            <p:spPr bwMode="auto">
              <a:xfrm flipH="1">
                <a:off x="602" y="4575"/>
                <a:ext cx="18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95" name="Line 3875"/>
              <p:cNvSpPr>
                <a:spLocks noChangeShapeType="1"/>
              </p:cNvSpPr>
              <p:nvPr/>
            </p:nvSpPr>
            <p:spPr bwMode="auto">
              <a:xfrm>
                <a:off x="854" y="2494"/>
                <a:ext cx="773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94" name="Line 3874"/>
              <p:cNvSpPr>
                <a:spLocks noChangeShapeType="1"/>
              </p:cNvSpPr>
              <p:nvPr/>
            </p:nvSpPr>
            <p:spPr bwMode="auto">
              <a:xfrm>
                <a:off x="791" y="2315"/>
                <a:ext cx="1007" cy="1004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93" name="Line 3873"/>
              <p:cNvSpPr>
                <a:spLocks noChangeShapeType="1"/>
              </p:cNvSpPr>
              <p:nvPr/>
            </p:nvSpPr>
            <p:spPr bwMode="auto">
              <a:xfrm>
                <a:off x="710" y="2440"/>
                <a:ext cx="81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92" name="Line 3872"/>
              <p:cNvSpPr>
                <a:spLocks noChangeShapeType="1"/>
              </p:cNvSpPr>
              <p:nvPr/>
            </p:nvSpPr>
            <p:spPr bwMode="auto">
              <a:xfrm>
                <a:off x="620" y="2440"/>
                <a:ext cx="90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91" name="Line 3871"/>
              <p:cNvSpPr>
                <a:spLocks noChangeShapeType="1"/>
              </p:cNvSpPr>
              <p:nvPr/>
            </p:nvSpPr>
            <p:spPr bwMode="auto">
              <a:xfrm>
                <a:off x="791" y="2440"/>
                <a:ext cx="63" cy="54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90" name="Line 3870"/>
              <p:cNvSpPr>
                <a:spLocks noChangeShapeType="1"/>
              </p:cNvSpPr>
              <p:nvPr/>
            </p:nvSpPr>
            <p:spPr bwMode="auto">
              <a:xfrm>
                <a:off x="755" y="2315"/>
                <a:ext cx="36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89" name="Line 3869"/>
              <p:cNvSpPr>
                <a:spLocks noChangeShapeType="1"/>
              </p:cNvSpPr>
              <p:nvPr/>
            </p:nvSpPr>
            <p:spPr bwMode="auto">
              <a:xfrm>
                <a:off x="710" y="2270"/>
                <a:ext cx="45" cy="45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88" name="Line 3868"/>
              <p:cNvSpPr>
                <a:spLocks noChangeShapeType="1"/>
              </p:cNvSpPr>
              <p:nvPr/>
            </p:nvSpPr>
            <p:spPr bwMode="auto">
              <a:xfrm flipV="1">
                <a:off x="1645" y="2521"/>
                <a:ext cx="1" cy="86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87" name="Line 3867"/>
              <p:cNvSpPr>
                <a:spLocks noChangeShapeType="1"/>
              </p:cNvSpPr>
              <p:nvPr/>
            </p:nvSpPr>
            <p:spPr bwMode="auto">
              <a:xfrm flipV="1">
                <a:off x="1798" y="3319"/>
                <a:ext cx="1" cy="90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86" name="Line 3866"/>
              <p:cNvSpPr>
                <a:spLocks noChangeShapeType="1"/>
              </p:cNvSpPr>
              <p:nvPr/>
            </p:nvSpPr>
            <p:spPr bwMode="auto">
              <a:xfrm flipH="1">
                <a:off x="1627" y="3382"/>
                <a:ext cx="18" cy="27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85" name="Line 3865"/>
              <p:cNvSpPr>
                <a:spLocks noChangeShapeType="1"/>
              </p:cNvSpPr>
              <p:nvPr/>
            </p:nvSpPr>
            <p:spPr bwMode="auto">
              <a:xfrm flipH="1" flipV="1">
                <a:off x="1627" y="2494"/>
                <a:ext cx="18" cy="27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84" name="Line 3864"/>
              <p:cNvSpPr>
                <a:spLocks noChangeShapeType="1"/>
              </p:cNvSpPr>
              <p:nvPr/>
            </p:nvSpPr>
            <p:spPr bwMode="auto">
              <a:xfrm flipV="1">
                <a:off x="4001" y="4198"/>
                <a:ext cx="1" cy="180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83" name="Line 3863"/>
              <p:cNvSpPr>
                <a:spLocks noChangeShapeType="1"/>
              </p:cNvSpPr>
              <p:nvPr/>
            </p:nvSpPr>
            <p:spPr bwMode="auto">
              <a:xfrm>
                <a:off x="3111" y="4504"/>
                <a:ext cx="54" cy="5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82" name="Line 3862"/>
              <p:cNvSpPr>
                <a:spLocks noChangeShapeType="1"/>
              </p:cNvSpPr>
              <p:nvPr/>
            </p:nvSpPr>
            <p:spPr bwMode="auto">
              <a:xfrm flipV="1">
                <a:off x="3111" y="4504"/>
                <a:ext cx="54" cy="5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81" name="Line 3861"/>
              <p:cNvSpPr>
                <a:spLocks noChangeShapeType="1"/>
              </p:cNvSpPr>
              <p:nvPr/>
            </p:nvSpPr>
            <p:spPr bwMode="auto">
              <a:xfrm flipV="1">
                <a:off x="3210" y="4504"/>
                <a:ext cx="18" cy="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80" name="Line 3860"/>
              <p:cNvSpPr>
                <a:spLocks noChangeShapeType="1"/>
              </p:cNvSpPr>
              <p:nvPr/>
            </p:nvSpPr>
            <p:spPr bwMode="auto">
              <a:xfrm>
                <a:off x="3228" y="4504"/>
                <a:ext cx="1" cy="5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79" name="Line 3859"/>
              <p:cNvSpPr>
                <a:spLocks noChangeShapeType="1"/>
              </p:cNvSpPr>
              <p:nvPr/>
            </p:nvSpPr>
            <p:spPr bwMode="auto">
              <a:xfrm>
                <a:off x="3201" y="4557"/>
                <a:ext cx="5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78" name="Line 3858"/>
              <p:cNvSpPr>
                <a:spLocks noChangeShapeType="1"/>
              </p:cNvSpPr>
              <p:nvPr/>
            </p:nvSpPr>
            <p:spPr bwMode="auto">
              <a:xfrm flipH="1">
                <a:off x="3129" y="406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77" name="Line 3857"/>
              <p:cNvSpPr>
                <a:spLocks noChangeShapeType="1"/>
              </p:cNvSpPr>
              <p:nvPr/>
            </p:nvSpPr>
            <p:spPr bwMode="auto">
              <a:xfrm flipH="1">
                <a:off x="3120" y="406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76" name="Line 3856"/>
              <p:cNvSpPr>
                <a:spLocks noChangeShapeType="1"/>
              </p:cNvSpPr>
              <p:nvPr/>
            </p:nvSpPr>
            <p:spPr bwMode="auto">
              <a:xfrm flipH="1">
                <a:off x="3111" y="406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75" name="Line 3855"/>
              <p:cNvSpPr>
                <a:spLocks noChangeShapeType="1"/>
              </p:cNvSpPr>
              <p:nvPr/>
            </p:nvSpPr>
            <p:spPr bwMode="auto">
              <a:xfrm flipH="1">
                <a:off x="3102" y="406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74" name="Line 3854"/>
              <p:cNvSpPr>
                <a:spLocks noChangeShapeType="1"/>
              </p:cNvSpPr>
              <p:nvPr/>
            </p:nvSpPr>
            <p:spPr bwMode="auto">
              <a:xfrm flipH="1">
                <a:off x="3093" y="406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73" name="Line 3853"/>
              <p:cNvSpPr>
                <a:spLocks noChangeShapeType="1"/>
              </p:cNvSpPr>
              <p:nvPr/>
            </p:nvSpPr>
            <p:spPr bwMode="auto">
              <a:xfrm flipH="1">
                <a:off x="3084" y="407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72" name="Line 3852"/>
              <p:cNvSpPr>
                <a:spLocks noChangeShapeType="1"/>
              </p:cNvSpPr>
              <p:nvPr/>
            </p:nvSpPr>
            <p:spPr bwMode="auto">
              <a:xfrm>
                <a:off x="3084" y="4073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71" name="Line 3851"/>
              <p:cNvSpPr>
                <a:spLocks noChangeShapeType="1"/>
              </p:cNvSpPr>
              <p:nvPr/>
            </p:nvSpPr>
            <p:spPr bwMode="auto">
              <a:xfrm flipH="1">
                <a:off x="3075" y="407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70" name="Line 3850"/>
              <p:cNvSpPr>
                <a:spLocks noChangeShapeType="1"/>
              </p:cNvSpPr>
              <p:nvPr/>
            </p:nvSpPr>
            <p:spPr bwMode="auto">
              <a:xfrm flipH="1">
                <a:off x="3066" y="408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69" name="Line 3849"/>
              <p:cNvSpPr>
                <a:spLocks noChangeShapeType="1"/>
              </p:cNvSpPr>
              <p:nvPr/>
            </p:nvSpPr>
            <p:spPr bwMode="auto">
              <a:xfrm flipH="1">
                <a:off x="3057" y="4091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68" name="Line 3848"/>
              <p:cNvSpPr>
                <a:spLocks noChangeShapeType="1"/>
              </p:cNvSpPr>
              <p:nvPr/>
            </p:nvSpPr>
            <p:spPr bwMode="auto">
              <a:xfrm flipH="1">
                <a:off x="3048" y="4091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67" name="Line 3847"/>
              <p:cNvSpPr>
                <a:spLocks noChangeShapeType="1"/>
              </p:cNvSpPr>
              <p:nvPr/>
            </p:nvSpPr>
            <p:spPr bwMode="auto">
              <a:xfrm>
                <a:off x="3048" y="4100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66" name="Line 3846"/>
              <p:cNvSpPr>
                <a:spLocks noChangeShapeType="1"/>
              </p:cNvSpPr>
              <p:nvPr/>
            </p:nvSpPr>
            <p:spPr bwMode="auto">
              <a:xfrm flipH="1">
                <a:off x="3039" y="410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65" name="Line 3845"/>
              <p:cNvSpPr>
                <a:spLocks noChangeShapeType="1"/>
              </p:cNvSpPr>
              <p:nvPr/>
            </p:nvSpPr>
            <p:spPr bwMode="auto">
              <a:xfrm flipH="1">
                <a:off x="3030" y="410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64" name="Line 3844"/>
              <p:cNvSpPr>
                <a:spLocks noChangeShapeType="1"/>
              </p:cNvSpPr>
              <p:nvPr/>
            </p:nvSpPr>
            <p:spPr bwMode="auto">
              <a:xfrm>
                <a:off x="3030" y="4118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63" name="Line 3843"/>
              <p:cNvSpPr>
                <a:spLocks noChangeShapeType="1"/>
              </p:cNvSpPr>
              <p:nvPr/>
            </p:nvSpPr>
            <p:spPr bwMode="auto">
              <a:xfrm flipH="1">
                <a:off x="3021" y="412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62" name="Line 3842"/>
              <p:cNvSpPr>
                <a:spLocks noChangeShapeType="1"/>
              </p:cNvSpPr>
              <p:nvPr/>
            </p:nvSpPr>
            <p:spPr bwMode="auto">
              <a:xfrm>
                <a:off x="3021" y="4136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61" name="Line 3841"/>
              <p:cNvSpPr>
                <a:spLocks noChangeShapeType="1"/>
              </p:cNvSpPr>
              <p:nvPr/>
            </p:nvSpPr>
            <p:spPr bwMode="auto">
              <a:xfrm>
                <a:off x="3021" y="4145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60" name="Line 3840"/>
              <p:cNvSpPr>
                <a:spLocks noChangeShapeType="1"/>
              </p:cNvSpPr>
              <p:nvPr/>
            </p:nvSpPr>
            <p:spPr bwMode="auto">
              <a:xfrm flipH="1">
                <a:off x="3012" y="415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59" name="Line 3839"/>
              <p:cNvSpPr>
                <a:spLocks noChangeShapeType="1"/>
              </p:cNvSpPr>
              <p:nvPr/>
            </p:nvSpPr>
            <p:spPr bwMode="auto">
              <a:xfrm>
                <a:off x="3012" y="4163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58" name="Line 3838"/>
              <p:cNvSpPr>
                <a:spLocks noChangeShapeType="1"/>
              </p:cNvSpPr>
              <p:nvPr/>
            </p:nvSpPr>
            <p:spPr bwMode="auto">
              <a:xfrm>
                <a:off x="3012" y="4172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57" name="Line 3837"/>
              <p:cNvSpPr>
                <a:spLocks noChangeShapeType="1"/>
              </p:cNvSpPr>
              <p:nvPr/>
            </p:nvSpPr>
            <p:spPr bwMode="auto">
              <a:xfrm>
                <a:off x="3012" y="4181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56" name="Line 3836"/>
              <p:cNvSpPr>
                <a:spLocks noChangeShapeType="1"/>
              </p:cNvSpPr>
              <p:nvPr/>
            </p:nvSpPr>
            <p:spPr bwMode="auto">
              <a:xfrm>
                <a:off x="3012" y="4190"/>
                <a:ext cx="1" cy="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55" name="Line 3835"/>
              <p:cNvSpPr>
                <a:spLocks noChangeShapeType="1"/>
              </p:cNvSpPr>
              <p:nvPr/>
            </p:nvSpPr>
            <p:spPr bwMode="auto">
              <a:xfrm>
                <a:off x="3012" y="4198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54" name="Line 3834"/>
              <p:cNvSpPr>
                <a:spLocks noChangeShapeType="1"/>
              </p:cNvSpPr>
              <p:nvPr/>
            </p:nvSpPr>
            <p:spPr bwMode="auto">
              <a:xfrm>
                <a:off x="3012" y="4207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53" name="Line 3833"/>
              <p:cNvSpPr>
                <a:spLocks noChangeShapeType="1"/>
              </p:cNvSpPr>
              <p:nvPr/>
            </p:nvSpPr>
            <p:spPr bwMode="auto">
              <a:xfrm>
                <a:off x="3012" y="4216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52" name="Line 3832"/>
              <p:cNvSpPr>
                <a:spLocks noChangeShapeType="1"/>
              </p:cNvSpPr>
              <p:nvPr/>
            </p:nvSpPr>
            <p:spPr bwMode="auto">
              <a:xfrm>
                <a:off x="3012" y="422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51" name="Line 3831"/>
              <p:cNvSpPr>
                <a:spLocks noChangeShapeType="1"/>
              </p:cNvSpPr>
              <p:nvPr/>
            </p:nvSpPr>
            <p:spPr bwMode="auto">
              <a:xfrm>
                <a:off x="3021" y="4234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50" name="Line 3830"/>
              <p:cNvSpPr>
                <a:spLocks noChangeShapeType="1"/>
              </p:cNvSpPr>
              <p:nvPr/>
            </p:nvSpPr>
            <p:spPr bwMode="auto">
              <a:xfrm>
                <a:off x="3021" y="4243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49" name="Line 3829"/>
              <p:cNvSpPr>
                <a:spLocks noChangeShapeType="1"/>
              </p:cNvSpPr>
              <p:nvPr/>
            </p:nvSpPr>
            <p:spPr bwMode="auto">
              <a:xfrm>
                <a:off x="3021" y="425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48" name="Line 3828"/>
              <p:cNvSpPr>
                <a:spLocks noChangeShapeType="1"/>
              </p:cNvSpPr>
              <p:nvPr/>
            </p:nvSpPr>
            <p:spPr bwMode="auto">
              <a:xfrm>
                <a:off x="3030" y="4252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47" name="Line 3827"/>
              <p:cNvSpPr>
                <a:spLocks noChangeShapeType="1"/>
              </p:cNvSpPr>
              <p:nvPr/>
            </p:nvSpPr>
            <p:spPr bwMode="auto">
              <a:xfrm>
                <a:off x="3030" y="4261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46" name="Line 3826"/>
              <p:cNvSpPr>
                <a:spLocks noChangeShapeType="1"/>
              </p:cNvSpPr>
              <p:nvPr/>
            </p:nvSpPr>
            <p:spPr bwMode="auto">
              <a:xfrm>
                <a:off x="3039" y="427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45" name="Line 3825"/>
              <p:cNvSpPr>
                <a:spLocks noChangeShapeType="1"/>
              </p:cNvSpPr>
              <p:nvPr/>
            </p:nvSpPr>
            <p:spPr bwMode="auto">
              <a:xfrm>
                <a:off x="3048" y="4279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44" name="Line 3824"/>
              <p:cNvSpPr>
                <a:spLocks noChangeShapeType="1"/>
              </p:cNvSpPr>
              <p:nvPr/>
            </p:nvSpPr>
            <p:spPr bwMode="auto">
              <a:xfrm>
                <a:off x="3048" y="428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43" name="Line 3823"/>
              <p:cNvSpPr>
                <a:spLocks noChangeShapeType="1"/>
              </p:cNvSpPr>
              <p:nvPr/>
            </p:nvSpPr>
            <p:spPr bwMode="auto">
              <a:xfrm>
                <a:off x="3057" y="428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42" name="Line 3822"/>
              <p:cNvSpPr>
                <a:spLocks noChangeShapeType="1"/>
              </p:cNvSpPr>
              <p:nvPr/>
            </p:nvSpPr>
            <p:spPr bwMode="auto">
              <a:xfrm>
                <a:off x="3066" y="4297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41" name="Line 3821"/>
              <p:cNvSpPr>
                <a:spLocks noChangeShapeType="1"/>
              </p:cNvSpPr>
              <p:nvPr/>
            </p:nvSpPr>
            <p:spPr bwMode="auto">
              <a:xfrm>
                <a:off x="3075" y="429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40" name="Line 3820"/>
              <p:cNvSpPr>
                <a:spLocks noChangeShapeType="1"/>
              </p:cNvSpPr>
              <p:nvPr/>
            </p:nvSpPr>
            <p:spPr bwMode="auto">
              <a:xfrm>
                <a:off x="3084" y="4306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39" name="Line 3819"/>
              <p:cNvSpPr>
                <a:spLocks noChangeShapeType="1"/>
              </p:cNvSpPr>
              <p:nvPr/>
            </p:nvSpPr>
            <p:spPr bwMode="auto">
              <a:xfrm>
                <a:off x="3084" y="430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38" name="Line 3818"/>
              <p:cNvSpPr>
                <a:spLocks noChangeShapeType="1"/>
              </p:cNvSpPr>
              <p:nvPr/>
            </p:nvSpPr>
            <p:spPr bwMode="auto">
              <a:xfrm>
                <a:off x="3093" y="4315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37" name="Line 3817"/>
              <p:cNvSpPr>
                <a:spLocks noChangeShapeType="1"/>
              </p:cNvSpPr>
              <p:nvPr/>
            </p:nvSpPr>
            <p:spPr bwMode="auto">
              <a:xfrm>
                <a:off x="3102" y="4315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36" name="Line 3816"/>
              <p:cNvSpPr>
                <a:spLocks noChangeShapeType="1"/>
              </p:cNvSpPr>
              <p:nvPr/>
            </p:nvSpPr>
            <p:spPr bwMode="auto">
              <a:xfrm>
                <a:off x="3111" y="431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35" name="Line 3815"/>
              <p:cNvSpPr>
                <a:spLocks noChangeShapeType="1"/>
              </p:cNvSpPr>
              <p:nvPr/>
            </p:nvSpPr>
            <p:spPr bwMode="auto">
              <a:xfrm>
                <a:off x="3120" y="432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34" name="Line 3814"/>
              <p:cNvSpPr>
                <a:spLocks noChangeShapeType="1"/>
              </p:cNvSpPr>
              <p:nvPr/>
            </p:nvSpPr>
            <p:spPr bwMode="auto">
              <a:xfrm>
                <a:off x="3129" y="432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33" name="Line 3813"/>
              <p:cNvSpPr>
                <a:spLocks noChangeShapeType="1"/>
              </p:cNvSpPr>
              <p:nvPr/>
            </p:nvSpPr>
            <p:spPr bwMode="auto">
              <a:xfrm>
                <a:off x="3138" y="4324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32" name="Line 3812"/>
              <p:cNvSpPr>
                <a:spLocks noChangeShapeType="1"/>
              </p:cNvSpPr>
              <p:nvPr/>
            </p:nvSpPr>
            <p:spPr bwMode="auto">
              <a:xfrm>
                <a:off x="3570" y="432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31" name="Line 3811"/>
              <p:cNvSpPr>
                <a:spLocks noChangeShapeType="1"/>
              </p:cNvSpPr>
              <p:nvPr/>
            </p:nvSpPr>
            <p:spPr bwMode="auto">
              <a:xfrm>
                <a:off x="3579" y="4324"/>
                <a:ext cx="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30" name="Line 3810"/>
              <p:cNvSpPr>
                <a:spLocks noChangeShapeType="1"/>
              </p:cNvSpPr>
              <p:nvPr/>
            </p:nvSpPr>
            <p:spPr bwMode="auto">
              <a:xfrm flipV="1">
                <a:off x="3587" y="431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29" name="Line 3809"/>
              <p:cNvSpPr>
                <a:spLocks noChangeShapeType="1"/>
              </p:cNvSpPr>
              <p:nvPr/>
            </p:nvSpPr>
            <p:spPr bwMode="auto">
              <a:xfrm>
                <a:off x="3596" y="4315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28" name="Line 3808"/>
              <p:cNvSpPr>
                <a:spLocks noChangeShapeType="1"/>
              </p:cNvSpPr>
              <p:nvPr/>
            </p:nvSpPr>
            <p:spPr bwMode="auto">
              <a:xfrm>
                <a:off x="3605" y="4315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27" name="Line 3807"/>
              <p:cNvSpPr>
                <a:spLocks noChangeShapeType="1"/>
              </p:cNvSpPr>
              <p:nvPr/>
            </p:nvSpPr>
            <p:spPr bwMode="auto">
              <a:xfrm flipV="1">
                <a:off x="3614" y="430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26" name="Line 3806"/>
              <p:cNvSpPr>
                <a:spLocks noChangeShapeType="1"/>
              </p:cNvSpPr>
              <p:nvPr/>
            </p:nvSpPr>
            <p:spPr bwMode="auto">
              <a:xfrm>
                <a:off x="3623" y="4306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25" name="Line 3805"/>
              <p:cNvSpPr>
                <a:spLocks noChangeShapeType="1"/>
              </p:cNvSpPr>
              <p:nvPr/>
            </p:nvSpPr>
            <p:spPr bwMode="auto">
              <a:xfrm flipV="1">
                <a:off x="3632" y="429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24" name="Line 3804"/>
              <p:cNvSpPr>
                <a:spLocks noChangeShapeType="1"/>
              </p:cNvSpPr>
              <p:nvPr/>
            </p:nvSpPr>
            <p:spPr bwMode="auto">
              <a:xfrm>
                <a:off x="3641" y="4297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23" name="Line 3803"/>
              <p:cNvSpPr>
                <a:spLocks noChangeShapeType="1"/>
              </p:cNvSpPr>
              <p:nvPr/>
            </p:nvSpPr>
            <p:spPr bwMode="auto">
              <a:xfrm flipV="1">
                <a:off x="3650" y="428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22" name="Line 3802"/>
              <p:cNvSpPr>
                <a:spLocks noChangeShapeType="1"/>
              </p:cNvSpPr>
              <p:nvPr/>
            </p:nvSpPr>
            <p:spPr bwMode="auto">
              <a:xfrm>
                <a:off x="3659" y="4288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21" name="Line 3801"/>
              <p:cNvSpPr>
                <a:spLocks noChangeShapeType="1"/>
              </p:cNvSpPr>
              <p:nvPr/>
            </p:nvSpPr>
            <p:spPr bwMode="auto">
              <a:xfrm flipV="1">
                <a:off x="3659" y="427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20" name="Line 3800"/>
              <p:cNvSpPr>
                <a:spLocks noChangeShapeType="1"/>
              </p:cNvSpPr>
              <p:nvPr/>
            </p:nvSpPr>
            <p:spPr bwMode="auto">
              <a:xfrm flipV="1">
                <a:off x="3668" y="427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19" name="Line 3799"/>
              <p:cNvSpPr>
                <a:spLocks noChangeShapeType="1"/>
              </p:cNvSpPr>
              <p:nvPr/>
            </p:nvSpPr>
            <p:spPr bwMode="auto">
              <a:xfrm flipV="1">
                <a:off x="3677" y="4261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18" name="Line 3798"/>
              <p:cNvSpPr>
                <a:spLocks noChangeShapeType="1"/>
              </p:cNvSpPr>
              <p:nvPr/>
            </p:nvSpPr>
            <p:spPr bwMode="auto">
              <a:xfrm flipV="1">
                <a:off x="3677" y="425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17" name="Line 3797"/>
              <p:cNvSpPr>
                <a:spLocks noChangeShapeType="1"/>
              </p:cNvSpPr>
              <p:nvPr/>
            </p:nvSpPr>
            <p:spPr bwMode="auto">
              <a:xfrm>
                <a:off x="3686" y="4252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16" name="Line 3796"/>
              <p:cNvSpPr>
                <a:spLocks noChangeShapeType="1"/>
              </p:cNvSpPr>
              <p:nvPr/>
            </p:nvSpPr>
            <p:spPr bwMode="auto">
              <a:xfrm flipV="1">
                <a:off x="3686" y="424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15" name="Line 3795"/>
              <p:cNvSpPr>
                <a:spLocks noChangeShapeType="1"/>
              </p:cNvSpPr>
              <p:nvPr/>
            </p:nvSpPr>
            <p:spPr bwMode="auto">
              <a:xfrm flipV="1">
                <a:off x="3695" y="4234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14" name="Line 3794"/>
              <p:cNvSpPr>
                <a:spLocks noChangeShapeType="1"/>
              </p:cNvSpPr>
              <p:nvPr/>
            </p:nvSpPr>
            <p:spPr bwMode="auto">
              <a:xfrm flipV="1">
                <a:off x="3695" y="4225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13" name="Line 3793"/>
              <p:cNvSpPr>
                <a:spLocks noChangeShapeType="1"/>
              </p:cNvSpPr>
              <p:nvPr/>
            </p:nvSpPr>
            <p:spPr bwMode="auto">
              <a:xfrm flipV="1">
                <a:off x="3695" y="421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12" name="Line 3792"/>
              <p:cNvSpPr>
                <a:spLocks noChangeShapeType="1"/>
              </p:cNvSpPr>
              <p:nvPr/>
            </p:nvSpPr>
            <p:spPr bwMode="auto">
              <a:xfrm flipV="1">
                <a:off x="3704" y="4207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11" name="Line 3791"/>
              <p:cNvSpPr>
                <a:spLocks noChangeShapeType="1"/>
              </p:cNvSpPr>
              <p:nvPr/>
            </p:nvSpPr>
            <p:spPr bwMode="auto">
              <a:xfrm flipV="1">
                <a:off x="3704" y="4198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10" name="Line 3790"/>
              <p:cNvSpPr>
                <a:spLocks noChangeShapeType="1"/>
              </p:cNvSpPr>
              <p:nvPr/>
            </p:nvSpPr>
            <p:spPr bwMode="auto">
              <a:xfrm flipV="1">
                <a:off x="3704" y="4190"/>
                <a:ext cx="1" cy="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09" name="Line 3789"/>
              <p:cNvSpPr>
                <a:spLocks noChangeShapeType="1"/>
              </p:cNvSpPr>
              <p:nvPr/>
            </p:nvSpPr>
            <p:spPr bwMode="auto">
              <a:xfrm flipV="1">
                <a:off x="3704" y="4181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08" name="Line 3788"/>
              <p:cNvSpPr>
                <a:spLocks noChangeShapeType="1"/>
              </p:cNvSpPr>
              <p:nvPr/>
            </p:nvSpPr>
            <p:spPr bwMode="auto">
              <a:xfrm flipV="1">
                <a:off x="3704" y="4172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07" name="Line 3787"/>
              <p:cNvSpPr>
                <a:spLocks noChangeShapeType="1"/>
              </p:cNvSpPr>
              <p:nvPr/>
            </p:nvSpPr>
            <p:spPr bwMode="auto">
              <a:xfrm flipH="1" flipV="1">
                <a:off x="3695" y="416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06" name="Line 3786"/>
              <p:cNvSpPr>
                <a:spLocks noChangeShapeType="1"/>
              </p:cNvSpPr>
              <p:nvPr/>
            </p:nvSpPr>
            <p:spPr bwMode="auto">
              <a:xfrm flipV="1">
                <a:off x="3695" y="4154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05" name="Line 3785"/>
              <p:cNvSpPr>
                <a:spLocks noChangeShapeType="1"/>
              </p:cNvSpPr>
              <p:nvPr/>
            </p:nvSpPr>
            <p:spPr bwMode="auto">
              <a:xfrm flipV="1">
                <a:off x="3695" y="4145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04" name="Line 3784"/>
              <p:cNvSpPr>
                <a:spLocks noChangeShapeType="1"/>
              </p:cNvSpPr>
              <p:nvPr/>
            </p:nvSpPr>
            <p:spPr bwMode="auto">
              <a:xfrm flipH="1" flipV="1">
                <a:off x="3686" y="413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03" name="Line 3783"/>
              <p:cNvSpPr>
                <a:spLocks noChangeShapeType="1"/>
              </p:cNvSpPr>
              <p:nvPr/>
            </p:nvSpPr>
            <p:spPr bwMode="auto">
              <a:xfrm flipV="1">
                <a:off x="3686" y="4127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02" name="Line 3782"/>
              <p:cNvSpPr>
                <a:spLocks noChangeShapeType="1"/>
              </p:cNvSpPr>
              <p:nvPr/>
            </p:nvSpPr>
            <p:spPr bwMode="auto">
              <a:xfrm flipH="1" flipV="1">
                <a:off x="3677" y="411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01" name="Line 3781"/>
              <p:cNvSpPr>
                <a:spLocks noChangeShapeType="1"/>
              </p:cNvSpPr>
              <p:nvPr/>
            </p:nvSpPr>
            <p:spPr bwMode="auto">
              <a:xfrm flipV="1">
                <a:off x="3677" y="4109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900" name="Line 3780"/>
              <p:cNvSpPr>
                <a:spLocks noChangeShapeType="1"/>
              </p:cNvSpPr>
              <p:nvPr/>
            </p:nvSpPr>
            <p:spPr bwMode="auto">
              <a:xfrm flipH="1">
                <a:off x="3668" y="410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99" name="Line 3779"/>
              <p:cNvSpPr>
                <a:spLocks noChangeShapeType="1"/>
              </p:cNvSpPr>
              <p:nvPr/>
            </p:nvSpPr>
            <p:spPr bwMode="auto">
              <a:xfrm flipH="1" flipV="1">
                <a:off x="3659" y="410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98" name="Line 3778"/>
              <p:cNvSpPr>
                <a:spLocks noChangeShapeType="1"/>
              </p:cNvSpPr>
              <p:nvPr/>
            </p:nvSpPr>
            <p:spPr bwMode="auto">
              <a:xfrm flipV="1">
                <a:off x="3659" y="4091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97" name="Line 3777"/>
              <p:cNvSpPr>
                <a:spLocks noChangeShapeType="1"/>
              </p:cNvSpPr>
              <p:nvPr/>
            </p:nvSpPr>
            <p:spPr bwMode="auto">
              <a:xfrm flipH="1">
                <a:off x="3650" y="4091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96" name="Line 3776"/>
              <p:cNvSpPr>
                <a:spLocks noChangeShapeType="1"/>
              </p:cNvSpPr>
              <p:nvPr/>
            </p:nvSpPr>
            <p:spPr bwMode="auto">
              <a:xfrm flipH="1" flipV="1">
                <a:off x="3641" y="408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95" name="Line 3775"/>
              <p:cNvSpPr>
                <a:spLocks noChangeShapeType="1"/>
              </p:cNvSpPr>
              <p:nvPr/>
            </p:nvSpPr>
            <p:spPr bwMode="auto">
              <a:xfrm flipH="1" flipV="1">
                <a:off x="3632" y="407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94" name="Line 3774"/>
              <p:cNvSpPr>
                <a:spLocks noChangeShapeType="1"/>
              </p:cNvSpPr>
              <p:nvPr/>
            </p:nvSpPr>
            <p:spPr bwMode="auto">
              <a:xfrm flipH="1">
                <a:off x="3623" y="407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93" name="Line 3773"/>
              <p:cNvSpPr>
                <a:spLocks noChangeShapeType="1"/>
              </p:cNvSpPr>
              <p:nvPr/>
            </p:nvSpPr>
            <p:spPr bwMode="auto">
              <a:xfrm flipH="1">
                <a:off x="3614" y="407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92" name="Line 3772"/>
              <p:cNvSpPr>
                <a:spLocks noChangeShapeType="1"/>
              </p:cNvSpPr>
              <p:nvPr/>
            </p:nvSpPr>
            <p:spPr bwMode="auto">
              <a:xfrm flipH="1" flipV="1">
                <a:off x="3605" y="406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91" name="Line 3771"/>
              <p:cNvSpPr>
                <a:spLocks noChangeShapeType="1"/>
              </p:cNvSpPr>
              <p:nvPr/>
            </p:nvSpPr>
            <p:spPr bwMode="auto">
              <a:xfrm flipH="1">
                <a:off x="3596" y="406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90" name="Line 3770"/>
              <p:cNvSpPr>
                <a:spLocks noChangeShapeType="1"/>
              </p:cNvSpPr>
              <p:nvPr/>
            </p:nvSpPr>
            <p:spPr bwMode="auto">
              <a:xfrm flipH="1">
                <a:off x="3587" y="406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89" name="Line 3769"/>
              <p:cNvSpPr>
                <a:spLocks noChangeShapeType="1"/>
              </p:cNvSpPr>
              <p:nvPr/>
            </p:nvSpPr>
            <p:spPr bwMode="auto">
              <a:xfrm flipH="1">
                <a:off x="3579" y="4064"/>
                <a:ext cx="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88" name="Line 3768"/>
              <p:cNvSpPr>
                <a:spLocks noChangeShapeType="1"/>
              </p:cNvSpPr>
              <p:nvPr/>
            </p:nvSpPr>
            <p:spPr bwMode="auto">
              <a:xfrm flipH="1">
                <a:off x="3570" y="406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87" name="Line 3767"/>
              <p:cNvSpPr>
                <a:spLocks noChangeShapeType="1"/>
              </p:cNvSpPr>
              <p:nvPr/>
            </p:nvSpPr>
            <p:spPr bwMode="auto">
              <a:xfrm>
                <a:off x="3138" y="4324"/>
                <a:ext cx="432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86" name="Line 3766"/>
              <p:cNvSpPr>
                <a:spLocks noChangeShapeType="1"/>
              </p:cNvSpPr>
              <p:nvPr/>
            </p:nvSpPr>
            <p:spPr bwMode="auto">
              <a:xfrm>
                <a:off x="3138" y="4064"/>
                <a:ext cx="432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85" name="Line 3765"/>
              <p:cNvSpPr>
                <a:spLocks noChangeShapeType="1"/>
              </p:cNvSpPr>
              <p:nvPr/>
            </p:nvSpPr>
            <p:spPr bwMode="auto">
              <a:xfrm flipH="1">
                <a:off x="3129" y="401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84" name="Line 3764"/>
              <p:cNvSpPr>
                <a:spLocks noChangeShapeType="1"/>
              </p:cNvSpPr>
              <p:nvPr/>
            </p:nvSpPr>
            <p:spPr bwMode="auto">
              <a:xfrm flipH="1">
                <a:off x="3120" y="401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83" name="Line 3763"/>
              <p:cNvSpPr>
                <a:spLocks noChangeShapeType="1"/>
              </p:cNvSpPr>
              <p:nvPr/>
            </p:nvSpPr>
            <p:spPr bwMode="auto">
              <a:xfrm flipH="1">
                <a:off x="3102" y="4019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82" name="Line 3762"/>
              <p:cNvSpPr>
                <a:spLocks noChangeShapeType="1"/>
              </p:cNvSpPr>
              <p:nvPr/>
            </p:nvSpPr>
            <p:spPr bwMode="auto">
              <a:xfrm flipH="1">
                <a:off x="3093" y="401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81" name="Line 3761"/>
              <p:cNvSpPr>
                <a:spLocks noChangeShapeType="1"/>
              </p:cNvSpPr>
              <p:nvPr/>
            </p:nvSpPr>
            <p:spPr bwMode="auto">
              <a:xfrm flipH="1">
                <a:off x="3084" y="402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80" name="Line 3760"/>
              <p:cNvSpPr>
                <a:spLocks noChangeShapeType="1"/>
              </p:cNvSpPr>
              <p:nvPr/>
            </p:nvSpPr>
            <p:spPr bwMode="auto">
              <a:xfrm flipH="1">
                <a:off x="3066" y="4028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79" name="Line 3759"/>
              <p:cNvSpPr>
                <a:spLocks noChangeShapeType="1"/>
              </p:cNvSpPr>
              <p:nvPr/>
            </p:nvSpPr>
            <p:spPr bwMode="auto">
              <a:xfrm flipH="1">
                <a:off x="3057" y="4037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78" name="Line 3758"/>
              <p:cNvSpPr>
                <a:spLocks noChangeShapeType="1"/>
              </p:cNvSpPr>
              <p:nvPr/>
            </p:nvSpPr>
            <p:spPr bwMode="auto">
              <a:xfrm flipH="1">
                <a:off x="3048" y="403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77" name="Line 3757"/>
              <p:cNvSpPr>
                <a:spLocks noChangeShapeType="1"/>
              </p:cNvSpPr>
              <p:nvPr/>
            </p:nvSpPr>
            <p:spPr bwMode="auto">
              <a:xfrm flipH="1">
                <a:off x="3039" y="404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76" name="Line 3756"/>
              <p:cNvSpPr>
                <a:spLocks noChangeShapeType="1"/>
              </p:cNvSpPr>
              <p:nvPr/>
            </p:nvSpPr>
            <p:spPr bwMode="auto">
              <a:xfrm flipH="1">
                <a:off x="3030" y="4055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75" name="Line 3755"/>
              <p:cNvSpPr>
                <a:spLocks noChangeShapeType="1"/>
              </p:cNvSpPr>
              <p:nvPr/>
            </p:nvSpPr>
            <p:spPr bwMode="auto">
              <a:xfrm flipH="1">
                <a:off x="3021" y="405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74" name="Line 3754"/>
              <p:cNvSpPr>
                <a:spLocks noChangeShapeType="1"/>
              </p:cNvSpPr>
              <p:nvPr/>
            </p:nvSpPr>
            <p:spPr bwMode="auto">
              <a:xfrm flipH="1">
                <a:off x="3012" y="406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73" name="Line 3753"/>
              <p:cNvSpPr>
                <a:spLocks noChangeShapeType="1"/>
              </p:cNvSpPr>
              <p:nvPr/>
            </p:nvSpPr>
            <p:spPr bwMode="auto">
              <a:xfrm flipH="1">
                <a:off x="3003" y="407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72" name="Line 3752"/>
              <p:cNvSpPr>
                <a:spLocks noChangeShapeType="1"/>
              </p:cNvSpPr>
              <p:nvPr/>
            </p:nvSpPr>
            <p:spPr bwMode="auto">
              <a:xfrm flipH="1">
                <a:off x="2994" y="408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71" name="Line 3751"/>
              <p:cNvSpPr>
                <a:spLocks noChangeShapeType="1"/>
              </p:cNvSpPr>
              <p:nvPr/>
            </p:nvSpPr>
            <p:spPr bwMode="auto">
              <a:xfrm>
                <a:off x="2994" y="4091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70" name="Line 3750"/>
              <p:cNvSpPr>
                <a:spLocks noChangeShapeType="1"/>
              </p:cNvSpPr>
              <p:nvPr/>
            </p:nvSpPr>
            <p:spPr bwMode="auto">
              <a:xfrm flipH="1">
                <a:off x="2985" y="410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69" name="Line 3749"/>
              <p:cNvSpPr>
                <a:spLocks noChangeShapeType="1"/>
              </p:cNvSpPr>
              <p:nvPr/>
            </p:nvSpPr>
            <p:spPr bwMode="auto">
              <a:xfrm flipH="1">
                <a:off x="2976" y="411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68" name="Line 3748"/>
              <p:cNvSpPr>
                <a:spLocks noChangeShapeType="1"/>
              </p:cNvSpPr>
              <p:nvPr/>
            </p:nvSpPr>
            <p:spPr bwMode="auto">
              <a:xfrm>
                <a:off x="2976" y="4127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67" name="Line 3747"/>
              <p:cNvSpPr>
                <a:spLocks noChangeShapeType="1"/>
              </p:cNvSpPr>
              <p:nvPr/>
            </p:nvSpPr>
            <p:spPr bwMode="auto">
              <a:xfrm>
                <a:off x="2976" y="4136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66" name="Line 3746"/>
              <p:cNvSpPr>
                <a:spLocks noChangeShapeType="1"/>
              </p:cNvSpPr>
              <p:nvPr/>
            </p:nvSpPr>
            <p:spPr bwMode="auto">
              <a:xfrm flipH="1">
                <a:off x="2967" y="415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65" name="Line 3745"/>
              <p:cNvSpPr>
                <a:spLocks noChangeShapeType="1"/>
              </p:cNvSpPr>
              <p:nvPr/>
            </p:nvSpPr>
            <p:spPr bwMode="auto">
              <a:xfrm>
                <a:off x="2967" y="4163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64" name="Line 3744"/>
              <p:cNvSpPr>
                <a:spLocks noChangeShapeType="1"/>
              </p:cNvSpPr>
              <p:nvPr/>
            </p:nvSpPr>
            <p:spPr bwMode="auto">
              <a:xfrm>
                <a:off x="2967" y="4172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63" name="Line 3743"/>
              <p:cNvSpPr>
                <a:spLocks noChangeShapeType="1"/>
              </p:cNvSpPr>
              <p:nvPr/>
            </p:nvSpPr>
            <p:spPr bwMode="auto">
              <a:xfrm>
                <a:off x="2967" y="4190"/>
                <a:ext cx="1" cy="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62" name="Line 3742"/>
              <p:cNvSpPr>
                <a:spLocks noChangeShapeType="1"/>
              </p:cNvSpPr>
              <p:nvPr/>
            </p:nvSpPr>
            <p:spPr bwMode="auto">
              <a:xfrm>
                <a:off x="2967" y="4198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61" name="Line 3741"/>
              <p:cNvSpPr>
                <a:spLocks noChangeShapeType="1"/>
              </p:cNvSpPr>
              <p:nvPr/>
            </p:nvSpPr>
            <p:spPr bwMode="auto">
              <a:xfrm>
                <a:off x="2967" y="4207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60" name="Line 3740"/>
              <p:cNvSpPr>
                <a:spLocks noChangeShapeType="1"/>
              </p:cNvSpPr>
              <p:nvPr/>
            </p:nvSpPr>
            <p:spPr bwMode="auto">
              <a:xfrm>
                <a:off x="2967" y="422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59" name="Line 3739"/>
              <p:cNvSpPr>
                <a:spLocks noChangeShapeType="1"/>
              </p:cNvSpPr>
              <p:nvPr/>
            </p:nvSpPr>
            <p:spPr bwMode="auto">
              <a:xfrm>
                <a:off x="2976" y="4234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58" name="Line 3738"/>
              <p:cNvSpPr>
                <a:spLocks noChangeShapeType="1"/>
              </p:cNvSpPr>
              <p:nvPr/>
            </p:nvSpPr>
            <p:spPr bwMode="auto">
              <a:xfrm>
                <a:off x="2976" y="4243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57" name="Line 3737"/>
              <p:cNvSpPr>
                <a:spLocks noChangeShapeType="1"/>
              </p:cNvSpPr>
              <p:nvPr/>
            </p:nvSpPr>
            <p:spPr bwMode="auto">
              <a:xfrm>
                <a:off x="2976" y="4252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56" name="Line 3736"/>
              <p:cNvSpPr>
                <a:spLocks noChangeShapeType="1"/>
              </p:cNvSpPr>
              <p:nvPr/>
            </p:nvSpPr>
            <p:spPr bwMode="auto">
              <a:xfrm>
                <a:off x="2985" y="427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55" name="Line 3735"/>
              <p:cNvSpPr>
                <a:spLocks noChangeShapeType="1"/>
              </p:cNvSpPr>
              <p:nvPr/>
            </p:nvSpPr>
            <p:spPr bwMode="auto">
              <a:xfrm>
                <a:off x="2994" y="4279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54" name="Line 3734"/>
              <p:cNvSpPr>
                <a:spLocks noChangeShapeType="1"/>
              </p:cNvSpPr>
              <p:nvPr/>
            </p:nvSpPr>
            <p:spPr bwMode="auto">
              <a:xfrm>
                <a:off x="2994" y="428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53" name="Line 3733"/>
              <p:cNvSpPr>
                <a:spLocks noChangeShapeType="1"/>
              </p:cNvSpPr>
              <p:nvPr/>
            </p:nvSpPr>
            <p:spPr bwMode="auto">
              <a:xfrm>
                <a:off x="3003" y="429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52" name="Line 3732"/>
              <p:cNvSpPr>
                <a:spLocks noChangeShapeType="1"/>
              </p:cNvSpPr>
              <p:nvPr/>
            </p:nvSpPr>
            <p:spPr bwMode="auto">
              <a:xfrm>
                <a:off x="3012" y="430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51" name="Line 3731"/>
              <p:cNvSpPr>
                <a:spLocks noChangeShapeType="1"/>
              </p:cNvSpPr>
              <p:nvPr/>
            </p:nvSpPr>
            <p:spPr bwMode="auto">
              <a:xfrm>
                <a:off x="3021" y="431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50" name="Line 3730"/>
              <p:cNvSpPr>
                <a:spLocks noChangeShapeType="1"/>
              </p:cNvSpPr>
              <p:nvPr/>
            </p:nvSpPr>
            <p:spPr bwMode="auto">
              <a:xfrm>
                <a:off x="3030" y="432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49" name="Line 3729"/>
              <p:cNvSpPr>
                <a:spLocks noChangeShapeType="1"/>
              </p:cNvSpPr>
              <p:nvPr/>
            </p:nvSpPr>
            <p:spPr bwMode="auto">
              <a:xfrm>
                <a:off x="3039" y="433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48" name="Line 3728"/>
              <p:cNvSpPr>
                <a:spLocks noChangeShapeType="1"/>
              </p:cNvSpPr>
              <p:nvPr/>
            </p:nvSpPr>
            <p:spPr bwMode="auto">
              <a:xfrm>
                <a:off x="3048" y="434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47" name="Line 3727"/>
              <p:cNvSpPr>
                <a:spLocks noChangeShapeType="1"/>
              </p:cNvSpPr>
              <p:nvPr/>
            </p:nvSpPr>
            <p:spPr bwMode="auto">
              <a:xfrm>
                <a:off x="3057" y="434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46" name="Line 3726"/>
              <p:cNvSpPr>
                <a:spLocks noChangeShapeType="1"/>
              </p:cNvSpPr>
              <p:nvPr/>
            </p:nvSpPr>
            <p:spPr bwMode="auto">
              <a:xfrm>
                <a:off x="3066" y="4351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</p:grpSp>
        <p:grpSp>
          <p:nvGrpSpPr>
            <p:cNvPr id="8644" name="Group 3524"/>
            <p:cNvGrpSpPr>
              <a:grpSpLocks/>
            </p:cNvGrpSpPr>
            <p:nvPr/>
          </p:nvGrpSpPr>
          <p:grpSpPr bwMode="auto">
            <a:xfrm>
              <a:off x="2967" y="4019"/>
              <a:ext cx="783" cy="342"/>
              <a:chOff x="2967" y="4019"/>
              <a:chExt cx="783" cy="342"/>
            </a:xfrm>
            <a:grpFill/>
          </p:grpSpPr>
          <p:sp>
            <p:nvSpPr>
              <p:cNvPr id="8844" name="Line 3724"/>
              <p:cNvSpPr>
                <a:spLocks noChangeShapeType="1"/>
              </p:cNvSpPr>
              <p:nvPr/>
            </p:nvSpPr>
            <p:spPr bwMode="auto">
              <a:xfrm>
                <a:off x="3084" y="4351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43" name="Line 3723"/>
              <p:cNvSpPr>
                <a:spLocks noChangeShapeType="1"/>
              </p:cNvSpPr>
              <p:nvPr/>
            </p:nvSpPr>
            <p:spPr bwMode="auto">
              <a:xfrm>
                <a:off x="3093" y="4360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42" name="Line 3722"/>
              <p:cNvSpPr>
                <a:spLocks noChangeShapeType="1"/>
              </p:cNvSpPr>
              <p:nvPr/>
            </p:nvSpPr>
            <p:spPr bwMode="auto">
              <a:xfrm>
                <a:off x="3102" y="4360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41" name="Line 3721"/>
              <p:cNvSpPr>
                <a:spLocks noChangeShapeType="1"/>
              </p:cNvSpPr>
              <p:nvPr/>
            </p:nvSpPr>
            <p:spPr bwMode="auto">
              <a:xfrm>
                <a:off x="3120" y="4360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40" name="Line 3720"/>
              <p:cNvSpPr>
                <a:spLocks noChangeShapeType="1"/>
              </p:cNvSpPr>
              <p:nvPr/>
            </p:nvSpPr>
            <p:spPr bwMode="auto">
              <a:xfrm>
                <a:off x="3129" y="4360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39" name="Line 3719"/>
              <p:cNvSpPr>
                <a:spLocks noChangeShapeType="1"/>
              </p:cNvSpPr>
              <p:nvPr/>
            </p:nvSpPr>
            <p:spPr bwMode="auto">
              <a:xfrm>
                <a:off x="3138" y="4360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38" name="Line 3718"/>
              <p:cNvSpPr>
                <a:spLocks noChangeShapeType="1"/>
              </p:cNvSpPr>
              <p:nvPr/>
            </p:nvSpPr>
            <p:spPr bwMode="auto">
              <a:xfrm flipH="1">
                <a:off x="3129" y="401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37" name="Line 3717"/>
              <p:cNvSpPr>
                <a:spLocks noChangeShapeType="1"/>
              </p:cNvSpPr>
              <p:nvPr/>
            </p:nvSpPr>
            <p:spPr bwMode="auto">
              <a:xfrm flipH="1">
                <a:off x="3120" y="401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36" name="Line 3716"/>
              <p:cNvSpPr>
                <a:spLocks noChangeShapeType="1"/>
              </p:cNvSpPr>
              <p:nvPr/>
            </p:nvSpPr>
            <p:spPr bwMode="auto">
              <a:xfrm flipH="1">
                <a:off x="3102" y="4019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35" name="Line 3715"/>
              <p:cNvSpPr>
                <a:spLocks noChangeShapeType="1"/>
              </p:cNvSpPr>
              <p:nvPr/>
            </p:nvSpPr>
            <p:spPr bwMode="auto">
              <a:xfrm flipH="1">
                <a:off x="3093" y="401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34" name="Line 3714"/>
              <p:cNvSpPr>
                <a:spLocks noChangeShapeType="1"/>
              </p:cNvSpPr>
              <p:nvPr/>
            </p:nvSpPr>
            <p:spPr bwMode="auto">
              <a:xfrm flipH="1">
                <a:off x="3084" y="402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33" name="Line 3713"/>
              <p:cNvSpPr>
                <a:spLocks noChangeShapeType="1"/>
              </p:cNvSpPr>
              <p:nvPr/>
            </p:nvSpPr>
            <p:spPr bwMode="auto">
              <a:xfrm flipH="1">
                <a:off x="3066" y="4028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32" name="Line 3712"/>
              <p:cNvSpPr>
                <a:spLocks noChangeShapeType="1"/>
              </p:cNvSpPr>
              <p:nvPr/>
            </p:nvSpPr>
            <p:spPr bwMode="auto">
              <a:xfrm flipH="1">
                <a:off x="3057" y="4037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31" name="Line 3711"/>
              <p:cNvSpPr>
                <a:spLocks noChangeShapeType="1"/>
              </p:cNvSpPr>
              <p:nvPr/>
            </p:nvSpPr>
            <p:spPr bwMode="auto">
              <a:xfrm flipH="1">
                <a:off x="3048" y="403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30" name="Line 3710"/>
              <p:cNvSpPr>
                <a:spLocks noChangeShapeType="1"/>
              </p:cNvSpPr>
              <p:nvPr/>
            </p:nvSpPr>
            <p:spPr bwMode="auto">
              <a:xfrm flipH="1">
                <a:off x="3039" y="404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29" name="Line 3709"/>
              <p:cNvSpPr>
                <a:spLocks noChangeShapeType="1"/>
              </p:cNvSpPr>
              <p:nvPr/>
            </p:nvSpPr>
            <p:spPr bwMode="auto">
              <a:xfrm flipH="1">
                <a:off x="3030" y="4055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28" name="Line 3708"/>
              <p:cNvSpPr>
                <a:spLocks noChangeShapeType="1"/>
              </p:cNvSpPr>
              <p:nvPr/>
            </p:nvSpPr>
            <p:spPr bwMode="auto">
              <a:xfrm flipH="1">
                <a:off x="3021" y="405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27" name="Line 3707"/>
              <p:cNvSpPr>
                <a:spLocks noChangeShapeType="1"/>
              </p:cNvSpPr>
              <p:nvPr/>
            </p:nvSpPr>
            <p:spPr bwMode="auto">
              <a:xfrm flipH="1">
                <a:off x="3012" y="406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26" name="Line 3706"/>
              <p:cNvSpPr>
                <a:spLocks noChangeShapeType="1"/>
              </p:cNvSpPr>
              <p:nvPr/>
            </p:nvSpPr>
            <p:spPr bwMode="auto">
              <a:xfrm flipH="1">
                <a:off x="3003" y="407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25" name="Line 3705"/>
              <p:cNvSpPr>
                <a:spLocks noChangeShapeType="1"/>
              </p:cNvSpPr>
              <p:nvPr/>
            </p:nvSpPr>
            <p:spPr bwMode="auto">
              <a:xfrm flipH="1">
                <a:off x="2994" y="408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24" name="Line 3704"/>
              <p:cNvSpPr>
                <a:spLocks noChangeShapeType="1"/>
              </p:cNvSpPr>
              <p:nvPr/>
            </p:nvSpPr>
            <p:spPr bwMode="auto">
              <a:xfrm>
                <a:off x="2994" y="4091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23" name="Line 3703"/>
              <p:cNvSpPr>
                <a:spLocks noChangeShapeType="1"/>
              </p:cNvSpPr>
              <p:nvPr/>
            </p:nvSpPr>
            <p:spPr bwMode="auto">
              <a:xfrm flipH="1">
                <a:off x="2985" y="410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22" name="Line 3702"/>
              <p:cNvSpPr>
                <a:spLocks noChangeShapeType="1"/>
              </p:cNvSpPr>
              <p:nvPr/>
            </p:nvSpPr>
            <p:spPr bwMode="auto">
              <a:xfrm flipH="1">
                <a:off x="2976" y="411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21" name="Line 3701"/>
              <p:cNvSpPr>
                <a:spLocks noChangeShapeType="1"/>
              </p:cNvSpPr>
              <p:nvPr/>
            </p:nvSpPr>
            <p:spPr bwMode="auto">
              <a:xfrm>
                <a:off x="2976" y="4127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20" name="Line 3700"/>
              <p:cNvSpPr>
                <a:spLocks noChangeShapeType="1"/>
              </p:cNvSpPr>
              <p:nvPr/>
            </p:nvSpPr>
            <p:spPr bwMode="auto">
              <a:xfrm>
                <a:off x="2976" y="4136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19" name="Line 3699"/>
              <p:cNvSpPr>
                <a:spLocks noChangeShapeType="1"/>
              </p:cNvSpPr>
              <p:nvPr/>
            </p:nvSpPr>
            <p:spPr bwMode="auto">
              <a:xfrm flipH="1">
                <a:off x="2967" y="415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18" name="Line 3698"/>
              <p:cNvSpPr>
                <a:spLocks noChangeShapeType="1"/>
              </p:cNvSpPr>
              <p:nvPr/>
            </p:nvSpPr>
            <p:spPr bwMode="auto">
              <a:xfrm>
                <a:off x="2967" y="4163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17" name="Line 3697"/>
              <p:cNvSpPr>
                <a:spLocks noChangeShapeType="1"/>
              </p:cNvSpPr>
              <p:nvPr/>
            </p:nvSpPr>
            <p:spPr bwMode="auto">
              <a:xfrm>
                <a:off x="2967" y="4172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16" name="Line 3696"/>
              <p:cNvSpPr>
                <a:spLocks noChangeShapeType="1"/>
              </p:cNvSpPr>
              <p:nvPr/>
            </p:nvSpPr>
            <p:spPr bwMode="auto">
              <a:xfrm>
                <a:off x="2967" y="4190"/>
                <a:ext cx="1" cy="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15" name="Line 3695"/>
              <p:cNvSpPr>
                <a:spLocks noChangeShapeType="1"/>
              </p:cNvSpPr>
              <p:nvPr/>
            </p:nvSpPr>
            <p:spPr bwMode="auto">
              <a:xfrm>
                <a:off x="2967" y="4198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14" name="Line 3694"/>
              <p:cNvSpPr>
                <a:spLocks noChangeShapeType="1"/>
              </p:cNvSpPr>
              <p:nvPr/>
            </p:nvSpPr>
            <p:spPr bwMode="auto">
              <a:xfrm>
                <a:off x="2967" y="4207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13" name="Line 3693"/>
              <p:cNvSpPr>
                <a:spLocks noChangeShapeType="1"/>
              </p:cNvSpPr>
              <p:nvPr/>
            </p:nvSpPr>
            <p:spPr bwMode="auto">
              <a:xfrm>
                <a:off x="2967" y="422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12" name="Line 3692"/>
              <p:cNvSpPr>
                <a:spLocks noChangeShapeType="1"/>
              </p:cNvSpPr>
              <p:nvPr/>
            </p:nvSpPr>
            <p:spPr bwMode="auto">
              <a:xfrm>
                <a:off x="2976" y="4234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11" name="Line 3691"/>
              <p:cNvSpPr>
                <a:spLocks noChangeShapeType="1"/>
              </p:cNvSpPr>
              <p:nvPr/>
            </p:nvSpPr>
            <p:spPr bwMode="auto">
              <a:xfrm>
                <a:off x="2976" y="4243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10" name="Line 3690"/>
              <p:cNvSpPr>
                <a:spLocks noChangeShapeType="1"/>
              </p:cNvSpPr>
              <p:nvPr/>
            </p:nvSpPr>
            <p:spPr bwMode="auto">
              <a:xfrm>
                <a:off x="2976" y="4252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09" name="Line 3689"/>
              <p:cNvSpPr>
                <a:spLocks noChangeShapeType="1"/>
              </p:cNvSpPr>
              <p:nvPr/>
            </p:nvSpPr>
            <p:spPr bwMode="auto">
              <a:xfrm>
                <a:off x="2985" y="427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08" name="Line 3688"/>
              <p:cNvSpPr>
                <a:spLocks noChangeShapeType="1"/>
              </p:cNvSpPr>
              <p:nvPr/>
            </p:nvSpPr>
            <p:spPr bwMode="auto">
              <a:xfrm>
                <a:off x="2994" y="4279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07" name="Line 3687"/>
              <p:cNvSpPr>
                <a:spLocks noChangeShapeType="1"/>
              </p:cNvSpPr>
              <p:nvPr/>
            </p:nvSpPr>
            <p:spPr bwMode="auto">
              <a:xfrm>
                <a:off x="2994" y="428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06" name="Line 3686"/>
              <p:cNvSpPr>
                <a:spLocks noChangeShapeType="1"/>
              </p:cNvSpPr>
              <p:nvPr/>
            </p:nvSpPr>
            <p:spPr bwMode="auto">
              <a:xfrm>
                <a:off x="3003" y="429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05" name="Line 3685"/>
              <p:cNvSpPr>
                <a:spLocks noChangeShapeType="1"/>
              </p:cNvSpPr>
              <p:nvPr/>
            </p:nvSpPr>
            <p:spPr bwMode="auto">
              <a:xfrm>
                <a:off x="3012" y="430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04" name="Line 3684"/>
              <p:cNvSpPr>
                <a:spLocks noChangeShapeType="1"/>
              </p:cNvSpPr>
              <p:nvPr/>
            </p:nvSpPr>
            <p:spPr bwMode="auto">
              <a:xfrm>
                <a:off x="3021" y="431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03" name="Line 3683"/>
              <p:cNvSpPr>
                <a:spLocks noChangeShapeType="1"/>
              </p:cNvSpPr>
              <p:nvPr/>
            </p:nvSpPr>
            <p:spPr bwMode="auto">
              <a:xfrm>
                <a:off x="3030" y="432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02" name="Line 3682"/>
              <p:cNvSpPr>
                <a:spLocks noChangeShapeType="1"/>
              </p:cNvSpPr>
              <p:nvPr/>
            </p:nvSpPr>
            <p:spPr bwMode="auto">
              <a:xfrm>
                <a:off x="3039" y="433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01" name="Line 3681"/>
              <p:cNvSpPr>
                <a:spLocks noChangeShapeType="1"/>
              </p:cNvSpPr>
              <p:nvPr/>
            </p:nvSpPr>
            <p:spPr bwMode="auto">
              <a:xfrm>
                <a:off x="3048" y="434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800" name="Line 3680"/>
              <p:cNvSpPr>
                <a:spLocks noChangeShapeType="1"/>
              </p:cNvSpPr>
              <p:nvPr/>
            </p:nvSpPr>
            <p:spPr bwMode="auto">
              <a:xfrm>
                <a:off x="3057" y="434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99" name="Line 3679"/>
              <p:cNvSpPr>
                <a:spLocks noChangeShapeType="1"/>
              </p:cNvSpPr>
              <p:nvPr/>
            </p:nvSpPr>
            <p:spPr bwMode="auto">
              <a:xfrm>
                <a:off x="3066" y="4351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98" name="Line 3678"/>
              <p:cNvSpPr>
                <a:spLocks noChangeShapeType="1"/>
              </p:cNvSpPr>
              <p:nvPr/>
            </p:nvSpPr>
            <p:spPr bwMode="auto">
              <a:xfrm>
                <a:off x="3084" y="4351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97" name="Line 3677"/>
              <p:cNvSpPr>
                <a:spLocks noChangeShapeType="1"/>
              </p:cNvSpPr>
              <p:nvPr/>
            </p:nvSpPr>
            <p:spPr bwMode="auto">
              <a:xfrm>
                <a:off x="3093" y="4360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96" name="Line 3676"/>
              <p:cNvSpPr>
                <a:spLocks noChangeShapeType="1"/>
              </p:cNvSpPr>
              <p:nvPr/>
            </p:nvSpPr>
            <p:spPr bwMode="auto">
              <a:xfrm>
                <a:off x="3102" y="4360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95" name="Line 3675"/>
              <p:cNvSpPr>
                <a:spLocks noChangeShapeType="1"/>
              </p:cNvSpPr>
              <p:nvPr/>
            </p:nvSpPr>
            <p:spPr bwMode="auto">
              <a:xfrm>
                <a:off x="3120" y="4360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94" name="Line 3674"/>
              <p:cNvSpPr>
                <a:spLocks noChangeShapeType="1"/>
              </p:cNvSpPr>
              <p:nvPr/>
            </p:nvSpPr>
            <p:spPr bwMode="auto">
              <a:xfrm>
                <a:off x="3129" y="4360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93" name="Line 3673"/>
              <p:cNvSpPr>
                <a:spLocks noChangeShapeType="1"/>
              </p:cNvSpPr>
              <p:nvPr/>
            </p:nvSpPr>
            <p:spPr bwMode="auto">
              <a:xfrm>
                <a:off x="3138" y="4360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92" name="Line 3672"/>
              <p:cNvSpPr>
                <a:spLocks noChangeShapeType="1"/>
              </p:cNvSpPr>
              <p:nvPr/>
            </p:nvSpPr>
            <p:spPr bwMode="auto">
              <a:xfrm flipH="1">
                <a:off x="3129" y="406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91" name="Line 3671"/>
              <p:cNvSpPr>
                <a:spLocks noChangeShapeType="1"/>
              </p:cNvSpPr>
              <p:nvPr/>
            </p:nvSpPr>
            <p:spPr bwMode="auto">
              <a:xfrm flipH="1">
                <a:off x="3120" y="406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90" name="Line 3670"/>
              <p:cNvSpPr>
                <a:spLocks noChangeShapeType="1"/>
              </p:cNvSpPr>
              <p:nvPr/>
            </p:nvSpPr>
            <p:spPr bwMode="auto">
              <a:xfrm flipH="1">
                <a:off x="3111" y="406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89" name="Line 3669"/>
              <p:cNvSpPr>
                <a:spLocks noChangeShapeType="1"/>
              </p:cNvSpPr>
              <p:nvPr/>
            </p:nvSpPr>
            <p:spPr bwMode="auto">
              <a:xfrm flipH="1">
                <a:off x="3102" y="406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88" name="Line 3668"/>
              <p:cNvSpPr>
                <a:spLocks noChangeShapeType="1"/>
              </p:cNvSpPr>
              <p:nvPr/>
            </p:nvSpPr>
            <p:spPr bwMode="auto">
              <a:xfrm flipH="1">
                <a:off x="3093" y="406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87" name="Line 3667"/>
              <p:cNvSpPr>
                <a:spLocks noChangeShapeType="1"/>
              </p:cNvSpPr>
              <p:nvPr/>
            </p:nvSpPr>
            <p:spPr bwMode="auto">
              <a:xfrm flipH="1">
                <a:off x="3084" y="407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86" name="Line 3666"/>
              <p:cNvSpPr>
                <a:spLocks noChangeShapeType="1"/>
              </p:cNvSpPr>
              <p:nvPr/>
            </p:nvSpPr>
            <p:spPr bwMode="auto">
              <a:xfrm>
                <a:off x="3084" y="4073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85" name="Line 3665"/>
              <p:cNvSpPr>
                <a:spLocks noChangeShapeType="1"/>
              </p:cNvSpPr>
              <p:nvPr/>
            </p:nvSpPr>
            <p:spPr bwMode="auto">
              <a:xfrm flipH="1">
                <a:off x="3075" y="407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84" name="Line 3664"/>
              <p:cNvSpPr>
                <a:spLocks noChangeShapeType="1"/>
              </p:cNvSpPr>
              <p:nvPr/>
            </p:nvSpPr>
            <p:spPr bwMode="auto">
              <a:xfrm flipH="1">
                <a:off x="3066" y="408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83" name="Line 3663"/>
              <p:cNvSpPr>
                <a:spLocks noChangeShapeType="1"/>
              </p:cNvSpPr>
              <p:nvPr/>
            </p:nvSpPr>
            <p:spPr bwMode="auto">
              <a:xfrm flipH="1">
                <a:off x="3057" y="4091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82" name="Line 3662"/>
              <p:cNvSpPr>
                <a:spLocks noChangeShapeType="1"/>
              </p:cNvSpPr>
              <p:nvPr/>
            </p:nvSpPr>
            <p:spPr bwMode="auto">
              <a:xfrm flipH="1">
                <a:off x="3048" y="4091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81" name="Line 3661"/>
              <p:cNvSpPr>
                <a:spLocks noChangeShapeType="1"/>
              </p:cNvSpPr>
              <p:nvPr/>
            </p:nvSpPr>
            <p:spPr bwMode="auto">
              <a:xfrm>
                <a:off x="3048" y="4100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80" name="Line 3660"/>
              <p:cNvSpPr>
                <a:spLocks noChangeShapeType="1"/>
              </p:cNvSpPr>
              <p:nvPr/>
            </p:nvSpPr>
            <p:spPr bwMode="auto">
              <a:xfrm flipH="1">
                <a:off x="3039" y="410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79" name="Line 3659"/>
              <p:cNvSpPr>
                <a:spLocks noChangeShapeType="1"/>
              </p:cNvSpPr>
              <p:nvPr/>
            </p:nvSpPr>
            <p:spPr bwMode="auto">
              <a:xfrm flipH="1">
                <a:off x="3030" y="410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78" name="Line 3658"/>
              <p:cNvSpPr>
                <a:spLocks noChangeShapeType="1"/>
              </p:cNvSpPr>
              <p:nvPr/>
            </p:nvSpPr>
            <p:spPr bwMode="auto">
              <a:xfrm>
                <a:off x="3030" y="4118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77" name="Line 3657"/>
              <p:cNvSpPr>
                <a:spLocks noChangeShapeType="1"/>
              </p:cNvSpPr>
              <p:nvPr/>
            </p:nvSpPr>
            <p:spPr bwMode="auto">
              <a:xfrm flipH="1">
                <a:off x="3021" y="412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76" name="Line 3656"/>
              <p:cNvSpPr>
                <a:spLocks noChangeShapeType="1"/>
              </p:cNvSpPr>
              <p:nvPr/>
            </p:nvSpPr>
            <p:spPr bwMode="auto">
              <a:xfrm>
                <a:off x="3021" y="4136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75" name="Line 3655"/>
              <p:cNvSpPr>
                <a:spLocks noChangeShapeType="1"/>
              </p:cNvSpPr>
              <p:nvPr/>
            </p:nvSpPr>
            <p:spPr bwMode="auto">
              <a:xfrm>
                <a:off x="3021" y="4145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74" name="Line 3654"/>
              <p:cNvSpPr>
                <a:spLocks noChangeShapeType="1"/>
              </p:cNvSpPr>
              <p:nvPr/>
            </p:nvSpPr>
            <p:spPr bwMode="auto">
              <a:xfrm flipH="1">
                <a:off x="3012" y="415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73" name="Line 3653"/>
              <p:cNvSpPr>
                <a:spLocks noChangeShapeType="1"/>
              </p:cNvSpPr>
              <p:nvPr/>
            </p:nvSpPr>
            <p:spPr bwMode="auto">
              <a:xfrm>
                <a:off x="3012" y="4163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72" name="Line 3652"/>
              <p:cNvSpPr>
                <a:spLocks noChangeShapeType="1"/>
              </p:cNvSpPr>
              <p:nvPr/>
            </p:nvSpPr>
            <p:spPr bwMode="auto">
              <a:xfrm>
                <a:off x="3012" y="4172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71" name="Line 3651"/>
              <p:cNvSpPr>
                <a:spLocks noChangeShapeType="1"/>
              </p:cNvSpPr>
              <p:nvPr/>
            </p:nvSpPr>
            <p:spPr bwMode="auto">
              <a:xfrm>
                <a:off x="3012" y="4181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70" name="Line 3650"/>
              <p:cNvSpPr>
                <a:spLocks noChangeShapeType="1"/>
              </p:cNvSpPr>
              <p:nvPr/>
            </p:nvSpPr>
            <p:spPr bwMode="auto">
              <a:xfrm>
                <a:off x="3012" y="4190"/>
                <a:ext cx="1" cy="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69" name="Line 3649"/>
              <p:cNvSpPr>
                <a:spLocks noChangeShapeType="1"/>
              </p:cNvSpPr>
              <p:nvPr/>
            </p:nvSpPr>
            <p:spPr bwMode="auto">
              <a:xfrm>
                <a:off x="3012" y="4198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68" name="Line 3648"/>
              <p:cNvSpPr>
                <a:spLocks noChangeShapeType="1"/>
              </p:cNvSpPr>
              <p:nvPr/>
            </p:nvSpPr>
            <p:spPr bwMode="auto">
              <a:xfrm>
                <a:off x="3012" y="4207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67" name="Line 3647"/>
              <p:cNvSpPr>
                <a:spLocks noChangeShapeType="1"/>
              </p:cNvSpPr>
              <p:nvPr/>
            </p:nvSpPr>
            <p:spPr bwMode="auto">
              <a:xfrm>
                <a:off x="3012" y="4216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66" name="Line 3646"/>
              <p:cNvSpPr>
                <a:spLocks noChangeShapeType="1"/>
              </p:cNvSpPr>
              <p:nvPr/>
            </p:nvSpPr>
            <p:spPr bwMode="auto">
              <a:xfrm>
                <a:off x="3012" y="422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65" name="Line 3645"/>
              <p:cNvSpPr>
                <a:spLocks noChangeShapeType="1"/>
              </p:cNvSpPr>
              <p:nvPr/>
            </p:nvSpPr>
            <p:spPr bwMode="auto">
              <a:xfrm>
                <a:off x="3021" y="4234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64" name="Line 3644"/>
              <p:cNvSpPr>
                <a:spLocks noChangeShapeType="1"/>
              </p:cNvSpPr>
              <p:nvPr/>
            </p:nvSpPr>
            <p:spPr bwMode="auto">
              <a:xfrm>
                <a:off x="3021" y="4243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63" name="Line 3643"/>
              <p:cNvSpPr>
                <a:spLocks noChangeShapeType="1"/>
              </p:cNvSpPr>
              <p:nvPr/>
            </p:nvSpPr>
            <p:spPr bwMode="auto">
              <a:xfrm>
                <a:off x="3021" y="425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62" name="Line 3642"/>
              <p:cNvSpPr>
                <a:spLocks noChangeShapeType="1"/>
              </p:cNvSpPr>
              <p:nvPr/>
            </p:nvSpPr>
            <p:spPr bwMode="auto">
              <a:xfrm>
                <a:off x="3030" y="4252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61" name="Line 3641"/>
              <p:cNvSpPr>
                <a:spLocks noChangeShapeType="1"/>
              </p:cNvSpPr>
              <p:nvPr/>
            </p:nvSpPr>
            <p:spPr bwMode="auto">
              <a:xfrm>
                <a:off x="3030" y="4261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60" name="Line 3640"/>
              <p:cNvSpPr>
                <a:spLocks noChangeShapeType="1"/>
              </p:cNvSpPr>
              <p:nvPr/>
            </p:nvSpPr>
            <p:spPr bwMode="auto">
              <a:xfrm>
                <a:off x="3039" y="427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59" name="Line 3639"/>
              <p:cNvSpPr>
                <a:spLocks noChangeShapeType="1"/>
              </p:cNvSpPr>
              <p:nvPr/>
            </p:nvSpPr>
            <p:spPr bwMode="auto">
              <a:xfrm>
                <a:off x="3048" y="4279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58" name="Line 3638"/>
              <p:cNvSpPr>
                <a:spLocks noChangeShapeType="1"/>
              </p:cNvSpPr>
              <p:nvPr/>
            </p:nvSpPr>
            <p:spPr bwMode="auto">
              <a:xfrm>
                <a:off x="3048" y="428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57" name="Line 3637"/>
              <p:cNvSpPr>
                <a:spLocks noChangeShapeType="1"/>
              </p:cNvSpPr>
              <p:nvPr/>
            </p:nvSpPr>
            <p:spPr bwMode="auto">
              <a:xfrm>
                <a:off x="3057" y="428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56" name="Line 3636"/>
              <p:cNvSpPr>
                <a:spLocks noChangeShapeType="1"/>
              </p:cNvSpPr>
              <p:nvPr/>
            </p:nvSpPr>
            <p:spPr bwMode="auto">
              <a:xfrm>
                <a:off x="3066" y="4297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55" name="Line 3635"/>
              <p:cNvSpPr>
                <a:spLocks noChangeShapeType="1"/>
              </p:cNvSpPr>
              <p:nvPr/>
            </p:nvSpPr>
            <p:spPr bwMode="auto">
              <a:xfrm>
                <a:off x="3075" y="429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54" name="Line 3634"/>
              <p:cNvSpPr>
                <a:spLocks noChangeShapeType="1"/>
              </p:cNvSpPr>
              <p:nvPr/>
            </p:nvSpPr>
            <p:spPr bwMode="auto">
              <a:xfrm>
                <a:off x="3084" y="4306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53" name="Line 3633"/>
              <p:cNvSpPr>
                <a:spLocks noChangeShapeType="1"/>
              </p:cNvSpPr>
              <p:nvPr/>
            </p:nvSpPr>
            <p:spPr bwMode="auto">
              <a:xfrm>
                <a:off x="3084" y="430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52" name="Line 3632"/>
              <p:cNvSpPr>
                <a:spLocks noChangeShapeType="1"/>
              </p:cNvSpPr>
              <p:nvPr/>
            </p:nvSpPr>
            <p:spPr bwMode="auto">
              <a:xfrm>
                <a:off x="3093" y="4315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51" name="Line 3631"/>
              <p:cNvSpPr>
                <a:spLocks noChangeShapeType="1"/>
              </p:cNvSpPr>
              <p:nvPr/>
            </p:nvSpPr>
            <p:spPr bwMode="auto">
              <a:xfrm>
                <a:off x="3102" y="4315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50" name="Line 3630"/>
              <p:cNvSpPr>
                <a:spLocks noChangeShapeType="1"/>
              </p:cNvSpPr>
              <p:nvPr/>
            </p:nvSpPr>
            <p:spPr bwMode="auto">
              <a:xfrm>
                <a:off x="3111" y="431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49" name="Line 3629"/>
              <p:cNvSpPr>
                <a:spLocks noChangeShapeType="1"/>
              </p:cNvSpPr>
              <p:nvPr/>
            </p:nvSpPr>
            <p:spPr bwMode="auto">
              <a:xfrm>
                <a:off x="3120" y="432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48" name="Line 3628"/>
              <p:cNvSpPr>
                <a:spLocks noChangeShapeType="1"/>
              </p:cNvSpPr>
              <p:nvPr/>
            </p:nvSpPr>
            <p:spPr bwMode="auto">
              <a:xfrm>
                <a:off x="3129" y="432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47" name="Line 3627"/>
              <p:cNvSpPr>
                <a:spLocks noChangeShapeType="1"/>
              </p:cNvSpPr>
              <p:nvPr/>
            </p:nvSpPr>
            <p:spPr bwMode="auto">
              <a:xfrm>
                <a:off x="3138" y="4324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46" name="Line 3626"/>
              <p:cNvSpPr>
                <a:spLocks noChangeShapeType="1"/>
              </p:cNvSpPr>
              <p:nvPr/>
            </p:nvSpPr>
            <p:spPr bwMode="auto">
              <a:xfrm>
                <a:off x="3570" y="4360"/>
                <a:ext cx="1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45" name="Line 3625"/>
              <p:cNvSpPr>
                <a:spLocks noChangeShapeType="1"/>
              </p:cNvSpPr>
              <p:nvPr/>
            </p:nvSpPr>
            <p:spPr bwMode="auto">
              <a:xfrm>
                <a:off x="3587" y="4360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44" name="Line 3624"/>
              <p:cNvSpPr>
                <a:spLocks noChangeShapeType="1"/>
              </p:cNvSpPr>
              <p:nvPr/>
            </p:nvSpPr>
            <p:spPr bwMode="auto">
              <a:xfrm>
                <a:off x="3596" y="4360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43" name="Line 3623"/>
              <p:cNvSpPr>
                <a:spLocks noChangeShapeType="1"/>
              </p:cNvSpPr>
              <p:nvPr/>
            </p:nvSpPr>
            <p:spPr bwMode="auto">
              <a:xfrm>
                <a:off x="3605" y="4360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42" name="Line 3622"/>
              <p:cNvSpPr>
                <a:spLocks noChangeShapeType="1"/>
              </p:cNvSpPr>
              <p:nvPr/>
            </p:nvSpPr>
            <p:spPr bwMode="auto">
              <a:xfrm flipV="1">
                <a:off x="3623" y="4351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41" name="Line 3621"/>
              <p:cNvSpPr>
                <a:spLocks noChangeShapeType="1"/>
              </p:cNvSpPr>
              <p:nvPr/>
            </p:nvSpPr>
            <p:spPr bwMode="auto">
              <a:xfrm>
                <a:off x="3632" y="4351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40" name="Line 3620"/>
              <p:cNvSpPr>
                <a:spLocks noChangeShapeType="1"/>
              </p:cNvSpPr>
              <p:nvPr/>
            </p:nvSpPr>
            <p:spPr bwMode="auto">
              <a:xfrm flipV="1">
                <a:off x="3641" y="434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39" name="Line 3619"/>
              <p:cNvSpPr>
                <a:spLocks noChangeShapeType="1"/>
              </p:cNvSpPr>
              <p:nvPr/>
            </p:nvSpPr>
            <p:spPr bwMode="auto">
              <a:xfrm>
                <a:off x="3650" y="4342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38" name="Line 3618"/>
              <p:cNvSpPr>
                <a:spLocks noChangeShapeType="1"/>
              </p:cNvSpPr>
              <p:nvPr/>
            </p:nvSpPr>
            <p:spPr bwMode="auto">
              <a:xfrm flipV="1">
                <a:off x="3668" y="433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37" name="Line 3617"/>
              <p:cNvSpPr>
                <a:spLocks noChangeShapeType="1"/>
              </p:cNvSpPr>
              <p:nvPr/>
            </p:nvSpPr>
            <p:spPr bwMode="auto">
              <a:xfrm flipV="1">
                <a:off x="3677" y="432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36" name="Line 3616"/>
              <p:cNvSpPr>
                <a:spLocks noChangeShapeType="1"/>
              </p:cNvSpPr>
              <p:nvPr/>
            </p:nvSpPr>
            <p:spPr bwMode="auto">
              <a:xfrm flipV="1">
                <a:off x="3686" y="431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35" name="Line 3615"/>
              <p:cNvSpPr>
                <a:spLocks noChangeShapeType="1"/>
              </p:cNvSpPr>
              <p:nvPr/>
            </p:nvSpPr>
            <p:spPr bwMode="auto">
              <a:xfrm flipV="1">
                <a:off x="3695" y="430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34" name="Line 3614"/>
              <p:cNvSpPr>
                <a:spLocks noChangeShapeType="1"/>
              </p:cNvSpPr>
              <p:nvPr/>
            </p:nvSpPr>
            <p:spPr bwMode="auto">
              <a:xfrm flipV="1">
                <a:off x="3704" y="429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33" name="Line 3613"/>
              <p:cNvSpPr>
                <a:spLocks noChangeShapeType="1"/>
              </p:cNvSpPr>
              <p:nvPr/>
            </p:nvSpPr>
            <p:spPr bwMode="auto">
              <a:xfrm flipV="1">
                <a:off x="3713" y="4288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32" name="Line 3612"/>
              <p:cNvSpPr>
                <a:spLocks noChangeShapeType="1"/>
              </p:cNvSpPr>
              <p:nvPr/>
            </p:nvSpPr>
            <p:spPr bwMode="auto">
              <a:xfrm flipV="1">
                <a:off x="3713" y="427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31" name="Line 3611"/>
              <p:cNvSpPr>
                <a:spLocks noChangeShapeType="1"/>
              </p:cNvSpPr>
              <p:nvPr/>
            </p:nvSpPr>
            <p:spPr bwMode="auto">
              <a:xfrm flipV="1">
                <a:off x="3722" y="427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30" name="Line 3610"/>
              <p:cNvSpPr>
                <a:spLocks noChangeShapeType="1"/>
              </p:cNvSpPr>
              <p:nvPr/>
            </p:nvSpPr>
            <p:spPr bwMode="auto">
              <a:xfrm flipV="1">
                <a:off x="3731" y="4252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29" name="Line 3609"/>
              <p:cNvSpPr>
                <a:spLocks noChangeShapeType="1"/>
              </p:cNvSpPr>
              <p:nvPr/>
            </p:nvSpPr>
            <p:spPr bwMode="auto">
              <a:xfrm flipV="1">
                <a:off x="3731" y="424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28" name="Line 3608"/>
              <p:cNvSpPr>
                <a:spLocks noChangeShapeType="1"/>
              </p:cNvSpPr>
              <p:nvPr/>
            </p:nvSpPr>
            <p:spPr bwMode="auto">
              <a:xfrm flipV="1">
                <a:off x="3740" y="4234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27" name="Line 3607"/>
              <p:cNvSpPr>
                <a:spLocks noChangeShapeType="1"/>
              </p:cNvSpPr>
              <p:nvPr/>
            </p:nvSpPr>
            <p:spPr bwMode="auto">
              <a:xfrm flipV="1">
                <a:off x="3740" y="4225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26" name="Line 3606"/>
              <p:cNvSpPr>
                <a:spLocks noChangeShapeType="1"/>
              </p:cNvSpPr>
              <p:nvPr/>
            </p:nvSpPr>
            <p:spPr bwMode="auto">
              <a:xfrm flipV="1">
                <a:off x="3740" y="4207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25" name="Line 3605"/>
              <p:cNvSpPr>
                <a:spLocks noChangeShapeType="1"/>
              </p:cNvSpPr>
              <p:nvPr/>
            </p:nvSpPr>
            <p:spPr bwMode="auto">
              <a:xfrm flipV="1">
                <a:off x="3749" y="4198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24" name="Line 3604"/>
              <p:cNvSpPr>
                <a:spLocks noChangeShapeType="1"/>
              </p:cNvSpPr>
              <p:nvPr/>
            </p:nvSpPr>
            <p:spPr bwMode="auto">
              <a:xfrm flipV="1">
                <a:off x="3749" y="4190"/>
                <a:ext cx="1" cy="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23" name="Line 3603"/>
              <p:cNvSpPr>
                <a:spLocks noChangeShapeType="1"/>
              </p:cNvSpPr>
              <p:nvPr/>
            </p:nvSpPr>
            <p:spPr bwMode="auto">
              <a:xfrm flipV="1">
                <a:off x="3749" y="4172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22" name="Line 3602"/>
              <p:cNvSpPr>
                <a:spLocks noChangeShapeType="1"/>
              </p:cNvSpPr>
              <p:nvPr/>
            </p:nvSpPr>
            <p:spPr bwMode="auto">
              <a:xfrm flipH="1" flipV="1">
                <a:off x="3740" y="416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21" name="Line 3601"/>
              <p:cNvSpPr>
                <a:spLocks noChangeShapeType="1"/>
              </p:cNvSpPr>
              <p:nvPr/>
            </p:nvSpPr>
            <p:spPr bwMode="auto">
              <a:xfrm flipV="1">
                <a:off x="3740" y="4154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20" name="Line 3600"/>
              <p:cNvSpPr>
                <a:spLocks noChangeShapeType="1"/>
              </p:cNvSpPr>
              <p:nvPr/>
            </p:nvSpPr>
            <p:spPr bwMode="auto">
              <a:xfrm flipV="1">
                <a:off x="3740" y="4136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19" name="Line 3599"/>
              <p:cNvSpPr>
                <a:spLocks noChangeShapeType="1"/>
              </p:cNvSpPr>
              <p:nvPr/>
            </p:nvSpPr>
            <p:spPr bwMode="auto">
              <a:xfrm flipH="1" flipV="1">
                <a:off x="3731" y="412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18" name="Line 3598"/>
              <p:cNvSpPr>
                <a:spLocks noChangeShapeType="1"/>
              </p:cNvSpPr>
              <p:nvPr/>
            </p:nvSpPr>
            <p:spPr bwMode="auto">
              <a:xfrm flipV="1">
                <a:off x="3731" y="4118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17" name="Line 3597"/>
              <p:cNvSpPr>
                <a:spLocks noChangeShapeType="1"/>
              </p:cNvSpPr>
              <p:nvPr/>
            </p:nvSpPr>
            <p:spPr bwMode="auto">
              <a:xfrm flipH="1" flipV="1">
                <a:off x="3722" y="410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16" name="Line 3596"/>
              <p:cNvSpPr>
                <a:spLocks noChangeShapeType="1"/>
              </p:cNvSpPr>
              <p:nvPr/>
            </p:nvSpPr>
            <p:spPr bwMode="auto">
              <a:xfrm flipH="1" flipV="1">
                <a:off x="3713" y="4091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15" name="Line 3595"/>
              <p:cNvSpPr>
                <a:spLocks noChangeShapeType="1"/>
              </p:cNvSpPr>
              <p:nvPr/>
            </p:nvSpPr>
            <p:spPr bwMode="auto">
              <a:xfrm flipV="1">
                <a:off x="3713" y="4082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14" name="Line 3594"/>
              <p:cNvSpPr>
                <a:spLocks noChangeShapeType="1"/>
              </p:cNvSpPr>
              <p:nvPr/>
            </p:nvSpPr>
            <p:spPr bwMode="auto">
              <a:xfrm flipH="1" flipV="1">
                <a:off x="3704" y="407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13" name="Line 3593"/>
              <p:cNvSpPr>
                <a:spLocks noChangeShapeType="1"/>
              </p:cNvSpPr>
              <p:nvPr/>
            </p:nvSpPr>
            <p:spPr bwMode="auto">
              <a:xfrm flipH="1" flipV="1">
                <a:off x="3695" y="406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12" name="Line 3592"/>
              <p:cNvSpPr>
                <a:spLocks noChangeShapeType="1"/>
              </p:cNvSpPr>
              <p:nvPr/>
            </p:nvSpPr>
            <p:spPr bwMode="auto">
              <a:xfrm flipH="1" flipV="1">
                <a:off x="3686" y="405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11" name="Line 3591"/>
              <p:cNvSpPr>
                <a:spLocks noChangeShapeType="1"/>
              </p:cNvSpPr>
              <p:nvPr/>
            </p:nvSpPr>
            <p:spPr bwMode="auto">
              <a:xfrm flipH="1">
                <a:off x="3677" y="4055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10" name="Line 3590"/>
              <p:cNvSpPr>
                <a:spLocks noChangeShapeType="1"/>
              </p:cNvSpPr>
              <p:nvPr/>
            </p:nvSpPr>
            <p:spPr bwMode="auto">
              <a:xfrm flipH="1" flipV="1">
                <a:off x="3668" y="404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09" name="Line 3589"/>
              <p:cNvSpPr>
                <a:spLocks noChangeShapeType="1"/>
              </p:cNvSpPr>
              <p:nvPr/>
            </p:nvSpPr>
            <p:spPr bwMode="auto">
              <a:xfrm flipH="1" flipV="1">
                <a:off x="3650" y="4037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08" name="Line 3588"/>
              <p:cNvSpPr>
                <a:spLocks noChangeShapeType="1"/>
              </p:cNvSpPr>
              <p:nvPr/>
            </p:nvSpPr>
            <p:spPr bwMode="auto">
              <a:xfrm flipH="1">
                <a:off x="3641" y="4037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07" name="Line 3587"/>
              <p:cNvSpPr>
                <a:spLocks noChangeShapeType="1"/>
              </p:cNvSpPr>
              <p:nvPr/>
            </p:nvSpPr>
            <p:spPr bwMode="auto">
              <a:xfrm flipH="1" flipV="1">
                <a:off x="3632" y="402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06" name="Line 3586"/>
              <p:cNvSpPr>
                <a:spLocks noChangeShapeType="1"/>
              </p:cNvSpPr>
              <p:nvPr/>
            </p:nvSpPr>
            <p:spPr bwMode="auto">
              <a:xfrm flipH="1">
                <a:off x="3623" y="402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05" name="Line 3585"/>
              <p:cNvSpPr>
                <a:spLocks noChangeShapeType="1"/>
              </p:cNvSpPr>
              <p:nvPr/>
            </p:nvSpPr>
            <p:spPr bwMode="auto">
              <a:xfrm flipH="1" flipV="1">
                <a:off x="3605" y="4019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04" name="Line 3584"/>
              <p:cNvSpPr>
                <a:spLocks noChangeShapeType="1"/>
              </p:cNvSpPr>
              <p:nvPr/>
            </p:nvSpPr>
            <p:spPr bwMode="auto">
              <a:xfrm flipH="1">
                <a:off x="3596" y="401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03" name="Line 3583"/>
              <p:cNvSpPr>
                <a:spLocks noChangeShapeType="1"/>
              </p:cNvSpPr>
              <p:nvPr/>
            </p:nvSpPr>
            <p:spPr bwMode="auto">
              <a:xfrm flipH="1">
                <a:off x="3587" y="401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02" name="Line 3582"/>
              <p:cNvSpPr>
                <a:spLocks noChangeShapeType="1"/>
              </p:cNvSpPr>
              <p:nvPr/>
            </p:nvSpPr>
            <p:spPr bwMode="auto">
              <a:xfrm flipH="1">
                <a:off x="3570" y="4019"/>
                <a:ext cx="1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01" name="Line 3581"/>
              <p:cNvSpPr>
                <a:spLocks noChangeShapeType="1"/>
              </p:cNvSpPr>
              <p:nvPr/>
            </p:nvSpPr>
            <p:spPr bwMode="auto">
              <a:xfrm>
                <a:off x="3570" y="4019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700" name="Line 3580"/>
              <p:cNvSpPr>
                <a:spLocks noChangeShapeType="1"/>
              </p:cNvSpPr>
              <p:nvPr/>
            </p:nvSpPr>
            <p:spPr bwMode="auto">
              <a:xfrm>
                <a:off x="3570" y="4360"/>
                <a:ext cx="1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99" name="Line 3579"/>
              <p:cNvSpPr>
                <a:spLocks noChangeShapeType="1"/>
              </p:cNvSpPr>
              <p:nvPr/>
            </p:nvSpPr>
            <p:spPr bwMode="auto">
              <a:xfrm>
                <a:off x="3587" y="4360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98" name="Line 3578"/>
              <p:cNvSpPr>
                <a:spLocks noChangeShapeType="1"/>
              </p:cNvSpPr>
              <p:nvPr/>
            </p:nvSpPr>
            <p:spPr bwMode="auto">
              <a:xfrm>
                <a:off x="3596" y="4360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97" name="Line 3577"/>
              <p:cNvSpPr>
                <a:spLocks noChangeShapeType="1"/>
              </p:cNvSpPr>
              <p:nvPr/>
            </p:nvSpPr>
            <p:spPr bwMode="auto">
              <a:xfrm>
                <a:off x="3605" y="4360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96" name="Line 3576"/>
              <p:cNvSpPr>
                <a:spLocks noChangeShapeType="1"/>
              </p:cNvSpPr>
              <p:nvPr/>
            </p:nvSpPr>
            <p:spPr bwMode="auto">
              <a:xfrm flipV="1">
                <a:off x="3623" y="4351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95" name="Line 3575"/>
              <p:cNvSpPr>
                <a:spLocks noChangeShapeType="1"/>
              </p:cNvSpPr>
              <p:nvPr/>
            </p:nvSpPr>
            <p:spPr bwMode="auto">
              <a:xfrm>
                <a:off x="3632" y="4351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94" name="Line 3574"/>
              <p:cNvSpPr>
                <a:spLocks noChangeShapeType="1"/>
              </p:cNvSpPr>
              <p:nvPr/>
            </p:nvSpPr>
            <p:spPr bwMode="auto">
              <a:xfrm flipV="1">
                <a:off x="3641" y="434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93" name="Line 3573"/>
              <p:cNvSpPr>
                <a:spLocks noChangeShapeType="1"/>
              </p:cNvSpPr>
              <p:nvPr/>
            </p:nvSpPr>
            <p:spPr bwMode="auto">
              <a:xfrm>
                <a:off x="3650" y="4342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92" name="Line 3572"/>
              <p:cNvSpPr>
                <a:spLocks noChangeShapeType="1"/>
              </p:cNvSpPr>
              <p:nvPr/>
            </p:nvSpPr>
            <p:spPr bwMode="auto">
              <a:xfrm flipV="1">
                <a:off x="3668" y="433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91" name="Line 3571"/>
              <p:cNvSpPr>
                <a:spLocks noChangeShapeType="1"/>
              </p:cNvSpPr>
              <p:nvPr/>
            </p:nvSpPr>
            <p:spPr bwMode="auto">
              <a:xfrm flipV="1">
                <a:off x="3677" y="432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90" name="Line 3570"/>
              <p:cNvSpPr>
                <a:spLocks noChangeShapeType="1"/>
              </p:cNvSpPr>
              <p:nvPr/>
            </p:nvSpPr>
            <p:spPr bwMode="auto">
              <a:xfrm flipV="1">
                <a:off x="3686" y="431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89" name="Line 3569"/>
              <p:cNvSpPr>
                <a:spLocks noChangeShapeType="1"/>
              </p:cNvSpPr>
              <p:nvPr/>
            </p:nvSpPr>
            <p:spPr bwMode="auto">
              <a:xfrm flipV="1">
                <a:off x="3695" y="430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88" name="Line 3568"/>
              <p:cNvSpPr>
                <a:spLocks noChangeShapeType="1"/>
              </p:cNvSpPr>
              <p:nvPr/>
            </p:nvSpPr>
            <p:spPr bwMode="auto">
              <a:xfrm flipV="1">
                <a:off x="3704" y="429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87" name="Line 3567"/>
              <p:cNvSpPr>
                <a:spLocks noChangeShapeType="1"/>
              </p:cNvSpPr>
              <p:nvPr/>
            </p:nvSpPr>
            <p:spPr bwMode="auto">
              <a:xfrm flipV="1">
                <a:off x="3713" y="4288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86" name="Line 3566"/>
              <p:cNvSpPr>
                <a:spLocks noChangeShapeType="1"/>
              </p:cNvSpPr>
              <p:nvPr/>
            </p:nvSpPr>
            <p:spPr bwMode="auto">
              <a:xfrm flipV="1">
                <a:off x="3713" y="427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85" name="Line 3565"/>
              <p:cNvSpPr>
                <a:spLocks noChangeShapeType="1"/>
              </p:cNvSpPr>
              <p:nvPr/>
            </p:nvSpPr>
            <p:spPr bwMode="auto">
              <a:xfrm flipV="1">
                <a:off x="3722" y="427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84" name="Line 3564"/>
              <p:cNvSpPr>
                <a:spLocks noChangeShapeType="1"/>
              </p:cNvSpPr>
              <p:nvPr/>
            </p:nvSpPr>
            <p:spPr bwMode="auto">
              <a:xfrm flipV="1">
                <a:off x="3731" y="4252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83" name="Line 3563"/>
              <p:cNvSpPr>
                <a:spLocks noChangeShapeType="1"/>
              </p:cNvSpPr>
              <p:nvPr/>
            </p:nvSpPr>
            <p:spPr bwMode="auto">
              <a:xfrm flipV="1">
                <a:off x="3731" y="424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82" name="Line 3562"/>
              <p:cNvSpPr>
                <a:spLocks noChangeShapeType="1"/>
              </p:cNvSpPr>
              <p:nvPr/>
            </p:nvSpPr>
            <p:spPr bwMode="auto">
              <a:xfrm flipV="1">
                <a:off x="3740" y="4234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81" name="Line 3561"/>
              <p:cNvSpPr>
                <a:spLocks noChangeShapeType="1"/>
              </p:cNvSpPr>
              <p:nvPr/>
            </p:nvSpPr>
            <p:spPr bwMode="auto">
              <a:xfrm flipV="1">
                <a:off x="3740" y="4225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80" name="Line 3560"/>
              <p:cNvSpPr>
                <a:spLocks noChangeShapeType="1"/>
              </p:cNvSpPr>
              <p:nvPr/>
            </p:nvSpPr>
            <p:spPr bwMode="auto">
              <a:xfrm flipV="1">
                <a:off x="3740" y="4207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79" name="Line 3559"/>
              <p:cNvSpPr>
                <a:spLocks noChangeShapeType="1"/>
              </p:cNvSpPr>
              <p:nvPr/>
            </p:nvSpPr>
            <p:spPr bwMode="auto">
              <a:xfrm flipV="1">
                <a:off x="3749" y="4198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78" name="Line 3558"/>
              <p:cNvSpPr>
                <a:spLocks noChangeShapeType="1"/>
              </p:cNvSpPr>
              <p:nvPr/>
            </p:nvSpPr>
            <p:spPr bwMode="auto">
              <a:xfrm flipV="1">
                <a:off x="3749" y="4190"/>
                <a:ext cx="1" cy="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77" name="Line 3557"/>
              <p:cNvSpPr>
                <a:spLocks noChangeShapeType="1"/>
              </p:cNvSpPr>
              <p:nvPr/>
            </p:nvSpPr>
            <p:spPr bwMode="auto">
              <a:xfrm flipV="1">
                <a:off x="3749" y="4172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76" name="Line 3556"/>
              <p:cNvSpPr>
                <a:spLocks noChangeShapeType="1"/>
              </p:cNvSpPr>
              <p:nvPr/>
            </p:nvSpPr>
            <p:spPr bwMode="auto">
              <a:xfrm flipH="1" flipV="1">
                <a:off x="3740" y="416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75" name="Line 3555"/>
              <p:cNvSpPr>
                <a:spLocks noChangeShapeType="1"/>
              </p:cNvSpPr>
              <p:nvPr/>
            </p:nvSpPr>
            <p:spPr bwMode="auto">
              <a:xfrm flipV="1">
                <a:off x="3740" y="4154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74" name="Line 3554"/>
              <p:cNvSpPr>
                <a:spLocks noChangeShapeType="1"/>
              </p:cNvSpPr>
              <p:nvPr/>
            </p:nvSpPr>
            <p:spPr bwMode="auto">
              <a:xfrm flipV="1">
                <a:off x="3740" y="4136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73" name="Line 3553"/>
              <p:cNvSpPr>
                <a:spLocks noChangeShapeType="1"/>
              </p:cNvSpPr>
              <p:nvPr/>
            </p:nvSpPr>
            <p:spPr bwMode="auto">
              <a:xfrm flipH="1" flipV="1">
                <a:off x="3731" y="412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72" name="Line 3552"/>
              <p:cNvSpPr>
                <a:spLocks noChangeShapeType="1"/>
              </p:cNvSpPr>
              <p:nvPr/>
            </p:nvSpPr>
            <p:spPr bwMode="auto">
              <a:xfrm flipV="1">
                <a:off x="3731" y="4118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71" name="Line 3551"/>
              <p:cNvSpPr>
                <a:spLocks noChangeShapeType="1"/>
              </p:cNvSpPr>
              <p:nvPr/>
            </p:nvSpPr>
            <p:spPr bwMode="auto">
              <a:xfrm flipH="1" flipV="1">
                <a:off x="3722" y="410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70" name="Line 3550"/>
              <p:cNvSpPr>
                <a:spLocks noChangeShapeType="1"/>
              </p:cNvSpPr>
              <p:nvPr/>
            </p:nvSpPr>
            <p:spPr bwMode="auto">
              <a:xfrm flipH="1" flipV="1">
                <a:off x="3713" y="4091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69" name="Line 3549"/>
              <p:cNvSpPr>
                <a:spLocks noChangeShapeType="1"/>
              </p:cNvSpPr>
              <p:nvPr/>
            </p:nvSpPr>
            <p:spPr bwMode="auto">
              <a:xfrm flipV="1">
                <a:off x="3713" y="4082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68" name="Line 3548"/>
              <p:cNvSpPr>
                <a:spLocks noChangeShapeType="1"/>
              </p:cNvSpPr>
              <p:nvPr/>
            </p:nvSpPr>
            <p:spPr bwMode="auto">
              <a:xfrm flipH="1" flipV="1">
                <a:off x="3704" y="407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67" name="Line 3547"/>
              <p:cNvSpPr>
                <a:spLocks noChangeShapeType="1"/>
              </p:cNvSpPr>
              <p:nvPr/>
            </p:nvSpPr>
            <p:spPr bwMode="auto">
              <a:xfrm flipH="1" flipV="1">
                <a:off x="3695" y="406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66" name="Line 3546"/>
              <p:cNvSpPr>
                <a:spLocks noChangeShapeType="1"/>
              </p:cNvSpPr>
              <p:nvPr/>
            </p:nvSpPr>
            <p:spPr bwMode="auto">
              <a:xfrm flipH="1" flipV="1">
                <a:off x="3686" y="405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65" name="Line 3545"/>
              <p:cNvSpPr>
                <a:spLocks noChangeShapeType="1"/>
              </p:cNvSpPr>
              <p:nvPr/>
            </p:nvSpPr>
            <p:spPr bwMode="auto">
              <a:xfrm flipH="1">
                <a:off x="3677" y="4055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64" name="Line 3544"/>
              <p:cNvSpPr>
                <a:spLocks noChangeShapeType="1"/>
              </p:cNvSpPr>
              <p:nvPr/>
            </p:nvSpPr>
            <p:spPr bwMode="auto">
              <a:xfrm flipH="1" flipV="1">
                <a:off x="3668" y="404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63" name="Line 3543"/>
              <p:cNvSpPr>
                <a:spLocks noChangeShapeType="1"/>
              </p:cNvSpPr>
              <p:nvPr/>
            </p:nvSpPr>
            <p:spPr bwMode="auto">
              <a:xfrm flipH="1" flipV="1">
                <a:off x="3650" y="4037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62" name="Line 3542"/>
              <p:cNvSpPr>
                <a:spLocks noChangeShapeType="1"/>
              </p:cNvSpPr>
              <p:nvPr/>
            </p:nvSpPr>
            <p:spPr bwMode="auto">
              <a:xfrm flipH="1">
                <a:off x="3641" y="4037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61" name="Line 3541"/>
              <p:cNvSpPr>
                <a:spLocks noChangeShapeType="1"/>
              </p:cNvSpPr>
              <p:nvPr/>
            </p:nvSpPr>
            <p:spPr bwMode="auto">
              <a:xfrm flipH="1" flipV="1">
                <a:off x="3632" y="402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60" name="Line 3540"/>
              <p:cNvSpPr>
                <a:spLocks noChangeShapeType="1"/>
              </p:cNvSpPr>
              <p:nvPr/>
            </p:nvSpPr>
            <p:spPr bwMode="auto">
              <a:xfrm flipH="1">
                <a:off x="3623" y="402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59" name="Line 3539"/>
              <p:cNvSpPr>
                <a:spLocks noChangeShapeType="1"/>
              </p:cNvSpPr>
              <p:nvPr/>
            </p:nvSpPr>
            <p:spPr bwMode="auto">
              <a:xfrm flipH="1" flipV="1">
                <a:off x="3605" y="4019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58" name="Line 3538"/>
              <p:cNvSpPr>
                <a:spLocks noChangeShapeType="1"/>
              </p:cNvSpPr>
              <p:nvPr/>
            </p:nvSpPr>
            <p:spPr bwMode="auto">
              <a:xfrm flipH="1">
                <a:off x="3596" y="401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57" name="Line 3537"/>
              <p:cNvSpPr>
                <a:spLocks noChangeShapeType="1"/>
              </p:cNvSpPr>
              <p:nvPr/>
            </p:nvSpPr>
            <p:spPr bwMode="auto">
              <a:xfrm flipH="1">
                <a:off x="3587" y="401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56" name="Line 3536"/>
              <p:cNvSpPr>
                <a:spLocks noChangeShapeType="1"/>
              </p:cNvSpPr>
              <p:nvPr/>
            </p:nvSpPr>
            <p:spPr bwMode="auto">
              <a:xfrm flipH="1">
                <a:off x="3570" y="4019"/>
                <a:ext cx="1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55" name="Line 3535"/>
              <p:cNvSpPr>
                <a:spLocks noChangeShapeType="1"/>
              </p:cNvSpPr>
              <p:nvPr/>
            </p:nvSpPr>
            <p:spPr bwMode="auto">
              <a:xfrm>
                <a:off x="3570" y="432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54" name="Line 3534"/>
              <p:cNvSpPr>
                <a:spLocks noChangeShapeType="1"/>
              </p:cNvSpPr>
              <p:nvPr/>
            </p:nvSpPr>
            <p:spPr bwMode="auto">
              <a:xfrm>
                <a:off x="3579" y="4324"/>
                <a:ext cx="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53" name="Line 3533"/>
              <p:cNvSpPr>
                <a:spLocks noChangeShapeType="1"/>
              </p:cNvSpPr>
              <p:nvPr/>
            </p:nvSpPr>
            <p:spPr bwMode="auto">
              <a:xfrm flipV="1">
                <a:off x="3587" y="431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52" name="Line 3532"/>
              <p:cNvSpPr>
                <a:spLocks noChangeShapeType="1"/>
              </p:cNvSpPr>
              <p:nvPr/>
            </p:nvSpPr>
            <p:spPr bwMode="auto">
              <a:xfrm>
                <a:off x="3596" y="4315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51" name="Line 3531"/>
              <p:cNvSpPr>
                <a:spLocks noChangeShapeType="1"/>
              </p:cNvSpPr>
              <p:nvPr/>
            </p:nvSpPr>
            <p:spPr bwMode="auto">
              <a:xfrm>
                <a:off x="3605" y="4315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50" name="Line 3530"/>
              <p:cNvSpPr>
                <a:spLocks noChangeShapeType="1"/>
              </p:cNvSpPr>
              <p:nvPr/>
            </p:nvSpPr>
            <p:spPr bwMode="auto">
              <a:xfrm flipV="1">
                <a:off x="3614" y="430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49" name="Line 3529"/>
              <p:cNvSpPr>
                <a:spLocks noChangeShapeType="1"/>
              </p:cNvSpPr>
              <p:nvPr/>
            </p:nvSpPr>
            <p:spPr bwMode="auto">
              <a:xfrm>
                <a:off x="3623" y="4306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48" name="Line 3528"/>
              <p:cNvSpPr>
                <a:spLocks noChangeShapeType="1"/>
              </p:cNvSpPr>
              <p:nvPr/>
            </p:nvSpPr>
            <p:spPr bwMode="auto">
              <a:xfrm flipV="1">
                <a:off x="3632" y="429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47" name="Line 3527"/>
              <p:cNvSpPr>
                <a:spLocks noChangeShapeType="1"/>
              </p:cNvSpPr>
              <p:nvPr/>
            </p:nvSpPr>
            <p:spPr bwMode="auto">
              <a:xfrm>
                <a:off x="3641" y="4297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46" name="Line 3526"/>
              <p:cNvSpPr>
                <a:spLocks noChangeShapeType="1"/>
              </p:cNvSpPr>
              <p:nvPr/>
            </p:nvSpPr>
            <p:spPr bwMode="auto">
              <a:xfrm flipV="1">
                <a:off x="3650" y="428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45" name="Line 3525"/>
              <p:cNvSpPr>
                <a:spLocks noChangeShapeType="1"/>
              </p:cNvSpPr>
              <p:nvPr/>
            </p:nvSpPr>
            <p:spPr bwMode="auto">
              <a:xfrm>
                <a:off x="3659" y="4288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</p:grpSp>
        <p:grpSp>
          <p:nvGrpSpPr>
            <p:cNvPr id="8443" name="Group 3323"/>
            <p:cNvGrpSpPr>
              <a:grpSpLocks/>
            </p:cNvGrpSpPr>
            <p:nvPr/>
          </p:nvGrpSpPr>
          <p:grpSpPr bwMode="auto">
            <a:xfrm>
              <a:off x="2598" y="3974"/>
              <a:ext cx="1107" cy="459"/>
              <a:chOff x="2598" y="3974"/>
              <a:chExt cx="1107" cy="459"/>
            </a:xfrm>
            <a:grpFill/>
          </p:grpSpPr>
          <p:sp>
            <p:nvSpPr>
              <p:cNvPr id="8643" name="Line 3523"/>
              <p:cNvSpPr>
                <a:spLocks noChangeShapeType="1"/>
              </p:cNvSpPr>
              <p:nvPr/>
            </p:nvSpPr>
            <p:spPr bwMode="auto">
              <a:xfrm flipV="1">
                <a:off x="3659" y="427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42" name="Line 3522"/>
              <p:cNvSpPr>
                <a:spLocks noChangeShapeType="1"/>
              </p:cNvSpPr>
              <p:nvPr/>
            </p:nvSpPr>
            <p:spPr bwMode="auto">
              <a:xfrm flipV="1">
                <a:off x="3668" y="427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41" name="Line 3521"/>
              <p:cNvSpPr>
                <a:spLocks noChangeShapeType="1"/>
              </p:cNvSpPr>
              <p:nvPr/>
            </p:nvSpPr>
            <p:spPr bwMode="auto">
              <a:xfrm flipV="1">
                <a:off x="3677" y="4261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40" name="Line 3520"/>
              <p:cNvSpPr>
                <a:spLocks noChangeShapeType="1"/>
              </p:cNvSpPr>
              <p:nvPr/>
            </p:nvSpPr>
            <p:spPr bwMode="auto">
              <a:xfrm flipV="1">
                <a:off x="3677" y="425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39" name="Line 3519"/>
              <p:cNvSpPr>
                <a:spLocks noChangeShapeType="1"/>
              </p:cNvSpPr>
              <p:nvPr/>
            </p:nvSpPr>
            <p:spPr bwMode="auto">
              <a:xfrm>
                <a:off x="3686" y="4252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38" name="Line 3518"/>
              <p:cNvSpPr>
                <a:spLocks noChangeShapeType="1"/>
              </p:cNvSpPr>
              <p:nvPr/>
            </p:nvSpPr>
            <p:spPr bwMode="auto">
              <a:xfrm flipV="1">
                <a:off x="3686" y="424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37" name="Line 3517"/>
              <p:cNvSpPr>
                <a:spLocks noChangeShapeType="1"/>
              </p:cNvSpPr>
              <p:nvPr/>
            </p:nvSpPr>
            <p:spPr bwMode="auto">
              <a:xfrm flipV="1">
                <a:off x="3695" y="4234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36" name="Line 3516"/>
              <p:cNvSpPr>
                <a:spLocks noChangeShapeType="1"/>
              </p:cNvSpPr>
              <p:nvPr/>
            </p:nvSpPr>
            <p:spPr bwMode="auto">
              <a:xfrm flipV="1">
                <a:off x="3695" y="4225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35" name="Line 3515"/>
              <p:cNvSpPr>
                <a:spLocks noChangeShapeType="1"/>
              </p:cNvSpPr>
              <p:nvPr/>
            </p:nvSpPr>
            <p:spPr bwMode="auto">
              <a:xfrm flipV="1">
                <a:off x="3695" y="421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34" name="Line 3514"/>
              <p:cNvSpPr>
                <a:spLocks noChangeShapeType="1"/>
              </p:cNvSpPr>
              <p:nvPr/>
            </p:nvSpPr>
            <p:spPr bwMode="auto">
              <a:xfrm flipV="1">
                <a:off x="3704" y="4207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33" name="Line 3513"/>
              <p:cNvSpPr>
                <a:spLocks noChangeShapeType="1"/>
              </p:cNvSpPr>
              <p:nvPr/>
            </p:nvSpPr>
            <p:spPr bwMode="auto">
              <a:xfrm flipV="1">
                <a:off x="3704" y="4198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32" name="Line 3512"/>
              <p:cNvSpPr>
                <a:spLocks noChangeShapeType="1"/>
              </p:cNvSpPr>
              <p:nvPr/>
            </p:nvSpPr>
            <p:spPr bwMode="auto">
              <a:xfrm flipV="1">
                <a:off x="3704" y="4190"/>
                <a:ext cx="1" cy="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31" name="Line 3511"/>
              <p:cNvSpPr>
                <a:spLocks noChangeShapeType="1"/>
              </p:cNvSpPr>
              <p:nvPr/>
            </p:nvSpPr>
            <p:spPr bwMode="auto">
              <a:xfrm flipV="1">
                <a:off x="3704" y="4181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30" name="Line 3510"/>
              <p:cNvSpPr>
                <a:spLocks noChangeShapeType="1"/>
              </p:cNvSpPr>
              <p:nvPr/>
            </p:nvSpPr>
            <p:spPr bwMode="auto">
              <a:xfrm flipV="1">
                <a:off x="3704" y="4172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29" name="Line 3509"/>
              <p:cNvSpPr>
                <a:spLocks noChangeShapeType="1"/>
              </p:cNvSpPr>
              <p:nvPr/>
            </p:nvSpPr>
            <p:spPr bwMode="auto">
              <a:xfrm flipH="1" flipV="1">
                <a:off x="3695" y="416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28" name="Line 3508"/>
              <p:cNvSpPr>
                <a:spLocks noChangeShapeType="1"/>
              </p:cNvSpPr>
              <p:nvPr/>
            </p:nvSpPr>
            <p:spPr bwMode="auto">
              <a:xfrm flipV="1">
                <a:off x="3695" y="4154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27" name="Line 3507"/>
              <p:cNvSpPr>
                <a:spLocks noChangeShapeType="1"/>
              </p:cNvSpPr>
              <p:nvPr/>
            </p:nvSpPr>
            <p:spPr bwMode="auto">
              <a:xfrm flipV="1">
                <a:off x="3695" y="4145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26" name="Line 3506"/>
              <p:cNvSpPr>
                <a:spLocks noChangeShapeType="1"/>
              </p:cNvSpPr>
              <p:nvPr/>
            </p:nvSpPr>
            <p:spPr bwMode="auto">
              <a:xfrm flipH="1" flipV="1">
                <a:off x="3686" y="413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25" name="Line 3505"/>
              <p:cNvSpPr>
                <a:spLocks noChangeShapeType="1"/>
              </p:cNvSpPr>
              <p:nvPr/>
            </p:nvSpPr>
            <p:spPr bwMode="auto">
              <a:xfrm flipV="1">
                <a:off x="3686" y="4127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24" name="Line 3504"/>
              <p:cNvSpPr>
                <a:spLocks noChangeShapeType="1"/>
              </p:cNvSpPr>
              <p:nvPr/>
            </p:nvSpPr>
            <p:spPr bwMode="auto">
              <a:xfrm flipH="1" flipV="1">
                <a:off x="3677" y="411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23" name="Line 3503"/>
              <p:cNvSpPr>
                <a:spLocks noChangeShapeType="1"/>
              </p:cNvSpPr>
              <p:nvPr/>
            </p:nvSpPr>
            <p:spPr bwMode="auto">
              <a:xfrm flipV="1">
                <a:off x="3677" y="4109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22" name="Line 3502"/>
              <p:cNvSpPr>
                <a:spLocks noChangeShapeType="1"/>
              </p:cNvSpPr>
              <p:nvPr/>
            </p:nvSpPr>
            <p:spPr bwMode="auto">
              <a:xfrm flipH="1">
                <a:off x="3668" y="410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21" name="Line 3501"/>
              <p:cNvSpPr>
                <a:spLocks noChangeShapeType="1"/>
              </p:cNvSpPr>
              <p:nvPr/>
            </p:nvSpPr>
            <p:spPr bwMode="auto">
              <a:xfrm flipH="1" flipV="1">
                <a:off x="3659" y="410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20" name="Line 3500"/>
              <p:cNvSpPr>
                <a:spLocks noChangeShapeType="1"/>
              </p:cNvSpPr>
              <p:nvPr/>
            </p:nvSpPr>
            <p:spPr bwMode="auto">
              <a:xfrm flipV="1">
                <a:off x="3659" y="4091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19" name="Line 3499"/>
              <p:cNvSpPr>
                <a:spLocks noChangeShapeType="1"/>
              </p:cNvSpPr>
              <p:nvPr/>
            </p:nvSpPr>
            <p:spPr bwMode="auto">
              <a:xfrm flipH="1">
                <a:off x="3650" y="4091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18" name="Line 3498"/>
              <p:cNvSpPr>
                <a:spLocks noChangeShapeType="1"/>
              </p:cNvSpPr>
              <p:nvPr/>
            </p:nvSpPr>
            <p:spPr bwMode="auto">
              <a:xfrm flipH="1" flipV="1">
                <a:off x="3641" y="408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17" name="Line 3497"/>
              <p:cNvSpPr>
                <a:spLocks noChangeShapeType="1"/>
              </p:cNvSpPr>
              <p:nvPr/>
            </p:nvSpPr>
            <p:spPr bwMode="auto">
              <a:xfrm flipH="1" flipV="1">
                <a:off x="3632" y="407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16" name="Line 3496"/>
              <p:cNvSpPr>
                <a:spLocks noChangeShapeType="1"/>
              </p:cNvSpPr>
              <p:nvPr/>
            </p:nvSpPr>
            <p:spPr bwMode="auto">
              <a:xfrm flipH="1">
                <a:off x="3623" y="407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15" name="Line 3495"/>
              <p:cNvSpPr>
                <a:spLocks noChangeShapeType="1"/>
              </p:cNvSpPr>
              <p:nvPr/>
            </p:nvSpPr>
            <p:spPr bwMode="auto">
              <a:xfrm flipH="1">
                <a:off x="3614" y="407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14" name="Line 3494"/>
              <p:cNvSpPr>
                <a:spLocks noChangeShapeType="1"/>
              </p:cNvSpPr>
              <p:nvPr/>
            </p:nvSpPr>
            <p:spPr bwMode="auto">
              <a:xfrm flipH="1" flipV="1">
                <a:off x="3605" y="406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13" name="Line 3493"/>
              <p:cNvSpPr>
                <a:spLocks noChangeShapeType="1"/>
              </p:cNvSpPr>
              <p:nvPr/>
            </p:nvSpPr>
            <p:spPr bwMode="auto">
              <a:xfrm flipH="1">
                <a:off x="3596" y="406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12" name="Line 3492"/>
              <p:cNvSpPr>
                <a:spLocks noChangeShapeType="1"/>
              </p:cNvSpPr>
              <p:nvPr/>
            </p:nvSpPr>
            <p:spPr bwMode="auto">
              <a:xfrm flipH="1">
                <a:off x="3587" y="406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11" name="Line 3491"/>
              <p:cNvSpPr>
                <a:spLocks noChangeShapeType="1"/>
              </p:cNvSpPr>
              <p:nvPr/>
            </p:nvSpPr>
            <p:spPr bwMode="auto">
              <a:xfrm flipH="1">
                <a:off x="3579" y="4064"/>
                <a:ext cx="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10" name="Line 3490"/>
              <p:cNvSpPr>
                <a:spLocks noChangeShapeType="1"/>
              </p:cNvSpPr>
              <p:nvPr/>
            </p:nvSpPr>
            <p:spPr bwMode="auto">
              <a:xfrm flipH="1">
                <a:off x="3570" y="406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09" name="Line 3489"/>
              <p:cNvSpPr>
                <a:spLocks noChangeShapeType="1"/>
              </p:cNvSpPr>
              <p:nvPr/>
            </p:nvSpPr>
            <p:spPr bwMode="auto">
              <a:xfrm>
                <a:off x="3570" y="4064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08" name="Line 3488"/>
              <p:cNvSpPr>
                <a:spLocks noChangeShapeType="1"/>
              </p:cNvSpPr>
              <p:nvPr/>
            </p:nvSpPr>
            <p:spPr bwMode="auto">
              <a:xfrm>
                <a:off x="3138" y="4360"/>
                <a:ext cx="432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07" name="Line 3487"/>
              <p:cNvSpPr>
                <a:spLocks noChangeShapeType="1"/>
              </p:cNvSpPr>
              <p:nvPr/>
            </p:nvSpPr>
            <p:spPr bwMode="auto">
              <a:xfrm>
                <a:off x="3138" y="4324"/>
                <a:ext cx="432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06" name="Line 3486"/>
              <p:cNvSpPr>
                <a:spLocks noChangeShapeType="1"/>
              </p:cNvSpPr>
              <p:nvPr/>
            </p:nvSpPr>
            <p:spPr bwMode="auto">
              <a:xfrm>
                <a:off x="3138" y="4360"/>
                <a:ext cx="432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05" name="Line 3485"/>
              <p:cNvSpPr>
                <a:spLocks noChangeShapeType="1"/>
              </p:cNvSpPr>
              <p:nvPr/>
            </p:nvSpPr>
            <p:spPr bwMode="auto">
              <a:xfrm>
                <a:off x="3138" y="4019"/>
                <a:ext cx="432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04" name="Line 3484"/>
              <p:cNvSpPr>
                <a:spLocks noChangeShapeType="1"/>
              </p:cNvSpPr>
              <p:nvPr/>
            </p:nvSpPr>
            <p:spPr bwMode="auto">
              <a:xfrm>
                <a:off x="3138" y="4019"/>
                <a:ext cx="432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03" name="Line 3483"/>
              <p:cNvSpPr>
                <a:spLocks noChangeShapeType="1"/>
              </p:cNvSpPr>
              <p:nvPr/>
            </p:nvSpPr>
            <p:spPr bwMode="auto">
              <a:xfrm>
                <a:off x="3138" y="4064"/>
                <a:ext cx="432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02" name="Oval 3482"/>
              <p:cNvSpPr>
                <a:spLocks noChangeArrowheads="1"/>
              </p:cNvSpPr>
              <p:nvPr/>
            </p:nvSpPr>
            <p:spPr bwMode="auto">
              <a:xfrm>
                <a:off x="3165" y="4163"/>
                <a:ext cx="45" cy="44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01" name="Oval 3481"/>
              <p:cNvSpPr>
                <a:spLocks noChangeArrowheads="1"/>
              </p:cNvSpPr>
              <p:nvPr/>
            </p:nvSpPr>
            <p:spPr bwMode="auto">
              <a:xfrm>
                <a:off x="3498" y="4163"/>
                <a:ext cx="45" cy="44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600" name="Line 3480"/>
              <p:cNvSpPr>
                <a:spLocks noChangeShapeType="1"/>
              </p:cNvSpPr>
              <p:nvPr/>
            </p:nvSpPr>
            <p:spPr bwMode="auto">
              <a:xfrm>
                <a:off x="3408" y="4190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99" name="Line 3479"/>
              <p:cNvSpPr>
                <a:spLocks noChangeShapeType="1"/>
              </p:cNvSpPr>
              <p:nvPr/>
            </p:nvSpPr>
            <p:spPr bwMode="auto">
              <a:xfrm>
                <a:off x="3399" y="4154"/>
                <a:ext cx="1" cy="7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98" name="Line 3478"/>
              <p:cNvSpPr>
                <a:spLocks noChangeShapeType="1"/>
              </p:cNvSpPr>
              <p:nvPr/>
            </p:nvSpPr>
            <p:spPr bwMode="auto">
              <a:xfrm>
                <a:off x="3408" y="4154"/>
                <a:ext cx="1" cy="7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97" name="Line 3477"/>
              <p:cNvSpPr>
                <a:spLocks noChangeShapeType="1"/>
              </p:cNvSpPr>
              <p:nvPr/>
            </p:nvSpPr>
            <p:spPr bwMode="auto">
              <a:xfrm>
                <a:off x="3327" y="4252"/>
                <a:ext cx="5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96" name="Line 3476"/>
              <p:cNvSpPr>
                <a:spLocks noChangeShapeType="1"/>
              </p:cNvSpPr>
              <p:nvPr/>
            </p:nvSpPr>
            <p:spPr bwMode="auto">
              <a:xfrm flipH="1">
                <a:off x="3327" y="4127"/>
                <a:ext cx="5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95" name="Line 3475"/>
              <p:cNvSpPr>
                <a:spLocks noChangeShapeType="1"/>
              </p:cNvSpPr>
              <p:nvPr/>
            </p:nvSpPr>
            <p:spPr bwMode="auto">
              <a:xfrm>
                <a:off x="3381" y="4127"/>
                <a:ext cx="1" cy="12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94" name="Line 3474"/>
              <p:cNvSpPr>
                <a:spLocks noChangeShapeType="1"/>
              </p:cNvSpPr>
              <p:nvPr/>
            </p:nvSpPr>
            <p:spPr bwMode="auto">
              <a:xfrm>
                <a:off x="3327" y="4127"/>
                <a:ext cx="1" cy="12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93" name="Line 3473"/>
              <p:cNvSpPr>
                <a:spLocks noChangeShapeType="1"/>
              </p:cNvSpPr>
              <p:nvPr/>
            </p:nvSpPr>
            <p:spPr bwMode="auto">
              <a:xfrm flipV="1">
                <a:off x="3318" y="4154"/>
                <a:ext cx="1" cy="7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92" name="Line 3472"/>
              <p:cNvSpPr>
                <a:spLocks noChangeShapeType="1"/>
              </p:cNvSpPr>
              <p:nvPr/>
            </p:nvSpPr>
            <p:spPr bwMode="auto">
              <a:xfrm flipH="1">
                <a:off x="3282" y="4190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91" name="Line 3471"/>
              <p:cNvSpPr>
                <a:spLocks noChangeShapeType="1"/>
              </p:cNvSpPr>
              <p:nvPr/>
            </p:nvSpPr>
            <p:spPr bwMode="auto">
              <a:xfrm>
                <a:off x="3309" y="4154"/>
                <a:ext cx="1" cy="7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90" name="Line 3470"/>
              <p:cNvSpPr>
                <a:spLocks noChangeShapeType="1"/>
              </p:cNvSpPr>
              <p:nvPr/>
            </p:nvSpPr>
            <p:spPr bwMode="auto">
              <a:xfrm>
                <a:off x="2832" y="4279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89" name="Line 3469"/>
              <p:cNvSpPr>
                <a:spLocks noChangeShapeType="1"/>
              </p:cNvSpPr>
              <p:nvPr/>
            </p:nvSpPr>
            <p:spPr bwMode="auto">
              <a:xfrm>
                <a:off x="2841" y="4297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88" name="Line 3468"/>
              <p:cNvSpPr>
                <a:spLocks noChangeShapeType="1"/>
              </p:cNvSpPr>
              <p:nvPr/>
            </p:nvSpPr>
            <p:spPr bwMode="auto">
              <a:xfrm flipH="1">
                <a:off x="2832" y="4315"/>
                <a:ext cx="9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87" name="Line 3467"/>
              <p:cNvSpPr>
                <a:spLocks noChangeShapeType="1"/>
              </p:cNvSpPr>
              <p:nvPr/>
            </p:nvSpPr>
            <p:spPr bwMode="auto">
              <a:xfrm flipH="1">
                <a:off x="2805" y="4342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86" name="Line 3466"/>
              <p:cNvSpPr>
                <a:spLocks noChangeShapeType="1"/>
              </p:cNvSpPr>
              <p:nvPr/>
            </p:nvSpPr>
            <p:spPr bwMode="auto">
              <a:xfrm flipH="1" flipV="1">
                <a:off x="2787" y="4315"/>
                <a:ext cx="18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85" name="Line 3465"/>
              <p:cNvSpPr>
                <a:spLocks noChangeShapeType="1"/>
              </p:cNvSpPr>
              <p:nvPr/>
            </p:nvSpPr>
            <p:spPr bwMode="auto">
              <a:xfrm flipV="1">
                <a:off x="2787" y="4297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84" name="Line 3464"/>
              <p:cNvSpPr>
                <a:spLocks noChangeShapeType="1"/>
              </p:cNvSpPr>
              <p:nvPr/>
            </p:nvSpPr>
            <p:spPr bwMode="auto">
              <a:xfrm flipV="1">
                <a:off x="2787" y="4279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83" name="Line 3463"/>
              <p:cNvSpPr>
                <a:spLocks noChangeShapeType="1"/>
              </p:cNvSpPr>
              <p:nvPr/>
            </p:nvSpPr>
            <p:spPr bwMode="auto">
              <a:xfrm flipH="1" flipV="1">
                <a:off x="2787" y="4225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82" name="Line 3462"/>
              <p:cNvSpPr>
                <a:spLocks noChangeShapeType="1"/>
              </p:cNvSpPr>
              <p:nvPr/>
            </p:nvSpPr>
            <p:spPr bwMode="auto">
              <a:xfrm>
                <a:off x="2787" y="4225"/>
                <a:ext cx="5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81" name="Line 3461"/>
              <p:cNvSpPr>
                <a:spLocks noChangeShapeType="1"/>
              </p:cNvSpPr>
              <p:nvPr/>
            </p:nvSpPr>
            <p:spPr bwMode="auto">
              <a:xfrm flipV="1">
                <a:off x="2841" y="4198"/>
                <a:ext cx="1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80" name="Line 3460"/>
              <p:cNvSpPr>
                <a:spLocks noChangeShapeType="1"/>
              </p:cNvSpPr>
              <p:nvPr/>
            </p:nvSpPr>
            <p:spPr bwMode="auto">
              <a:xfrm flipV="1">
                <a:off x="2598" y="4055"/>
                <a:ext cx="1" cy="27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79" name="Line 3459"/>
              <p:cNvSpPr>
                <a:spLocks noChangeShapeType="1"/>
              </p:cNvSpPr>
              <p:nvPr/>
            </p:nvSpPr>
            <p:spPr bwMode="auto">
              <a:xfrm flipV="1">
                <a:off x="2769" y="4055"/>
                <a:ext cx="1" cy="28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78" name="Line 3458"/>
              <p:cNvSpPr>
                <a:spLocks noChangeShapeType="1"/>
              </p:cNvSpPr>
              <p:nvPr/>
            </p:nvSpPr>
            <p:spPr bwMode="auto">
              <a:xfrm flipV="1">
                <a:off x="2598" y="4145"/>
                <a:ext cx="1" cy="12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77" name="Line 3457"/>
              <p:cNvSpPr>
                <a:spLocks noChangeShapeType="1"/>
              </p:cNvSpPr>
              <p:nvPr/>
            </p:nvSpPr>
            <p:spPr bwMode="auto">
              <a:xfrm flipV="1">
                <a:off x="2769" y="4145"/>
                <a:ext cx="1" cy="12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76" name="Line 3456"/>
              <p:cNvSpPr>
                <a:spLocks noChangeShapeType="1"/>
              </p:cNvSpPr>
              <p:nvPr/>
            </p:nvSpPr>
            <p:spPr bwMode="auto">
              <a:xfrm flipV="1">
                <a:off x="2733" y="433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75" name="Line 3455"/>
              <p:cNvSpPr>
                <a:spLocks noChangeShapeType="1"/>
              </p:cNvSpPr>
              <p:nvPr/>
            </p:nvSpPr>
            <p:spPr bwMode="auto">
              <a:xfrm>
                <a:off x="2742" y="4333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74" name="Line 3454"/>
              <p:cNvSpPr>
                <a:spLocks noChangeShapeType="1"/>
              </p:cNvSpPr>
              <p:nvPr/>
            </p:nvSpPr>
            <p:spPr bwMode="auto">
              <a:xfrm flipV="1">
                <a:off x="2742" y="432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73" name="Line 3453"/>
              <p:cNvSpPr>
                <a:spLocks noChangeShapeType="1"/>
              </p:cNvSpPr>
              <p:nvPr/>
            </p:nvSpPr>
            <p:spPr bwMode="auto">
              <a:xfrm>
                <a:off x="2751" y="4324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72" name="Line 3452"/>
              <p:cNvSpPr>
                <a:spLocks noChangeShapeType="1"/>
              </p:cNvSpPr>
              <p:nvPr/>
            </p:nvSpPr>
            <p:spPr bwMode="auto">
              <a:xfrm flipV="1">
                <a:off x="2751" y="4315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71" name="Line 3451"/>
              <p:cNvSpPr>
                <a:spLocks noChangeShapeType="1"/>
              </p:cNvSpPr>
              <p:nvPr/>
            </p:nvSpPr>
            <p:spPr bwMode="auto">
              <a:xfrm flipV="1">
                <a:off x="2751" y="430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70" name="Line 3450"/>
              <p:cNvSpPr>
                <a:spLocks noChangeShapeType="1"/>
              </p:cNvSpPr>
              <p:nvPr/>
            </p:nvSpPr>
            <p:spPr bwMode="auto">
              <a:xfrm>
                <a:off x="2760" y="4306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69" name="Line 3449"/>
              <p:cNvSpPr>
                <a:spLocks noChangeShapeType="1"/>
              </p:cNvSpPr>
              <p:nvPr/>
            </p:nvSpPr>
            <p:spPr bwMode="auto">
              <a:xfrm flipV="1">
                <a:off x="2760" y="4297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68" name="Line 3448"/>
              <p:cNvSpPr>
                <a:spLocks noChangeShapeType="1"/>
              </p:cNvSpPr>
              <p:nvPr/>
            </p:nvSpPr>
            <p:spPr bwMode="auto">
              <a:xfrm flipV="1">
                <a:off x="2760" y="428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67" name="Line 3447"/>
              <p:cNvSpPr>
                <a:spLocks noChangeShapeType="1"/>
              </p:cNvSpPr>
              <p:nvPr/>
            </p:nvSpPr>
            <p:spPr bwMode="auto">
              <a:xfrm>
                <a:off x="2769" y="4288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66" name="Line 3446"/>
              <p:cNvSpPr>
                <a:spLocks noChangeShapeType="1"/>
              </p:cNvSpPr>
              <p:nvPr/>
            </p:nvSpPr>
            <p:spPr bwMode="auto">
              <a:xfrm flipV="1">
                <a:off x="2769" y="4279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65" name="Line 3445"/>
              <p:cNvSpPr>
                <a:spLocks noChangeShapeType="1"/>
              </p:cNvSpPr>
              <p:nvPr/>
            </p:nvSpPr>
            <p:spPr bwMode="auto">
              <a:xfrm flipV="1">
                <a:off x="2769" y="4270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64" name="Line 3444"/>
              <p:cNvSpPr>
                <a:spLocks noChangeShapeType="1"/>
              </p:cNvSpPr>
              <p:nvPr/>
            </p:nvSpPr>
            <p:spPr bwMode="auto">
              <a:xfrm flipV="1">
                <a:off x="2769" y="4261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63" name="Line 3443"/>
              <p:cNvSpPr>
                <a:spLocks noChangeShapeType="1"/>
              </p:cNvSpPr>
              <p:nvPr/>
            </p:nvSpPr>
            <p:spPr bwMode="auto">
              <a:xfrm>
                <a:off x="2769" y="4261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62" name="Line 3442"/>
              <p:cNvSpPr>
                <a:spLocks noChangeShapeType="1"/>
              </p:cNvSpPr>
              <p:nvPr/>
            </p:nvSpPr>
            <p:spPr bwMode="auto">
              <a:xfrm>
                <a:off x="2598" y="4270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61" name="Line 3441"/>
              <p:cNvSpPr>
                <a:spLocks noChangeShapeType="1"/>
              </p:cNvSpPr>
              <p:nvPr/>
            </p:nvSpPr>
            <p:spPr bwMode="auto">
              <a:xfrm>
                <a:off x="2598" y="4279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60" name="Line 3440"/>
              <p:cNvSpPr>
                <a:spLocks noChangeShapeType="1"/>
              </p:cNvSpPr>
              <p:nvPr/>
            </p:nvSpPr>
            <p:spPr bwMode="auto">
              <a:xfrm>
                <a:off x="2598" y="4288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59" name="Line 3439"/>
              <p:cNvSpPr>
                <a:spLocks noChangeShapeType="1"/>
              </p:cNvSpPr>
              <p:nvPr/>
            </p:nvSpPr>
            <p:spPr bwMode="auto">
              <a:xfrm>
                <a:off x="2598" y="4288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58" name="Line 3438"/>
              <p:cNvSpPr>
                <a:spLocks noChangeShapeType="1"/>
              </p:cNvSpPr>
              <p:nvPr/>
            </p:nvSpPr>
            <p:spPr bwMode="auto">
              <a:xfrm>
                <a:off x="2598" y="4297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57" name="Line 3437"/>
              <p:cNvSpPr>
                <a:spLocks noChangeShapeType="1"/>
              </p:cNvSpPr>
              <p:nvPr/>
            </p:nvSpPr>
            <p:spPr bwMode="auto">
              <a:xfrm>
                <a:off x="2598" y="4306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56" name="Line 3436"/>
              <p:cNvSpPr>
                <a:spLocks noChangeShapeType="1"/>
              </p:cNvSpPr>
              <p:nvPr/>
            </p:nvSpPr>
            <p:spPr bwMode="auto">
              <a:xfrm>
                <a:off x="2607" y="4306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55" name="Line 3435"/>
              <p:cNvSpPr>
                <a:spLocks noChangeShapeType="1"/>
              </p:cNvSpPr>
              <p:nvPr/>
            </p:nvSpPr>
            <p:spPr bwMode="auto">
              <a:xfrm>
                <a:off x="2607" y="4315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54" name="Line 3434"/>
              <p:cNvSpPr>
                <a:spLocks noChangeShapeType="1"/>
              </p:cNvSpPr>
              <p:nvPr/>
            </p:nvSpPr>
            <p:spPr bwMode="auto">
              <a:xfrm>
                <a:off x="2607" y="431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53" name="Line 3433"/>
              <p:cNvSpPr>
                <a:spLocks noChangeShapeType="1"/>
              </p:cNvSpPr>
              <p:nvPr/>
            </p:nvSpPr>
            <p:spPr bwMode="auto">
              <a:xfrm>
                <a:off x="2616" y="4324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52" name="Line 3432"/>
              <p:cNvSpPr>
                <a:spLocks noChangeShapeType="1"/>
              </p:cNvSpPr>
              <p:nvPr/>
            </p:nvSpPr>
            <p:spPr bwMode="auto">
              <a:xfrm>
                <a:off x="2616" y="4333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51" name="Line 3431"/>
              <p:cNvSpPr>
                <a:spLocks noChangeShapeType="1"/>
              </p:cNvSpPr>
              <p:nvPr/>
            </p:nvSpPr>
            <p:spPr bwMode="auto">
              <a:xfrm>
                <a:off x="2616" y="433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50" name="Line 3430"/>
              <p:cNvSpPr>
                <a:spLocks noChangeShapeType="1"/>
              </p:cNvSpPr>
              <p:nvPr/>
            </p:nvSpPr>
            <p:spPr bwMode="auto">
              <a:xfrm>
                <a:off x="2625" y="4342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49" name="Line 3429"/>
              <p:cNvSpPr>
                <a:spLocks noChangeShapeType="1"/>
              </p:cNvSpPr>
              <p:nvPr/>
            </p:nvSpPr>
            <p:spPr bwMode="auto">
              <a:xfrm>
                <a:off x="2598" y="4333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48" name="Line 3428"/>
              <p:cNvSpPr>
                <a:spLocks noChangeShapeType="1"/>
              </p:cNvSpPr>
              <p:nvPr/>
            </p:nvSpPr>
            <p:spPr bwMode="auto">
              <a:xfrm>
                <a:off x="2598" y="4342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47" name="Line 3427"/>
              <p:cNvSpPr>
                <a:spLocks noChangeShapeType="1"/>
              </p:cNvSpPr>
              <p:nvPr/>
            </p:nvSpPr>
            <p:spPr bwMode="auto">
              <a:xfrm>
                <a:off x="2598" y="4351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46" name="Line 3426"/>
              <p:cNvSpPr>
                <a:spLocks noChangeShapeType="1"/>
              </p:cNvSpPr>
              <p:nvPr/>
            </p:nvSpPr>
            <p:spPr bwMode="auto">
              <a:xfrm>
                <a:off x="2598" y="4351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45" name="Line 3425"/>
              <p:cNvSpPr>
                <a:spLocks noChangeShapeType="1"/>
              </p:cNvSpPr>
              <p:nvPr/>
            </p:nvSpPr>
            <p:spPr bwMode="auto">
              <a:xfrm>
                <a:off x="2598" y="4360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44" name="Line 3424"/>
              <p:cNvSpPr>
                <a:spLocks noChangeShapeType="1"/>
              </p:cNvSpPr>
              <p:nvPr/>
            </p:nvSpPr>
            <p:spPr bwMode="auto">
              <a:xfrm>
                <a:off x="2598" y="4369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43" name="Line 3423"/>
              <p:cNvSpPr>
                <a:spLocks noChangeShapeType="1"/>
              </p:cNvSpPr>
              <p:nvPr/>
            </p:nvSpPr>
            <p:spPr bwMode="auto">
              <a:xfrm>
                <a:off x="2598" y="436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42" name="Line 3422"/>
              <p:cNvSpPr>
                <a:spLocks noChangeShapeType="1"/>
              </p:cNvSpPr>
              <p:nvPr/>
            </p:nvSpPr>
            <p:spPr bwMode="auto">
              <a:xfrm>
                <a:off x="2607" y="4378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41" name="Line 3421"/>
              <p:cNvSpPr>
                <a:spLocks noChangeShapeType="1"/>
              </p:cNvSpPr>
              <p:nvPr/>
            </p:nvSpPr>
            <p:spPr bwMode="auto">
              <a:xfrm>
                <a:off x="2607" y="4387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40" name="Line 3420"/>
              <p:cNvSpPr>
                <a:spLocks noChangeShapeType="1"/>
              </p:cNvSpPr>
              <p:nvPr/>
            </p:nvSpPr>
            <p:spPr bwMode="auto">
              <a:xfrm>
                <a:off x="2607" y="4387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39" name="Line 3419"/>
              <p:cNvSpPr>
                <a:spLocks noChangeShapeType="1"/>
              </p:cNvSpPr>
              <p:nvPr/>
            </p:nvSpPr>
            <p:spPr bwMode="auto">
              <a:xfrm>
                <a:off x="2607" y="4396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38" name="Line 3418"/>
              <p:cNvSpPr>
                <a:spLocks noChangeShapeType="1"/>
              </p:cNvSpPr>
              <p:nvPr/>
            </p:nvSpPr>
            <p:spPr bwMode="auto">
              <a:xfrm>
                <a:off x="2616" y="4396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37" name="Line 3417"/>
              <p:cNvSpPr>
                <a:spLocks noChangeShapeType="1"/>
              </p:cNvSpPr>
              <p:nvPr/>
            </p:nvSpPr>
            <p:spPr bwMode="auto">
              <a:xfrm>
                <a:off x="2616" y="4405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36" name="Line 3416"/>
              <p:cNvSpPr>
                <a:spLocks noChangeShapeType="1"/>
              </p:cNvSpPr>
              <p:nvPr/>
            </p:nvSpPr>
            <p:spPr bwMode="auto">
              <a:xfrm>
                <a:off x="2625" y="4405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35" name="Line 3415"/>
              <p:cNvSpPr>
                <a:spLocks noChangeShapeType="1"/>
              </p:cNvSpPr>
              <p:nvPr/>
            </p:nvSpPr>
            <p:spPr bwMode="auto">
              <a:xfrm>
                <a:off x="2625" y="441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34" name="Line 3414"/>
              <p:cNvSpPr>
                <a:spLocks noChangeShapeType="1"/>
              </p:cNvSpPr>
              <p:nvPr/>
            </p:nvSpPr>
            <p:spPr bwMode="auto">
              <a:xfrm>
                <a:off x="2634" y="4414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33" name="Line 3413"/>
              <p:cNvSpPr>
                <a:spLocks noChangeShapeType="1"/>
              </p:cNvSpPr>
              <p:nvPr/>
            </p:nvSpPr>
            <p:spPr bwMode="auto">
              <a:xfrm>
                <a:off x="2634" y="441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32" name="Line 3412"/>
              <p:cNvSpPr>
                <a:spLocks noChangeShapeType="1"/>
              </p:cNvSpPr>
              <p:nvPr/>
            </p:nvSpPr>
            <p:spPr bwMode="auto">
              <a:xfrm>
                <a:off x="2643" y="4423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31" name="Line 3411"/>
              <p:cNvSpPr>
                <a:spLocks noChangeShapeType="1"/>
              </p:cNvSpPr>
              <p:nvPr/>
            </p:nvSpPr>
            <p:spPr bwMode="auto">
              <a:xfrm>
                <a:off x="2643" y="442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30" name="Line 3410"/>
              <p:cNvSpPr>
                <a:spLocks noChangeShapeType="1"/>
              </p:cNvSpPr>
              <p:nvPr/>
            </p:nvSpPr>
            <p:spPr bwMode="auto">
              <a:xfrm>
                <a:off x="2652" y="442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29" name="Line 3409"/>
              <p:cNvSpPr>
                <a:spLocks noChangeShapeType="1"/>
              </p:cNvSpPr>
              <p:nvPr/>
            </p:nvSpPr>
            <p:spPr bwMode="auto">
              <a:xfrm>
                <a:off x="2661" y="4432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28" name="Line 3408"/>
              <p:cNvSpPr>
                <a:spLocks noChangeShapeType="1"/>
              </p:cNvSpPr>
              <p:nvPr/>
            </p:nvSpPr>
            <p:spPr bwMode="auto">
              <a:xfrm>
                <a:off x="2661" y="443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27" name="Line 3407"/>
              <p:cNvSpPr>
                <a:spLocks noChangeShapeType="1"/>
              </p:cNvSpPr>
              <p:nvPr/>
            </p:nvSpPr>
            <p:spPr bwMode="auto">
              <a:xfrm>
                <a:off x="2670" y="443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26" name="Line 3406"/>
              <p:cNvSpPr>
                <a:spLocks noChangeShapeType="1"/>
              </p:cNvSpPr>
              <p:nvPr/>
            </p:nvSpPr>
            <p:spPr bwMode="auto">
              <a:xfrm>
                <a:off x="2679" y="4432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25" name="Line 3405"/>
              <p:cNvSpPr>
                <a:spLocks noChangeShapeType="1"/>
              </p:cNvSpPr>
              <p:nvPr/>
            </p:nvSpPr>
            <p:spPr bwMode="auto">
              <a:xfrm>
                <a:off x="2679" y="443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24" name="Line 3404"/>
              <p:cNvSpPr>
                <a:spLocks noChangeShapeType="1"/>
              </p:cNvSpPr>
              <p:nvPr/>
            </p:nvSpPr>
            <p:spPr bwMode="auto">
              <a:xfrm>
                <a:off x="2688" y="443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23" name="Line 3403"/>
              <p:cNvSpPr>
                <a:spLocks noChangeShapeType="1"/>
              </p:cNvSpPr>
              <p:nvPr/>
            </p:nvSpPr>
            <p:spPr bwMode="auto">
              <a:xfrm>
                <a:off x="2697" y="4432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22" name="Line 3402"/>
              <p:cNvSpPr>
                <a:spLocks noChangeShapeType="1"/>
              </p:cNvSpPr>
              <p:nvPr/>
            </p:nvSpPr>
            <p:spPr bwMode="auto">
              <a:xfrm>
                <a:off x="2697" y="443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21" name="Line 3401"/>
              <p:cNvSpPr>
                <a:spLocks noChangeShapeType="1"/>
              </p:cNvSpPr>
              <p:nvPr/>
            </p:nvSpPr>
            <p:spPr bwMode="auto">
              <a:xfrm flipV="1">
                <a:off x="2706" y="442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20" name="Line 3400"/>
              <p:cNvSpPr>
                <a:spLocks noChangeShapeType="1"/>
              </p:cNvSpPr>
              <p:nvPr/>
            </p:nvSpPr>
            <p:spPr bwMode="auto">
              <a:xfrm>
                <a:off x="2715" y="4423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19" name="Line 3399"/>
              <p:cNvSpPr>
                <a:spLocks noChangeShapeType="1"/>
              </p:cNvSpPr>
              <p:nvPr/>
            </p:nvSpPr>
            <p:spPr bwMode="auto">
              <a:xfrm>
                <a:off x="2715" y="442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18" name="Line 3398"/>
              <p:cNvSpPr>
                <a:spLocks noChangeShapeType="1"/>
              </p:cNvSpPr>
              <p:nvPr/>
            </p:nvSpPr>
            <p:spPr bwMode="auto">
              <a:xfrm>
                <a:off x="2724" y="4423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17" name="Line 3397"/>
              <p:cNvSpPr>
                <a:spLocks noChangeShapeType="1"/>
              </p:cNvSpPr>
              <p:nvPr/>
            </p:nvSpPr>
            <p:spPr bwMode="auto">
              <a:xfrm flipV="1">
                <a:off x="2724" y="441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16" name="Line 3396"/>
              <p:cNvSpPr>
                <a:spLocks noChangeShapeType="1"/>
              </p:cNvSpPr>
              <p:nvPr/>
            </p:nvSpPr>
            <p:spPr bwMode="auto">
              <a:xfrm>
                <a:off x="2733" y="4414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15" name="Line 3395"/>
              <p:cNvSpPr>
                <a:spLocks noChangeShapeType="1"/>
              </p:cNvSpPr>
              <p:nvPr/>
            </p:nvSpPr>
            <p:spPr bwMode="auto">
              <a:xfrm flipV="1">
                <a:off x="2733" y="440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14" name="Line 3394"/>
              <p:cNvSpPr>
                <a:spLocks noChangeShapeType="1"/>
              </p:cNvSpPr>
              <p:nvPr/>
            </p:nvSpPr>
            <p:spPr bwMode="auto">
              <a:xfrm>
                <a:off x="2742" y="4405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13" name="Line 3393"/>
              <p:cNvSpPr>
                <a:spLocks noChangeShapeType="1"/>
              </p:cNvSpPr>
              <p:nvPr/>
            </p:nvSpPr>
            <p:spPr bwMode="auto">
              <a:xfrm flipV="1">
                <a:off x="2742" y="439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12" name="Line 3392"/>
              <p:cNvSpPr>
                <a:spLocks noChangeShapeType="1"/>
              </p:cNvSpPr>
              <p:nvPr/>
            </p:nvSpPr>
            <p:spPr bwMode="auto">
              <a:xfrm>
                <a:off x="2751" y="4396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11" name="Line 3391"/>
              <p:cNvSpPr>
                <a:spLocks noChangeShapeType="1"/>
              </p:cNvSpPr>
              <p:nvPr/>
            </p:nvSpPr>
            <p:spPr bwMode="auto">
              <a:xfrm flipV="1">
                <a:off x="2751" y="438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10" name="Line 3390"/>
              <p:cNvSpPr>
                <a:spLocks noChangeShapeType="1"/>
              </p:cNvSpPr>
              <p:nvPr/>
            </p:nvSpPr>
            <p:spPr bwMode="auto">
              <a:xfrm>
                <a:off x="2760" y="4387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09" name="Line 3389"/>
              <p:cNvSpPr>
                <a:spLocks noChangeShapeType="1"/>
              </p:cNvSpPr>
              <p:nvPr/>
            </p:nvSpPr>
            <p:spPr bwMode="auto">
              <a:xfrm flipV="1">
                <a:off x="2760" y="4378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08" name="Line 3388"/>
              <p:cNvSpPr>
                <a:spLocks noChangeShapeType="1"/>
              </p:cNvSpPr>
              <p:nvPr/>
            </p:nvSpPr>
            <p:spPr bwMode="auto">
              <a:xfrm>
                <a:off x="2760" y="4378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07" name="Line 3387"/>
              <p:cNvSpPr>
                <a:spLocks noChangeShapeType="1"/>
              </p:cNvSpPr>
              <p:nvPr/>
            </p:nvSpPr>
            <p:spPr bwMode="auto">
              <a:xfrm flipV="1">
                <a:off x="2760" y="436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06" name="Line 3386"/>
              <p:cNvSpPr>
                <a:spLocks noChangeShapeType="1"/>
              </p:cNvSpPr>
              <p:nvPr/>
            </p:nvSpPr>
            <p:spPr bwMode="auto">
              <a:xfrm flipV="1">
                <a:off x="2769" y="4360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05" name="Line 3385"/>
              <p:cNvSpPr>
                <a:spLocks noChangeShapeType="1"/>
              </p:cNvSpPr>
              <p:nvPr/>
            </p:nvSpPr>
            <p:spPr bwMode="auto">
              <a:xfrm>
                <a:off x="2769" y="4360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04" name="Line 3384"/>
              <p:cNvSpPr>
                <a:spLocks noChangeShapeType="1"/>
              </p:cNvSpPr>
              <p:nvPr/>
            </p:nvSpPr>
            <p:spPr bwMode="auto">
              <a:xfrm flipV="1">
                <a:off x="2769" y="4351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03" name="Line 3383"/>
              <p:cNvSpPr>
                <a:spLocks noChangeShapeType="1"/>
              </p:cNvSpPr>
              <p:nvPr/>
            </p:nvSpPr>
            <p:spPr bwMode="auto">
              <a:xfrm flipV="1">
                <a:off x="2769" y="4342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02" name="Line 3382"/>
              <p:cNvSpPr>
                <a:spLocks noChangeShapeType="1"/>
              </p:cNvSpPr>
              <p:nvPr/>
            </p:nvSpPr>
            <p:spPr bwMode="auto">
              <a:xfrm>
                <a:off x="2769" y="4342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01" name="Oval 3381"/>
              <p:cNvSpPr>
                <a:spLocks noChangeArrowheads="1"/>
              </p:cNvSpPr>
              <p:nvPr/>
            </p:nvSpPr>
            <p:spPr bwMode="auto">
              <a:xfrm>
                <a:off x="2652" y="4351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500" name="Line 3380"/>
              <p:cNvSpPr>
                <a:spLocks noChangeShapeType="1"/>
              </p:cNvSpPr>
              <p:nvPr/>
            </p:nvSpPr>
            <p:spPr bwMode="auto">
              <a:xfrm flipV="1">
                <a:off x="2769" y="4046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99" name="Line 3379"/>
              <p:cNvSpPr>
                <a:spLocks noChangeShapeType="1"/>
              </p:cNvSpPr>
              <p:nvPr/>
            </p:nvSpPr>
            <p:spPr bwMode="auto">
              <a:xfrm flipV="1">
                <a:off x="2769" y="4037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98" name="Line 3378"/>
              <p:cNvSpPr>
                <a:spLocks noChangeShapeType="1"/>
              </p:cNvSpPr>
              <p:nvPr/>
            </p:nvSpPr>
            <p:spPr bwMode="auto">
              <a:xfrm>
                <a:off x="2769" y="4037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97" name="Line 3377"/>
              <p:cNvSpPr>
                <a:spLocks noChangeShapeType="1"/>
              </p:cNvSpPr>
              <p:nvPr/>
            </p:nvSpPr>
            <p:spPr bwMode="auto">
              <a:xfrm flipH="1" flipV="1">
                <a:off x="2760" y="402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96" name="Line 3376"/>
              <p:cNvSpPr>
                <a:spLocks noChangeShapeType="1"/>
              </p:cNvSpPr>
              <p:nvPr/>
            </p:nvSpPr>
            <p:spPr bwMode="auto">
              <a:xfrm flipV="1">
                <a:off x="2760" y="4019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95" name="Line 3375"/>
              <p:cNvSpPr>
                <a:spLocks noChangeShapeType="1"/>
              </p:cNvSpPr>
              <p:nvPr/>
            </p:nvSpPr>
            <p:spPr bwMode="auto">
              <a:xfrm>
                <a:off x="2760" y="4019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94" name="Line 3374"/>
              <p:cNvSpPr>
                <a:spLocks noChangeShapeType="1"/>
              </p:cNvSpPr>
              <p:nvPr/>
            </p:nvSpPr>
            <p:spPr bwMode="auto">
              <a:xfrm flipH="1" flipV="1">
                <a:off x="2751" y="401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93" name="Line 3373"/>
              <p:cNvSpPr>
                <a:spLocks noChangeShapeType="1"/>
              </p:cNvSpPr>
              <p:nvPr/>
            </p:nvSpPr>
            <p:spPr bwMode="auto">
              <a:xfrm>
                <a:off x="2751" y="4010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92" name="Line 3372"/>
              <p:cNvSpPr>
                <a:spLocks noChangeShapeType="1"/>
              </p:cNvSpPr>
              <p:nvPr/>
            </p:nvSpPr>
            <p:spPr bwMode="auto">
              <a:xfrm flipV="1">
                <a:off x="2751" y="4001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91" name="Line 3371"/>
              <p:cNvSpPr>
                <a:spLocks noChangeShapeType="1"/>
              </p:cNvSpPr>
              <p:nvPr/>
            </p:nvSpPr>
            <p:spPr bwMode="auto">
              <a:xfrm flipH="1">
                <a:off x="2742" y="4001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90" name="Line 3370"/>
              <p:cNvSpPr>
                <a:spLocks noChangeShapeType="1"/>
              </p:cNvSpPr>
              <p:nvPr/>
            </p:nvSpPr>
            <p:spPr bwMode="auto">
              <a:xfrm flipV="1">
                <a:off x="2742" y="3992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89" name="Line 3369"/>
              <p:cNvSpPr>
                <a:spLocks noChangeShapeType="1"/>
              </p:cNvSpPr>
              <p:nvPr/>
            </p:nvSpPr>
            <p:spPr bwMode="auto">
              <a:xfrm flipH="1">
                <a:off x="2733" y="399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88" name="Line 3368"/>
              <p:cNvSpPr>
                <a:spLocks noChangeShapeType="1"/>
              </p:cNvSpPr>
              <p:nvPr/>
            </p:nvSpPr>
            <p:spPr bwMode="auto">
              <a:xfrm flipV="1">
                <a:off x="2733" y="3983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87" name="Line 3367"/>
              <p:cNvSpPr>
                <a:spLocks noChangeShapeType="1"/>
              </p:cNvSpPr>
              <p:nvPr/>
            </p:nvSpPr>
            <p:spPr bwMode="auto">
              <a:xfrm flipH="1">
                <a:off x="2724" y="398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86" name="Line 3366"/>
              <p:cNvSpPr>
                <a:spLocks noChangeShapeType="1"/>
              </p:cNvSpPr>
              <p:nvPr/>
            </p:nvSpPr>
            <p:spPr bwMode="auto">
              <a:xfrm>
                <a:off x="2724" y="3983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85" name="Line 3365"/>
              <p:cNvSpPr>
                <a:spLocks noChangeShapeType="1"/>
              </p:cNvSpPr>
              <p:nvPr/>
            </p:nvSpPr>
            <p:spPr bwMode="auto">
              <a:xfrm flipH="1" flipV="1">
                <a:off x="2715" y="397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84" name="Line 3364"/>
              <p:cNvSpPr>
                <a:spLocks noChangeShapeType="1"/>
              </p:cNvSpPr>
              <p:nvPr/>
            </p:nvSpPr>
            <p:spPr bwMode="auto">
              <a:xfrm flipH="1">
                <a:off x="2706" y="397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83" name="Line 3363"/>
              <p:cNvSpPr>
                <a:spLocks noChangeShapeType="1"/>
              </p:cNvSpPr>
              <p:nvPr/>
            </p:nvSpPr>
            <p:spPr bwMode="auto">
              <a:xfrm>
                <a:off x="2706" y="3974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82" name="Line 3362"/>
              <p:cNvSpPr>
                <a:spLocks noChangeShapeType="1"/>
              </p:cNvSpPr>
              <p:nvPr/>
            </p:nvSpPr>
            <p:spPr bwMode="auto">
              <a:xfrm flipH="1">
                <a:off x="2697" y="397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81" name="Line 3361"/>
              <p:cNvSpPr>
                <a:spLocks noChangeShapeType="1"/>
              </p:cNvSpPr>
              <p:nvPr/>
            </p:nvSpPr>
            <p:spPr bwMode="auto">
              <a:xfrm flipH="1">
                <a:off x="2688" y="397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80" name="Line 3360"/>
              <p:cNvSpPr>
                <a:spLocks noChangeShapeType="1"/>
              </p:cNvSpPr>
              <p:nvPr/>
            </p:nvSpPr>
            <p:spPr bwMode="auto">
              <a:xfrm>
                <a:off x="2688" y="3974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79" name="Line 3359"/>
              <p:cNvSpPr>
                <a:spLocks noChangeShapeType="1"/>
              </p:cNvSpPr>
              <p:nvPr/>
            </p:nvSpPr>
            <p:spPr bwMode="auto">
              <a:xfrm flipH="1">
                <a:off x="2679" y="397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78" name="Line 3358"/>
              <p:cNvSpPr>
                <a:spLocks noChangeShapeType="1"/>
              </p:cNvSpPr>
              <p:nvPr/>
            </p:nvSpPr>
            <p:spPr bwMode="auto">
              <a:xfrm flipH="1">
                <a:off x="2670" y="397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77" name="Line 3357"/>
              <p:cNvSpPr>
                <a:spLocks noChangeShapeType="1"/>
              </p:cNvSpPr>
              <p:nvPr/>
            </p:nvSpPr>
            <p:spPr bwMode="auto">
              <a:xfrm>
                <a:off x="2670" y="3974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76" name="Line 3356"/>
              <p:cNvSpPr>
                <a:spLocks noChangeShapeType="1"/>
              </p:cNvSpPr>
              <p:nvPr/>
            </p:nvSpPr>
            <p:spPr bwMode="auto">
              <a:xfrm flipH="1">
                <a:off x="2661" y="397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75" name="Line 3355"/>
              <p:cNvSpPr>
                <a:spLocks noChangeShapeType="1"/>
              </p:cNvSpPr>
              <p:nvPr/>
            </p:nvSpPr>
            <p:spPr bwMode="auto">
              <a:xfrm flipH="1">
                <a:off x="2652" y="397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74" name="Line 3354"/>
              <p:cNvSpPr>
                <a:spLocks noChangeShapeType="1"/>
              </p:cNvSpPr>
              <p:nvPr/>
            </p:nvSpPr>
            <p:spPr bwMode="auto">
              <a:xfrm>
                <a:off x="2652" y="3974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73" name="Line 3353"/>
              <p:cNvSpPr>
                <a:spLocks noChangeShapeType="1"/>
              </p:cNvSpPr>
              <p:nvPr/>
            </p:nvSpPr>
            <p:spPr bwMode="auto">
              <a:xfrm flipH="1">
                <a:off x="2643" y="398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72" name="Line 3352"/>
              <p:cNvSpPr>
                <a:spLocks noChangeShapeType="1"/>
              </p:cNvSpPr>
              <p:nvPr/>
            </p:nvSpPr>
            <p:spPr bwMode="auto">
              <a:xfrm>
                <a:off x="2643" y="3983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71" name="Line 3351"/>
              <p:cNvSpPr>
                <a:spLocks noChangeShapeType="1"/>
              </p:cNvSpPr>
              <p:nvPr/>
            </p:nvSpPr>
            <p:spPr bwMode="auto">
              <a:xfrm flipH="1">
                <a:off x="2634" y="398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70" name="Line 3350"/>
              <p:cNvSpPr>
                <a:spLocks noChangeShapeType="1"/>
              </p:cNvSpPr>
              <p:nvPr/>
            </p:nvSpPr>
            <p:spPr bwMode="auto">
              <a:xfrm>
                <a:off x="2634" y="3983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69" name="Line 3349"/>
              <p:cNvSpPr>
                <a:spLocks noChangeShapeType="1"/>
              </p:cNvSpPr>
              <p:nvPr/>
            </p:nvSpPr>
            <p:spPr bwMode="auto">
              <a:xfrm flipH="1">
                <a:off x="2625" y="399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68" name="Line 3348"/>
              <p:cNvSpPr>
                <a:spLocks noChangeShapeType="1"/>
              </p:cNvSpPr>
              <p:nvPr/>
            </p:nvSpPr>
            <p:spPr bwMode="auto">
              <a:xfrm>
                <a:off x="2625" y="3992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67" name="Line 3347"/>
              <p:cNvSpPr>
                <a:spLocks noChangeShapeType="1"/>
              </p:cNvSpPr>
              <p:nvPr/>
            </p:nvSpPr>
            <p:spPr bwMode="auto">
              <a:xfrm flipH="1">
                <a:off x="2616" y="4001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66" name="Line 3346"/>
              <p:cNvSpPr>
                <a:spLocks noChangeShapeType="1"/>
              </p:cNvSpPr>
              <p:nvPr/>
            </p:nvSpPr>
            <p:spPr bwMode="auto">
              <a:xfrm>
                <a:off x="2616" y="4001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65" name="Line 3345"/>
              <p:cNvSpPr>
                <a:spLocks noChangeShapeType="1"/>
              </p:cNvSpPr>
              <p:nvPr/>
            </p:nvSpPr>
            <p:spPr bwMode="auto">
              <a:xfrm flipH="1">
                <a:off x="2607" y="4010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64" name="Line 3344"/>
              <p:cNvSpPr>
                <a:spLocks noChangeShapeType="1"/>
              </p:cNvSpPr>
              <p:nvPr/>
            </p:nvSpPr>
            <p:spPr bwMode="auto">
              <a:xfrm>
                <a:off x="2607" y="4010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63" name="Line 3343"/>
              <p:cNvSpPr>
                <a:spLocks noChangeShapeType="1"/>
              </p:cNvSpPr>
              <p:nvPr/>
            </p:nvSpPr>
            <p:spPr bwMode="auto">
              <a:xfrm>
                <a:off x="2607" y="4019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62" name="Line 3342"/>
              <p:cNvSpPr>
                <a:spLocks noChangeShapeType="1"/>
              </p:cNvSpPr>
              <p:nvPr/>
            </p:nvSpPr>
            <p:spPr bwMode="auto">
              <a:xfrm flipH="1">
                <a:off x="2598" y="402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61" name="Line 3341"/>
              <p:cNvSpPr>
                <a:spLocks noChangeShapeType="1"/>
              </p:cNvSpPr>
              <p:nvPr/>
            </p:nvSpPr>
            <p:spPr bwMode="auto">
              <a:xfrm>
                <a:off x="2598" y="4028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60" name="Line 3340"/>
              <p:cNvSpPr>
                <a:spLocks noChangeShapeType="1"/>
              </p:cNvSpPr>
              <p:nvPr/>
            </p:nvSpPr>
            <p:spPr bwMode="auto">
              <a:xfrm>
                <a:off x="2598" y="4037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59" name="Line 3339"/>
              <p:cNvSpPr>
                <a:spLocks noChangeShapeType="1"/>
              </p:cNvSpPr>
              <p:nvPr/>
            </p:nvSpPr>
            <p:spPr bwMode="auto">
              <a:xfrm>
                <a:off x="2598" y="4037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58" name="Line 3338"/>
              <p:cNvSpPr>
                <a:spLocks noChangeShapeType="1"/>
              </p:cNvSpPr>
              <p:nvPr/>
            </p:nvSpPr>
            <p:spPr bwMode="auto">
              <a:xfrm>
                <a:off x="2598" y="4046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57" name="Line 3337"/>
              <p:cNvSpPr>
                <a:spLocks noChangeShapeType="1"/>
              </p:cNvSpPr>
              <p:nvPr/>
            </p:nvSpPr>
            <p:spPr bwMode="auto">
              <a:xfrm flipH="1">
                <a:off x="2634" y="4234"/>
                <a:ext cx="9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56" name="Line 3336"/>
              <p:cNvSpPr>
                <a:spLocks noChangeShapeType="1"/>
              </p:cNvSpPr>
              <p:nvPr/>
            </p:nvSpPr>
            <p:spPr bwMode="auto">
              <a:xfrm flipH="1">
                <a:off x="2634" y="4216"/>
                <a:ext cx="9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55" name="Line 3335"/>
              <p:cNvSpPr>
                <a:spLocks noChangeShapeType="1"/>
              </p:cNvSpPr>
              <p:nvPr/>
            </p:nvSpPr>
            <p:spPr bwMode="auto">
              <a:xfrm>
                <a:off x="2634" y="4225"/>
                <a:ext cx="9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54" name="Line 3334"/>
              <p:cNvSpPr>
                <a:spLocks noChangeShapeType="1"/>
              </p:cNvSpPr>
              <p:nvPr/>
            </p:nvSpPr>
            <p:spPr bwMode="auto">
              <a:xfrm>
                <a:off x="2634" y="4163"/>
                <a:ext cx="9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53" name="Line 3333"/>
              <p:cNvSpPr>
                <a:spLocks noChangeShapeType="1"/>
              </p:cNvSpPr>
              <p:nvPr/>
            </p:nvSpPr>
            <p:spPr bwMode="auto">
              <a:xfrm flipH="1">
                <a:off x="2634" y="4172"/>
                <a:ext cx="9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52" name="Line 3332"/>
              <p:cNvSpPr>
                <a:spLocks noChangeShapeType="1"/>
              </p:cNvSpPr>
              <p:nvPr/>
            </p:nvSpPr>
            <p:spPr bwMode="auto">
              <a:xfrm>
                <a:off x="2634" y="4181"/>
                <a:ext cx="9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51" name="Oval 3331"/>
              <p:cNvSpPr>
                <a:spLocks noChangeArrowheads="1"/>
              </p:cNvSpPr>
              <p:nvPr/>
            </p:nvSpPr>
            <p:spPr bwMode="auto">
              <a:xfrm>
                <a:off x="2652" y="4001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50" name="Line 3330"/>
              <p:cNvSpPr>
                <a:spLocks noChangeShapeType="1"/>
              </p:cNvSpPr>
              <p:nvPr/>
            </p:nvSpPr>
            <p:spPr bwMode="auto">
              <a:xfrm flipH="1">
                <a:off x="2634" y="407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49" name="Line 3329"/>
              <p:cNvSpPr>
                <a:spLocks noChangeShapeType="1"/>
              </p:cNvSpPr>
              <p:nvPr/>
            </p:nvSpPr>
            <p:spPr bwMode="auto">
              <a:xfrm>
                <a:off x="2634" y="4073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48" name="Line 3328"/>
              <p:cNvSpPr>
                <a:spLocks noChangeShapeType="1"/>
              </p:cNvSpPr>
              <p:nvPr/>
            </p:nvSpPr>
            <p:spPr bwMode="auto">
              <a:xfrm flipH="1">
                <a:off x="2625" y="408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47" name="Line 3327"/>
              <p:cNvSpPr>
                <a:spLocks noChangeShapeType="1"/>
              </p:cNvSpPr>
              <p:nvPr/>
            </p:nvSpPr>
            <p:spPr bwMode="auto">
              <a:xfrm>
                <a:off x="2625" y="4082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46" name="Line 3326"/>
              <p:cNvSpPr>
                <a:spLocks noChangeShapeType="1"/>
              </p:cNvSpPr>
              <p:nvPr/>
            </p:nvSpPr>
            <p:spPr bwMode="auto">
              <a:xfrm flipH="1">
                <a:off x="2616" y="408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45" name="Line 3325"/>
              <p:cNvSpPr>
                <a:spLocks noChangeShapeType="1"/>
              </p:cNvSpPr>
              <p:nvPr/>
            </p:nvSpPr>
            <p:spPr bwMode="auto">
              <a:xfrm>
                <a:off x="2616" y="4091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44" name="Line 3324"/>
              <p:cNvSpPr>
                <a:spLocks noChangeShapeType="1"/>
              </p:cNvSpPr>
              <p:nvPr/>
            </p:nvSpPr>
            <p:spPr bwMode="auto">
              <a:xfrm flipH="1">
                <a:off x="2607" y="4091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</p:grpSp>
        <p:grpSp>
          <p:nvGrpSpPr>
            <p:cNvPr id="8242" name="Group 3122"/>
            <p:cNvGrpSpPr>
              <a:grpSpLocks/>
            </p:cNvGrpSpPr>
            <p:nvPr/>
          </p:nvGrpSpPr>
          <p:grpSpPr bwMode="auto">
            <a:xfrm>
              <a:off x="2598" y="3974"/>
              <a:ext cx="1557" cy="459"/>
              <a:chOff x="2598" y="3974"/>
              <a:chExt cx="1557" cy="459"/>
            </a:xfrm>
            <a:grpFill/>
          </p:grpSpPr>
          <p:sp>
            <p:nvSpPr>
              <p:cNvPr id="8442" name="Line 3322"/>
              <p:cNvSpPr>
                <a:spLocks noChangeShapeType="1"/>
              </p:cNvSpPr>
              <p:nvPr/>
            </p:nvSpPr>
            <p:spPr bwMode="auto">
              <a:xfrm>
                <a:off x="2607" y="4100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41" name="Line 3321"/>
              <p:cNvSpPr>
                <a:spLocks noChangeShapeType="1"/>
              </p:cNvSpPr>
              <p:nvPr/>
            </p:nvSpPr>
            <p:spPr bwMode="auto">
              <a:xfrm>
                <a:off x="2607" y="4109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40" name="Line 3320"/>
              <p:cNvSpPr>
                <a:spLocks noChangeShapeType="1"/>
              </p:cNvSpPr>
              <p:nvPr/>
            </p:nvSpPr>
            <p:spPr bwMode="auto">
              <a:xfrm>
                <a:off x="2607" y="4109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39" name="Line 3319"/>
              <p:cNvSpPr>
                <a:spLocks noChangeShapeType="1"/>
              </p:cNvSpPr>
              <p:nvPr/>
            </p:nvSpPr>
            <p:spPr bwMode="auto">
              <a:xfrm flipH="1">
                <a:off x="2598" y="411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38" name="Line 3318"/>
              <p:cNvSpPr>
                <a:spLocks noChangeShapeType="1"/>
              </p:cNvSpPr>
              <p:nvPr/>
            </p:nvSpPr>
            <p:spPr bwMode="auto">
              <a:xfrm>
                <a:off x="2598" y="4118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37" name="Line 3317"/>
              <p:cNvSpPr>
                <a:spLocks noChangeShapeType="1"/>
              </p:cNvSpPr>
              <p:nvPr/>
            </p:nvSpPr>
            <p:spPr bwMode="auto">
              <a:xfrm>
                <a:off x="2598" y="4127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36" name="Line 3316"/>
              <p:cNvSpPr>
                <a:spLocks noChangeShapeType="1"/>
              </p:cNvSpPr>
              <p:nvPr/>
            </p:nvSpPr>
            <p:spPr bwMode="auto">
              <a:xfrm>
                <a:off x="2598" y="4136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35" name="Line 3315"/>
              <p:cNvSpPr>
                <a:spLocks noChangeShapeType="1"/>
              </p:cNvSpPr>
              <p:nvPr/>
            </p:nvSpPr>
            <p:spPr bwMode="auto">
              <a:xfrm>
                <a:off x="2598" y="4136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34" name="Line 3314"/>
              <p:cNvSpPr>
                <a:spLocks noChangeShapeType="1"/>
              </p:cNvSpPr>
              <p:nvPr/>
            </p:nvSpPr>
            <p:spPr bwMode="auto">
              <a:xfrm>
                <a:off x="2598" y="4145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33" name="Line 3313"/>
              <p:cNvSpPr>
                <a:spLocks noChangeShapeType="1"/>
              </p:cNvSpPr>
              <p:nvPr/>
            </p:nvSpPr>
            <p:spPr bwMode="auto">
              <a:xfrm>
                <a:off x="2679" y="4234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32" name="Line 3312"/>
              <p:cNvSpPr>
                <a:spLocks noChangeShapeType="1"/>
              </p:cNvSpPr>
              <p:nvPr/>
            </p:nvSpPr>
            <p:spPr bwMode="auto">
              <a:xfrm flipV="1">
                <a:off x="2679" y="4145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31" name="Line 3311"/>
              <p:cNvSpPr>
                <a:spLocks noChangeShapeType="1"/>
              </p:cNvSpPr>
              <p:nvPr/>
            </p:nvSpPr>
            <p:spPr bwMode="auto">
              <a:xfrm flipV="1">
                <a:off x="2769" y="4136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30" name="Line 3310"/>
              <p:cNvSpPr>
                <a:spLocks noChangeShapeType="1"/>
              </p:cNvSpPr>
              <p:nvPr/>
            </p:nvSpPr>
            <p:spPr bwMode="auto">
              <a:xfrm>
                <a:off x="2769" y="4136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29" name="Line 3309"/>
              <p:cNvSpPr>
                <a:spLocks noChangeShapeType="1"/>
              </p:cNvSpPr>
              <p:nvPr/>
            </p:nvSpPr>
            <p:spPr bwMode="auto">
              <a:xfrm flipV="1">
                <a:off x="2769" y="4127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28" name="Line 3308"/>
              <p:cNvSpPr>
                <a:spLocks noChangeShapeType="1"/>
              </p:cNvSpPr>
              <p:nvPr/>
            </p:nvSpPr>
            <p:spPr bwMode="auto">
              <a:xfrm flipV="1">
                <a:off x="2769" y="4118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27" name="Line 3307"/>
              <p:cNvSpPr>
                <a:spLocks noChangeShapeType="1"/>
              </p:cNvSpPr>
              <p:nvPr/>
            </p:nvSpPr>
            <p:spPr bwMode="auto">
              <a:xfrm flipH="1">
                <a:off x="2760" y="411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26" name="Line 3306"/>
              <p:cNvSpPr>
                <a:spLocks noChangeShapeType="1"/>
              </p:cNvSpPr>
              <p:nvPr/>
            </p:nvSpPr>
            <p:spPr bwMode="auto">
              <a:xfrm flipV="1">
                <a:off x="2760" y="4109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25" name="Line 3305"/>
              <p:cNvSpPr>
                <a:spLocks noChangeShapeType="1"/>
              </p:cNvSpPr>
              <p:nvPr/>
            </p:nvSpPr>
            <p:spPr bwMode="auto">
              <a:xfrm flipV="1">
                <a:off x="2760" y="4100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24" name="Line 3304"/>
              <p:cNvSpPr>
                <a:spLocks noChangeShapeType="1"/>
              </p:cNvSpPr>
              <p:nvPr/>
            </p:nvSpPr>
            <p:spPr bwMode="auto">
              <a:xfrm flipH="1">
                <a:off x="2751" y="4100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23" name="Line 3303"/>
              <p:cNvSpPr>
                <a:spLocks noChangeShapeType="1"/>
              </p:cNvSpPr>
              <p:nvPr/>
            </p:nvSpPr>
            <p:spPr bwMode="auto">
              <a:xfrm flipV="1">
                <a:off x="2751" y="4091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22" name="Line 3302"/>
              <p:cNvSpPr>
                <a:spLocks noChangeShapeType="1"/>
              </p:cNvSpPr>
              <p:nvPr/>
            </p:nvSpPr>
            <p:spPr bwMode="auto">
              <a:xfrm>
                <a:off x="2751" y="4091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21" name="Line 3301"/>
              <p:cNvSpPr>
                <a:spLocks noChangeShapeType="1"/>
              </p:cNvSpPr>
              <p:nvPr/>
            </p:nvSpPr>
            <p:spPr bwMode="auto">
              <a:xfrm flipH="1" flipV="1">
                <a:off x="2742" y="408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20" name="Line 3300"/>
              <p:cNvSpPr>
                <a:spLocks noChangeShapeType="1"/>
              </p:cNvSpPr>
              <p:nvPr/>
            </p:nvSpPr>
            <p:spPr bwMode="auto">
              <a:xfrm>
                <a:off x="2742" y="4082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19" name="Line 3299"/>
              <p:cNvSpPr>
                <a:spLocks noChangeShapeType="1"/>
              </p:cNvSpPr>
              <p:nvPr/>
            </p:nvSpPr>
            <p:spPr bwMode="auto">
              <a:xfrm flipH="1" flipV="1">
                <a:off x="2733" y="407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18" name="Line 3298"/>
              <p:cNvSpPr>
                <a:spLocks noChangeShapeType="1"/>
              </p:cNvSpPr>
              <p:nvPr/>
            </p:nvSpPr>
            <p:spPr bwMode="auto">
              <a:xfrm>
                <a:off x="2733" y="4073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17" name="Line 3297"/>
              <p:cNvSpPr>
                <a:spLocks noChangeShapeType="1"/>
              </p:cNvSpPr>
              <p:nvPr/>
            </p:nvSpPr>
            <p:spPr bwMode="auto">
              <a:xfrm flipH="1">
                <a:off x="2724" y="407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16" name="Line 3296"/>
              <p:cNvSpPr>
                <a:spLocks noChangeShapeType="1"/>
              </p:cNvSpPr>
              <p:nvPr/>
            </p:nvSpPr>
            <p:spPr bwMode="auto">
              <a:xfrm>
                <a:off x="4145" y="4279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15" name="Line 3295"/>
              <p:cNvSpPr>
                <a:spLocks noChangeShapeType="1"/>
              </p:cNvSpPr>
              <p:nvPr/>
            </p:nvSpPr>
            <p:spPr bwMode="auto">
              <a:xfrm>
                <a:off x="4154" y="4297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14" name="Line 3294"/>
              <p:cNvSpPr>
                <a:spLocks noChangeShapeType="1"/>
              </p:cNvSpPr>
              <p:nvPr/>
            </p:nvSpPr>
            <p:spPr bwMode="auto">
              <a:xfrm flipH="1">
                <a:off x="4145" y="4315"/>
                <a:ext cx="9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13" name="Line 3293"/>
              <p:cNvSpPr>
                <a:spLocks noChangeShapeType="1"/>
              </p:cNvSpPr>
              <p:nvPr/>
            </p:nvSpPr>
            <p:spPr bwMode="auto">
              <a:xfrm flipH="1">
                <a:off x="4118" y="4342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12" name="Line 3292"/>
              <p:cNvSpPr>
                <a:spLocks noChangeShapeType="1"/>
              </p:cNvSpPr>
              <p:nvPr/>
            </p:nvSpPr>
            <p:spPr bwMode="auto">
              <a:xfrm flipH="1" flipV="1">
                <a:off x="4109" y="4315"/>
                <a:ext cx="9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11" name="Line 3291"/>
              <p:cNvSpPr>
                <a:spLocks noChangeShapeType="1"/>
              </p:cNvSpPr>
              <p:nvPr/>
            </p:nvSpPr>
            <p:spPr bwMode="auto">
              <a:xfrm flipV="1">
                <a:off x="4109" y="4297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10" name="Line 3290"/>
              <p:cNvSpPr>
                <a:spLocks noChangeShapeType="1"/>
              </p:cNvSpPr>
              <p:nvPr/>
            </p:nvSpPr>
            <p:spPr bwMode="auto">
              <a:xfrm flipV="1">
                <a:off x="4109" y="4279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09" name="Line 3289"/>
              <p:cNvSpPr>
                <a:spLocks noChangeShapeType="1"/>
              </p:cNvSpPr>
              <p:nvPr/>
            </p:nvSpPr>
            <p:spPr bwMode="auto">
              <a:xfrm flipH="1" flipV="1">
                <a:off x="4109" y="4234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08" name="Line 3288"/>
              <p:cNvSpPr>
                <a:spLocks noChangeShapeType="1"/>
              </p:cNvSpPr>
              <p:nvPr/>
            </p:nvSpPr>
            <p:spPr bwMode="auto">
              <a:xfrm flipV="1">
                <a:off x="4109" y="4216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07" name="Line 3287"/>
              <p:cNvSpPr>
                <a:spLocks noChangeShapeType="1"/>
              </p:cNvSpPr>
              <p:nvPr/>
            </p:nvSpPr>
            <p:spPr bwMode="auto">
              <a:xfrm flipV="1">
                <a:off x="4109" y="4198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06" name="Line 3286"/>
              <p:cNvSpPr>
                <a:spLocks noChangeShapeType="1"/>
              </p:cNvSpPr>
              <p:nvPr/>
            </p:nvSpPr>
            <p:spPr bwMode="auto">
              <a:xfrm>
                <a:off x="4118" y="4198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05" name="Line 3285"/>
              <p:cNvSpPr>
                <a:spLocks noChangeShapeType="1"/>
              </p:cNvSpPr>
              <p:nvPr/>
            </p:nvSpPr>
            <p:spPr bwMode="auto">
              <a:xfrm>
                <a:off x="4118" y="4198"/>
                <a:ext cx="36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04" name="Line 3284"/>
              <p:cNvSpPr>
                <a:spLocks noChangeShapeType="1"/>
              </p:cNvSpPr>
              <p:nvPr/>
            </p:nvSpPr>
            <p:spPr bwMode="auto">
              <a:xfrm flipV="1">
                <a:off x="4154" y="4198"/>
                <a:ext cx="1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03" name="Line 3283"/>
              <p:cNvSpPr>
                <a:spLocks noChangeShapeType="1"/>
              </p:cNvSpPr>
              <p:nvPr/>
            </p:nvSpPr>
            <p:spPr bwMode="auto">
              <a:xfrm>
                <a:off x="4154" y="4198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02" name="Line 3282"/>
              <p:cNvSpPr>
                <a:spLocks noChangeShapeType="1"/>
              </p:cNvSpPr>
              <p:nvPr/>
            </p:nvSpPr>
            <p:spPr bwMode="auto">
              <a:xfrm flipV="1">
                <a:off x="3911" y="4055"/>
                <a:ext cx="1" cy="27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01" name="Line 3281"/>
              <p:cNvSpPr>
                <a:spLocks noChangeShapeType="1"/>
              </p:cNvSpPr>
              <p:nvPr/>
            </p:nvSpPr>
            <p:spPr bwMode="auto">
              <a:xfrm flipV="1">
                <a:off x="3911" y="4145"/>
                <a:ext cx="1" cy="12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400" name="Line 3280"/>
              <p:cNvSpPr>
                <a:spLocks noChangeShapeType="1"/>
              </p:cNvSpPr>
              <p:nvPr/>
            </p:nvSpPr>
            <p:spPr bwMode="auto">
              <a:xfrm flipV="1">
                <a:off x="4082" y="4055"/>
                <a:ext cx="1" cy="28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99" name="Line 3279"/>
              <p:cNvSpPr>
                <a:spLocks noChangeShapeType="1"/>
              </p:cNvSpPr>
              <p:nvPr/>
            </p:nvSpPr>
            <p:spPr bwMode="auto">
              <a:xfrm flipV="1">
                <a:off x="4082" y="4145"/>
                <a:ext cx="1" cy="12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98" name="Line 3278"/>
              <p:cNvSpPr>
                <a:spLocks noChangeShapeType="1"/>
              </p:cNvSpPr>
              <p:nvPr/>
            </p:nvSpPr>
            <p:spPr bwMode="auto">
              <a:xfrm>
                <a:off x="3911" y="4270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97" name="Line 3277"/>
              <p:cNvSpPr>
                <a:spLocks noChangeShapeType="1"/>
              </p:cNvSpPr>
              <p:nvPr/>
            </p:nvSpPr>
            <p:spPr bwMode="auto">
              <a:xfrm>
                <a:off x="3911" y="4279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96" name="Line 3276"/>
              <p:cNvSpPr>
                <a:spLocks noChangeShapeType="1"/>
              </p:cNvSpPr>
              <p:nvPr/>
            </p:nvSpPr>
            <p:spPr bwMode="auto">
              <a:xfrm>
                <a:off x="3911" y="4288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95" name="Line 3275"/>
              <p:cNvSpPr>
                <a:spLocks noChangeShapeType="1"/>
              </p:cNvSpPr>
              <p:nvPr/>
            </p:nvSpPr>
            <p:spPr bwMode="auto">
              <a:xfrm>
                <a:off x="3911" y="4288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94" name="Line 3274"/>
              <p:cNvSpPr>
                <a:spLocks noChangeShapeType="1"/>
              </p:cNvSpPr>
              <p:nvPr/>
            </p:nvSpPr>
            <p:spPr bwMode="auto">
              <a:xfrm>
                <a:off x="3911" y="429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93" name="Line 3273"/>
              <p:cNvSpPr>
                <a:spLocks noChangeShapeType="1"/>
              </p:cNvSpPr>
              <p:nvPr/>
            </p:nvSpPr>
            <p:spPr bwMode="auto">
              <a:xfrm>
                <a:off x="3920" y="4306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92" name="Line 3272"/>
              <p:cNvSpPr>
                <a:spLocks noChangeShapeType="1"/>
              </p:cNvSpPr>
              <p:nvPr/>
            </p:nvSpPr>
            <p:spPr bwMode="auto">
              <a:xfrm>
                <a:off x="3920" y="4306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91" name="Line 3271"/>
              <p:cNvSpPr>
                <a:spLocks noChangeShapeType="1"/>
              </p:cNvSpPr>
              <p:nvPr/>
            </p:nvSpPr>
            <p:spPr bwMode="auto">
              <a:xfrm>
                <a:off x="3920" y="4315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90" name="Line 3270"/>
              <p:cNvSpPr>
                <a:spLocks noChangeShapeType="1"/>
              </p:cNvSpPr>
              <p:nvPr/>
            </p:nvSpPr>
            <p:spPr bwMode="auto">
              <a:xfrm>
                <a:off x="3920" y="431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89" name="Line 3269"/>
              <p:cNvSpPr>
                <a:spLocks noChangeShapeType="1"/>
              </p:cNvSpPr>
              <p:nvPr/>
            </p:nvSpPr>
            <p:spPr bwMode="auto">
              <a:xfrm>
                <a:off x="3929" y="4324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88" name="Line 3268"/>
              <p:cNvSpPr>
                <a:spLocks noChangeShapeType="1"/>
              </p:cNvSpPr>
              <p:nvPr/>
            </p:nvSpPr>
            <p:spPr bwMode="auto">
              <a:xfrm>
                <a:off x="3929" y="433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87" name="Line 3267"/>
              <p:cNvSpPr>
                <a:spLocks noChangeShapeType="1"/>
              </p:cNvSpPr>
              <p:nvPr/>
            </p:nvSpPr>
            <p:spPr bwMode="auto">
              <a:xfrm>
                <a:off x="3938" y="4333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86" name="Line 3266"/>
              <p:cNvSpPr>
                <a:spLocks noChangeShapeType="1"/>
              </p:cNvSpPr>
              <p:nvPr/>
            </p:nvSpPr>
            <p:spPr bwMode="auto">
              <a:xfrm>
                <a:off x="3938" y="434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85" name="Line 3265"/>
              <p:cNvSpPr>
                <a:spLocks noChangeShapeType="1"/>
              </p:cNvSpPr>
              <p:nvPr/>
            </p:nvSpPr>
            <p:spPr bwMode="auto">
              <a:xfrm flipV="1">
                <a:off x="4046" y="433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84" name="Line 3264"/>
              <p:cNvSpPr>
                <a:spLocks noChangeShapeType="1"/>
              </p:cNvSpPr>
              <p:nvPr/>
            </p:nvSpPr>
            <p:spPr bwMode="auto">
              <a:xfrm>
                <a:off x="4055" y="4333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83" name="Line 3263"/>
              <p:cNvSpPr>
                <a:spLocks noChangeShapeType="1"/>
              </p:cNvSpPr>
              <p:nvPr/>
            </p:nvSpPr>
            <p:spPr bwMode="auto">
              <a:xfrm flipV="1">
                <a:off x="4055" y="432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82" name="Line 3262"/>
              <p:cNvSpPr>
                <a:spLocks noChangeShapeType="1"/>
              </p:cNvSpPr>
              <p:nvPr/>
            </p:nvSpPr>
            <p:spPr bwMode="auto">
              <a:xfrm>
                <a:off x="4064" y="4324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81" name="Line 3261"/>
              <p:cNvSpPr>
                <a:spLocks noChangeShapeType="1"/>
              </p:cNvSpPr>
              <p:nvPr/>
            </p:nvSpPr>
            <p:spPr bwMode="auto">
              <a:xfrm flipV="1">
                <a:off x="4064" y="431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80" name="Line 3260"/>
              <p:cNvSpPr>
                <a:spLocks noChangeShapeType="1"/>
              </p:cNvSpPr>
              <p:nvPr/>
            </p:nvSpPr>
            <p:spPr bwMode="auto">
              <a:xfrm flipV="1">
                <a:off x="4073" y="4306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79" name="Line 3259"/>
              <p:cNvSpPr>
                <a:spLocks noChangeShapeType="1"/>
              </p:cNvSpPr>
              <p:nvPr/>
            </p:nvSpPr>
            <p:spPr bwMode="auto">
              <a:xfrm>
                <a:off x="4073" y="4306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78" name="Line 3258"/>
              <p:cNvSpPr>
                <a:spLocks noChangeShapeType="1"/>
              </p:cNvSpPr>
              <p:nvPr/>
            </p:nvSpPr>
            <p:spPr bwMode="auto">
              <a:xfrm flipV="1">
                <a:off x="4073" y="429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77" name="Line 3257"/>
              <p:cNvSpPr>
                <a:spLocks noChangeShapeType="1"/>
              </p:cNvSpPr>
              <p:nvPr/>
            </p:nvSpPr>
            <p:spPr bwMode="auto">
              <a:xfrm flipV="1">
                <a:off x="4082" y="4288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76" name="Line 3256"/>
              <p:cNvSpPr>
                <a:spLocks noChangeShapeType="1"/>
              </p:cNvSpPr>
              <p:nvPr/>
            </p:nvSpPr>
            <p:spPr bwMode="auto">
              <a:xfrm>
                <a:off x="4082" y="4288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75" name="Line 3255"/>
              <p:cNvSpPr>
                <a:spLocks noChangeShapeType="1"/>
              </p:cNvSpPr>
              <p:nvPr/>
            </p:nvSpPr>
            <p:spPr bwMode="auto">
              <a:xfrm flipV="1">
                <a:off x="4082" y="4279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74" name="Line 3254"/>
              <p:cNvSpPr>
                <a:spLocks noChangeShapeType="1"/>
              </p:cNvSpPr>
              <p:nvPr/>
            </p:nvSpPr>
            <p:spPr bwMode="auto">
              <a:xfrm flipV="1">
                <a:off x="4082" y="4270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73" name="Line 3253"/>
              <p:cNvSpPr>
                <a:spLocks noChangeShapeType="1"/>
              </p:cNvSpPr>
              <p:nvPr/>
            </p:nvSpPr>
            <p:spPr bwMode="auto">
              <a:xfrm flipV="1">
                <a:off x="4082" y="4261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72" name="Line 3252"/>
              <p:cNvSpPr>
                <a:spLocks noChangeShapeType="1"/>
              </p:cNvSpPr>
              <p:nvPr/>
            </p:nvSpPr>
            <p:spPr bwMode="auto">
              <a:xfrm>
                <a:off x="4082" y="4261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71" name="Line 3251"/>
              <p:cNvSpPr>
                <a:spLocks noChangeShapeType="1"/>
              </p:cNvSpPr>
              <p:nvPr/>
            </p:nvSpPr>
            <p:spPr bwMode="auto">
              <a:xfrm>
                <a:off x="3911" y="4333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70" name="Line 3250"/>
              <p:cNvSpPr>
                <a:spLocks noChangeShapeType="1"/>
              </p:cNvSpPr>
              <p:nvPr/>
            </p:nvSpPr>
            <p:spPr bwMode="auto">
              <a:xfrm>
                <a:off x="3911" y="4342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69" name="Line 3249"/>
              <p:cNvSpPr>
                <a:spLocks noChangeShapeType="1"/>
              </p:cNvSpPr>
              <p:nvPr/>
            </p:nvSpPr>
            <p:spPr bwMode="auto">
              <a:xfrm>
                <a:off x="3911" y="4351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68" name="Line 3248"/>
              <p:cNvSpPr>
                <a:spLocks noChangeShapeType="1"/>
              </p:cNvSpPr>
              <p:nvPr/>
            </p:nvSpPr>
            <p:spPr bwMode="auto">
              <a:xfrm>
                <a:off x="3911" y="4351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67" name="Line 3247"/>
              <p:cNvSpPr>
                <a:spLocks noChangeShapeType="1"/>
              </p:cNvSpPr>
              <p:nvPr/>
            </p:nvSpPr>
            <p:spPr bwMode="auto">
              <a:xfrm>
                <a:off x="3911" y="4360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66" name="Line 3246"/>
              <p:cNvSpPr>
                <a:spLocks noChangeShapeType="1"/>
              </p:cNvSpPr>
              <p:nvPr/>
            </p:nvSpPr>
            <p:spPr bwMode="auto">
              <a:xfrm>
                <a:off x="3911" y="436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65" name="Line 3245"/>
              <p:cNvSpPr>
                <a:spLocks noChangeShapeType="1"/>
              </p:cNvSpPr>
              <p:nvPr/>
            </p:nvSpPr>
            <p:spPr bwMode="auto">
              <a:xfrm>
                <a:off x="3920" y="4369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64" name="Line 3244"/>
              <p:cNvSpPr>
                <a:spLocks noChangeShapeType="1"/>
              </p:cNvSpPr>
              <p:nvPr/>
            </p:nvSpPr>
            <p:spPr bwMode="auto">
              <a:xfrm>
                <a:off x="3920" y="4378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63" name="Line 3243"/>
              <p:cNvSpPr>
                <a:spLocks noChangeShapeType="1"/>
              </p:cNvSpPr>
              <p:nvPr/>
            </p:nvSpPr>
            <p:spPr bwMode="auto">
              <a:xfrm>
                <a:off x="3920" y="4387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62" name="Line 3242"/>
              <p:cNvSpPr>
                <a:spLocks noChangeShapeType="1"/>
              </p:cNvSpPr>
              <p:nvPr/>
            </p:nvSpPr>
            <p:spPr bwMode="auto">
              <a:xfrm>
                <a:off x="3920" y="438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61" name="Line 3241"/>
              <p:cNvSpPr>
                <a:spLocks noChangeShapeType="1"/>
              </p:cNvSpPr>
              <p:nvPr/>
            </p:nvSpPr>
            <p:spPr bwMode="auto">
              <a:xfrm>
                <a:off x="3929" y="4396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60" name="Line 3240"/>
              <p:cNvSpPr>
                <a:spLocks noChangeShapeType="1"/>
              </p:cNvSpPr>
              <p:nvPr/>
            </p:nvSpPr>
            <p:spPr bwMode="auto">
              <a:xfrm>
                <a:off x="3929" y="439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59" name="Line 3239"/>
              <p:cNvSpPr>
                <a:spLocks noChangeShapeType="1"/>
              </p:cNvSpPr>
              <p:nvPr/>
            </p:nvSpPr>
            <p:spPr bwMode="auto">
              <a:xfrm>
                <a:off x="3938" y="4405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58" name="Line 3238"/>
              <p:cNvSpPr>
                <a:spLocks noChangeShapeType="1"/>
              </p:cNvSpPr>
              <p:nvPr/>
            </p:nvSpPr>
            <p:spPr bwMode="auto">
              <a:xfrm>
                <a:off x="3938" y="4405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57" name="Line 3237"/>
              <p:cNvSpPr>
                <a:spLocks noChangeShapeType="1"/>
              </p:cNvSpPr>
              <p:nvPr/>
            </p:nvSpPr>
            <p:spPr bwMode="auto">
              <a:xfrm>
                <a:off x="3938" y="441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56" name="Line 3236"/>
              <p:cNvSpPr>
                <a:spLocks noChangeShapeType="1"/>
              </p:cNvSpPr>
              <p:nvPr/>
            </p:nvSpPr>
            <p:spPr bwMode="auto">
              <a:xfrm>
                <a:off x="3947" y="441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55" name="Line 3235"/>
              <p:cNvSpPr>
                <a:spLocks noChangeShapeType="1"/>
              </p:cNvSpPr>
              <p:nvPr/>
            </p:nvSpPr>
            <p:spPr bwMode="auto">
              <a:xfrm>
                <a:off x="3956" y="4414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54" name="Line 3234"/>
              <p:cNvSpPr>
                <a:spLocks noChangeShapeType="1"/>
              </p:cNvSpPr>
              <p:nvPr/>
            </p:nvSpPr>
            <p:spPr bwMode="auto">
              <a:xfrm>
                <a:off x="3956" y="442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53" name="Line 3233"/>
              <p:cNvSpPr>
                <a:spLocks noChangeShapeType="1"/>
              </p:cNvSpPr>
              <p:nvPr/>
            </p:nvSpPr>
            <p:spPr bwMode="auto">
              <a:xfrm>
                <a:off x="3965" y="4423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52" name="Line 3232"/>
              <p:cNvSpPr>
                <a:spLocks noChangeShapeType="1"/>
              </p:cNvSpPr>
              <p:nvPr/>
            </p:nvSpPr>
            <p:spPr bwMode="auto">
              <a:xfrm>
                <a:off x="3965" y="442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51" name="Line 3231"/>
              <p:cNvSpPr>
                <a:spLocks noChangeShapeType="1"/>
              </p:cNvSpPr>
              <p:nvPr/>
            </p:nvSpPr>
            <p:spPr bwMode="auto">
              <a:xfrm>
                <a:off x="3974" y="443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50" name="Line 3230"/>
              <p:cNvSpPr>
                <a:spLocks noChangeShapeType="1"/>
              </p:cNvSpPr>
              <p:nvPr/>
            </p:nvSpPr>
            <p:spPr bwMode="auto">
              <a:xfrm>
                <a:off x="3983" y="4432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49" name="Line 3229"/>
              <p:cNvSpPr>
                <a:spLocks noChangeShapeType="1"/>
              </p:cNvSpPr>
              <p:nvPr/>
            </p:nvSpPr>
            <p:spPr bwMode="auto">
              <a:xfrm>
                <a:off x="3983" y="443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48" name="Line 3228"/>
              <p:cNvSpPr>
                <a:spLocks noChangeShapeType="1"/>
              </p:cNvSpPr>
              <p:nvPr/>
            </p:nvSpPr>
            <p:spPr bwMode="auto">
              <a:xfrm>
                <a:off x="3992" y="443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47" name="Line 3227"/>
              <p:cNvSpPr>
                <a:spLocks noChangeShapeType="1"/>
              </p:cNvSpPr>
              <p:nvPr/>
            </p:nvSpPr>
            <p:spPr bwMode="auto">
              <a:xfrm>
                <a:off x="4001" y="4432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46" name="Line 3226"/>
              <p:cNvSpPr>
                <a:spLocks noChangeShapeType="1"/>
              </p:cNvSpPr>
              <p:nvPr/>
            </p:nvSpPr>
            <p:spPr bwMode="auto">
              <a:xfrm>
                <a:off x="4001" y="443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45" name="Line 3225"/>
              <p:cNvSpPr>
                <a:spLocks noChangeShapeType="1"/>
              </p:cNvSpPr>
              <p:nvPr/>
            </p:nvSpPr>
            <p:spPr bwMode="auto">
              <a:xfrm>
                <a:off x="4010" y="443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44" name="Line 3224"/>
              <p:cNvSpPr>
                <a:spLocks noChangeShapeType="1"/>
              </p:cNvSpPr>
              <p:nvPr/>
            </p:nvSpPr>
            <p:spPr bwMode="auto">
              <a:xfrm>
                <a:off x="4019" y="4432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43" name="Line 3223"/>
              <p:cNvSpPr>
                <a:spLocks noChangeShapeType="1"/>
              </p:cNvSpPr>
              <p:nvPr/>
            </p:nvSpPr>
            <p:spPr bwMode="auto">
              <a:xfrm flipV="1">
                <a:off x="4019" y="442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42" name="Line 3222"/>
              <p:cNvSpPr>
                <a:spLocks noChangeShapeType="1"/>
              </p:cNvSpPr>
              <p:nvPr/>
            </p:nvSpPr>
            <p:spPr bwMode="auto">
              <a:xfrm>
                <a:off x="4028" y="4423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41" name="Line 3221"/>
              <p:cNvSpPr>
                <a:spLocks noChangeShapeType="1"/>
              </p:cNvSpPr>
              <p:nvPr/>
            </p:nvSpPr>
            <p:spPr bwMode="auto">
              <a:xfrm>
                <a:off x="4028" y="442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40" name="Line 3220"/>
              <p:cNvSpPr>
                <a:spLocks noChangeShapeType="1"/>
              </p:cNvSpPr>
              <p:nvPr/>
            </p:nvSpPr>
            <p:spPr bwMode="auto">
              <a:xfrm>
                <a:off x="4037" y="442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39" name="Line 3219"/>
              <p:cNvSpPr>
                <a:spLocks noChangeShapeType="1"/>
              </p:cNvSpPr>
              <p:nvPr/>
            </p:nvSpPr>
            <p:spPr bwMode="auto">
              <a:xfrm flipV="1">
                <a:off x="4046" y="4414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38" name="Line 3218"/>
              <p:cNvSpPr>
                <a:spLocks noChangeShapeType="1"/>
              </p:cNvSpPr>
              <p:nvPr/>
            </p:nvSpPr>
            <p:spPr bwMode="auto">
              <a:xfrm>
                <a:off x="4046" y="441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37" name="Line 3217"/>
              <p:cNvSpPr>
                <a:spLocks noChangeShapeType="1"/>
              </p:cNvSpPr>
              <p:nvPr/>
            </p:nvSpPr>
            <p:spPr bwMode="auto">
              <a:xfrm flipV="1">
                <a:off x="4055" y="4405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36" name="Line 3216"/>
              <p:cNvSpPr>
                <a:spLocks noChangeShapeType="1"/>
              </p:cNvSpPr>
              <p:nvPr/>
            </p:nvSpPr>
            <p:spPr bwMode="auto">
              <a:xfrm>
                <a:off x="4055" y="4405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35" name="Line 3215"/>
              <p:cNvSpPr>
                <a:spLocks noChangeShapeType="1"/>
              </p:cNvSpPr>
              <p:nvPr/>
            </p:nvSpPr>
            <p:spPr bwMode="auto">
              <a:xfrm flipV="1">
                <a:off x="4064" y="4396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34" name="Line 3214"/>
              <p:cNvSpPr>
                <a:spLocks noChangeShapeType="1"/>
              </p:cNvSpPr>
              <p:nvPr/>
            </p:nvSpPr>
            <p:spPr bwMode="auto">
              <a:xfrm>
                <a:off x="4064" y="4396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33" name="Line 3213"/>
              <p:cNvSpPr>
                <a:spLocks noChangeShapeType="1"/>
              </p:cNvSpPr>
              <p:nvPr/>
            </p:nvSpPr>
            <p:spPr bwMode="auto">
              <a:xfrm flipV="1">
                <a:off x="4073" y="4387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32" name="Line 3212"/>
              <p:cNvSpPr>
                <a:spLocks noChangeShapeType="1"/>
              </p:cNvSpPr>
              <p:nvPr/>
            </p:nvSpPr>
            <p:spPr bwMode="auto">
              <a:xfrm>
                <a:off x="4073" y="4387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31" name="Line 3211"/>
              <p:cNvSpPr>
                <a:spLocks noChangeShapeType="1"/>
              </p:cNvSpPr>
              <p:nvPr/>
            </p:nvSpPr>
            <p:spPr bwMode="auto">
              <a:xfrm flipV="1">
                <a:off x="4073" y="4378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30" name="Line 3210"/>
              <p:cNvSpPr>
                <a:spLocks noChangeShapeType="1"/>
              </p:cNvSpPr>
              <p:nvPr/>
            </p:nvSpPr>
            <p:spPr bwMode="auto">
              <a:xfrm>
                <a:off x="4073" y="437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29" name="Line 3209"/>
              <p:cNvSpPr>
                <a:spLocks noChangeShapeType="1"/>
              </p:cNvSpPr>
              <p:nvPr/>
            </p:nvSpPr>
            <p:spPr bwMode="auto">
              <a:xfrm flipV="1">
                <a:off x="4082" y="4369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28" name="Line 3208"/>
              <p:cNvSpPr>
                <a:spLocks noChangeShapeType="1"/>
              </p:cNvSpPr>
              <p:nvPr/>
            </p:nvSpPr>
            <p:spPr bwMode="auto">
              <a:xfrm flipV="1">
                <a:off x="4082" y="4360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27" name="Line 3207"/>
              <p:cNvSpPr>
                <a:spLocks noChangeShapeType="1"/>
              </p:cNvSpPr>
              <p:nvPr/>
            </p:nvSpPr>
            <p:spPr bwMode="auto">
              <a:xfrm>
                <a:off x="4082" y="4360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26" name="Line 3206"/>
              <p:cNvSpPr>
                <a:spLocks noChangeShapeType="1"/>
              </p:cNvSpPr>
              <p:nvPr/>
            </p:nvSpPr>
            <p:spPr bwMode="auto">
              <a:xfrm flipV="1">
                <a:off x="4082" y="4351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25" name="Line 3205"/>
              <p:cNvSpPr>
                <a:spLocks noChangeShapeType="1"/>
              </p:cNvSpPr>
              <p:nvPr/>
            </p:nvSpPr>
            <p:spPr bwMode="auto">
              <a:xfrm flipV="1">
                <a:off x="4082" y="4342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24" name="Line 3204"/>
              <p:cNvSpPr>
                <a:spLocks noChangeShapeType="1"/>
              </p:cNvSpPr>
              <p:nvPr/>
            </p:nvSpPr>
            <p:spPr bwMode="auto">
              <a:xfrm>
                <a:off x="4082" y="4342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23" name="Oval 3203"/>
              <p:cNvSpPr>
                <a:spLocks noChangeArrowheads="1"/>
              </p:cNvSpPr>
              <p:nvPr/>
            </p:nvSpPr>
            <p:spPr bwMode="auto">
              <a:xfrm>
                <a:off x="3974" y="4351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22" name="Line 3202"/>
              <p:cNvSpPr>
                <a:spLocks noChangeShapeType="1"/>
              </p:cNvSpPr>
              <p:nvPr/>
            </p:nvSpPr>
            <p:spPr bwMode="auto">
              <a:xfrm flipV="1">
                <a:off x="4082" y="4046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21" name="Line 3201"/>
              <p:cNvSpPr>
                <a:spLocks noChangeShapeType="1"/>
              </p:cNvSpPr>
              <p:nvPr/>
            </p:nvSpPr>
            <p:spPr bwMode="auto">
              <a:xfrm flipV="1">
                <a:off x="4082" y="4037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20" name="Line 3200"/>
              <p:cNvSpPr>
                <a:spLocks noChangeShapeType="1"/>
              </p:cNvSpPr>
              <p:nvPr/>
            </p:nvSpPr>
            <p:spPr bwMode="auto">
              <a:xfrm>
                <a:off x="4082" y="4037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19" name="Line 3199"/>
              <p:cNvSpPr>
                <a:spLocks noChangeShapeType="1"/>
              </p:cNvSpPr>
              <p:nvPr/>
            </p:nvSpPr>
            <p:spPr bwMode="auto">
              <a:xfrm flipV="1">
                <a:off x="4082" y="4028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18" name="Line 3198"/>
              <p:cNvSpPr>
                <a:spLocks noChangeShapeType="1"/>
              </p:cNvSpPr>
              <p:nvPr/>
            </p:nvSpPr>
            <p:spPr bwMode="auto">
              <a:xfrm flipH="1" flipV="1">
                <a:off x="4073" y="401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17" name="Line 3197"/>
              <p:cNvSpPr>
                <a:spLocks noChangeShapeType="1"/>
              </p:cNvSpPr>
              <p:nvPr/>
            </p:nvSpPr>
            <p:spPr bwMode="auto">
              <a:xfrm>
                <a:off x="4073" y="4019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16" name="Line 3196"/>
              <p:cNvSpPr>
                <a:spLocks noChangeShapeType="1"/>
              </p:cNvSpPr>
              <p:nvPr/>
            </p:nvSpPr>
            <p:spPr bwMode="auto">
              <a:xfrm flipV="1">
                <a:off x="4073" y="4010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15" name="Line 3195"/>
              <p:cNvSpPr>
                <a:spLocks noChangeShapeType="1"/>
              </p:cNvSpPr>
              <p:nvPr/>
            </p:nvSpPr>
            <p:spPr bwMode="auto">
              <a:xfrm flipH="1">
                <a:off x="4064" y="4010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14" name="Line 3194"/>
              <p:cNvSpPr>
                <a:spLocks noChangeShapeType="1"/>
              </p:cNvSpPr>
              <p:nvPr/>
            </p:nvSpPr>
            <p:spPr bwMode="auto">
              <a:xfrm flipV="1">
                <a:off x="4064" y="4001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13" name="Line 3193"/>
              <p:cNvSpPr>
                <a:spLocks noChangeShapeType="1"/>
              </p:cNvSpPr>
              <p:nvPr/>
            </p:nvSpPr>
            <p:spPr bwMode="auto">
              <a:xfrm>
                <a:off x="4064" y="4001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12" name="Line 3192"/>
              <p:cNvSpPr>
                <a:spLocks noChangeShapeType="1"/>
              </p:cNvSpPr>
              <p:nvPr/>
            </p:nvSpPr>
            <p:spPr bwMode="auto">
              <a:xfrm flipH="1" flipV="1">
                <a:off x="4055" y="399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11" name="Line 3191"/>
              <p:cNvSpPr>
                <a:spLocks noChangeShapeType="1"/>
              </p:cNvSpPr>
              <p:nvPr/>
            </p:nvSpPr>
            <p:spPr bwMode="auto">
              <a:xfrm>
                <a:off x="4055" y="3992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10" name="Line 3190"/>
              <p:cNvSpPr>
                <a:spLocks noChangeShapeType="1"/>
              </p:cNvSpPr>
              <p:nvPr/>
            </p:nvSpPr>
            <p:spPr bwMode="auto">
              <a:xfrm flipH="1" flipV="1">
                <a:off x="4046" y="398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09" name="Line 3189"/>
              <p:cNvSpPr>
                <a:spLocks noChangeShapeType="1"/>
              </p:cNvSpPr>
              <p:nvPr/>
            </p:nvSpPr>
            <p:spPr bwMode="auto">
              <a:xfrm flipH="1">
                <a:off x="4037" y="398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08" name="Line 3188"/>
              <p:cNvSpPr>
                <a:spLocks noChangeShapeType="1"/>
              </p:cNvSpPr>
              <p:nvPr/>
            </p:nvSpPr>
            <p:spPr bwMode="auto">
              <a:xfrm>
                <a:off x="4037" y="3983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07" name="Line 3187"/>
              <p:cNvSpPr>
                <a:spLocks noChangeShapeType="1"/>
              </p:cNvSpPr>
              <p:nvPr/>
            </p:nvSpPr>
            <p:spPr bwMode="auto">
              <a:xfrm flipH="1" flipV="1">
                <a:off x="4028" y="397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06" name="Line 3186"/>
              <p:cNvSpPr>
                <a:spLocks noChangeShapeType="1"/>
              </p:cNvSpPr>
              <p:nvPr/>
            </p:nvSpPr>
            <p:spPr bwMode="auto">
              <a:xfrm>
                <a:off x="4028" y="3974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05" name="Line 3185"/>
              <p:cNvSpPr>
                <a:spLocks noChangeShapeType="1"/>
              </p:cNvSpPr>
              <p:nvPr/>
            </p:nvSpPr>
            <p:spPr bwMode="auto">
              <a:xfrm flipH="1">
                <a:off x="4019" y="397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04" name="Line 3184"/>
              <p:cNvSpPr>
                <a:spLocks noChangeShapeType="1"/>
              </p:cNvSpPr>
              <p:nvPr/>
            </p:nvSpPr>
            <p:spPr bwMode="auto">
              <a:xfrm flipH="1">
                <a:off x="4010" y="397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03" name="Line 3183"/>
              <p:cNvSpPr>
                <a:spLocks noChangeShapeType="1"/>
              </p:cNvSpPr>
              <p:nvPr/>
            </p:nvSpPr>
            <p:spPr bwMode="auto">
              <a:xfrm>
                <a:off x="4010" y="3974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02" name="Line 3182"/>
              <p:cNvSpPr>
                <a:spLocks noChangeShapeType="1"/>
              </p:cNvSpPr>
              <p:nvPr/>
            </p:nvSpPr>
            <p:spPr bwMode="auto">
              <a:xfrm flipH="1">
                <a:off x="4001" y="397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01" name="Line 3181"/>
              <p:cNvSpPr>
                <a:spLocks noChangeShapeType="1"/>
              </p:cNvSpPr>
              <p:nvPr/>
            </p:nvSpPr>
            <p:spPr bwMode="auto">
              <a:xfrm flipH="1">
                <a:off x="3992" y="397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300" name="Line 3180"/>
              <p:cNvSpPr>
                <a:spLocks noChangeShapeType="1"/>
              </p:cNvSpPr>
              <p:nvPr/>
            </p:nvSpPr>
            <p:spPr bwMode="auto">
              <a:xfrm>
                <a:off x="3992" y="3974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99" name="Line 3179"/>
              <p:cNvSpPr>
                <a:spLocks noChangeShapeType="1"/>
              </p:cNvSpPr>
              <p:nvPr/>
            </p:nvSpPr>
            <p:spPr bwMode="auto">
              <a:xfrm flipH="1">
                <a:off x="3983" y="397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98" name="Line 3178"/>
              <p:cNvSpPr>
                <a:spLocks noChangeShapeType="1"/>
              </p:cNvSpPr>
              <p:nvPr/>
            </p:nvSpPr>
            <p:spPr bwMode="auto">
              <a:xfrm flipH="1">
                <a:off x="3974" y="397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97" name="Line 3177"/>
              <p:cNvSpPr>
                <a:spLocks noChangeShapeType="1"/>
              </p:cNvSpPr>
              <p:nvPr/>
            </p:nvSpPr>
            <p:spPr bwMode="auto">
              <a:xfrm>
                <a:off x="3974" y="3974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96" name="Line 3176"/>
              <p:cNvSpPr>
                <a:spLocks noChangeShapeType="1"/>
              </p:cNvSpPr>
              <p:nvPr/>
            </p:nvSpPr>
            <p:spPr bwMode="auto">
              <a:xfrm flipH="1">
                <a:off x="3965" y="397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95" name="Line 3175"/>
              <p:cNvSpPr>
                <a:spLocks noChangeShapeType="1"/>
              </p:cNvSpPr>
              <p:nvPr/>
            </p:nvSpPr>
            <p:spPr bwMode="auto">
              <a:xfrm flipH="1">
                <a:off x="3956" y="398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94" name="Line 3174"/>
              <p:cNvSpPr>
                <a:spLocks noChangeShapeType="1"/>
              </p:cNvSpPr>
              <p:nvPr/>
            </p:nvSpPr>
            <p:spPr bwMode="auto">
              <a:xfrm>
                <a:off x="3956" y="3983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93" name="Line 3173"/>
              <p:cNvSpPr>
                <a:spLocks noChangeShapeType="1"/>
              </p:cNvSpPr>
              <p:nvPr/>
            </p:nvSpPr>
            <p:spPr bwMode="auto">
              <a:xfrm flipH="1">
                <a:off x="3947" y="398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92" name="Line 3172"/>
              <p:cNvSpPr>
                <a:spLocks noChangeShapeType="1"/>
              </p:cNvSpPr>
              <p:nvPr/>
            </p:nvSpPr>
            <p:spPr bwMode="auto">
              <a:xfrm>
                <a:off x="3947" y="3983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91" name="Line 3171"/>
              <p:cNvSpPr>
                <a:spLocks noChangeShapeType="1"/>
              </p:cNvSpPr>
              <p:nvPr/>
            </p:nvSpPr>
            <p:spPr bwMode="auto">
              <a:xfrm flipH="1">
                <a:off x="3938" y="399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90" name="Line 3170"/>
              <p:cNvSpPr>
                <a:spLocks noChangeShapeType="1"/>
              </p:cNvSpPr>
              <p:nvPr/>
            </p:nvSpPr>
            <p:spPr bwMode="auto">
              <a:xfrm>
                <a:off x="3938" y="3992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89" name="Line 3169"/>
              <p:cNvSpPr>
                <a:spLocks noChangeShapeType="1"/>
              </p:cNvSpPr>
              <p:nvPr/>
            </p:nvSpPr>
            <p:spPr bwMode="auto">
              <a:xfrm flipH="1">
                <a:off x="3929" y="4001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88" name="Line 3168"/>
              <p:cNvSpPr>
                <a:spLocks noChangeShapeType="1"/>
              </p:cNvSpPr>
              <p:nvPr/>
            </p:nvSpPr>
            <p:spPr bwMode="auto">
              <a:xfrm>
                <a:off x="3929" y="4001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87" name="Line 3167"/>
              <p:cNvSpPr>
                <a:spLocks noChangeShapeType="1"/>
              </p:cNvSpPr>
              <p:nvPr/>
            </p:nvSpPr>
            <p:spPr bwMode="auto">
              <a:xfrm>
                <a:off x="3929" y="4010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86" name="Line 3166"/>
              <p:cNvSpPr>
                <a:spLocks noChangeShapeType="1"/>
              </p:cNvSpPr>
              <p:nvPr/>
            </p:nvSpPr>
            <p:spPr bwMode="auto">
              <a:xfrm flipH="1">
                <a:off x="3920" y="401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85" name="Line 3165"/>
              <p:cNvSpPr>
                <a:spLocks noChangeShapeType="1"/>
              </p:cNvSpPr>
              <p:nvPr/>
            </p:nvSpPr>
            <p:spPr bwMode="auto">
              <a:xfrm>
                <a:off x="3920" y="4019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84" name="Line 3164"/>
              <p:cNvSpPr>
                <a:spLocks noChangeShapeType="1"/>
              </p:cNvSpPr>
              <p:nvPr/>
            </p:nvSpPr>
            <p:spPr bwMode="auto">
              <a:xfrm>
                <a:off x="3920" y="4028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83" name="Line 3163"/>
              <p:cNvSpPr>
                <a:spLocks noChangeShapeType="1"/>
              </p:cNvSpPr>
              <p:nvPr/>
            </p:nvSpPr>
            <p:spPr bwMode="auto">
              <a:xfrm>
                <a:off x="3920" y="4028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82" name="Line 3162"/>
              <p:cNvSpPr>
                <a:spLocks noChangeShapeType="1"/>
              </p:cNvSpPr>
              <p:nvPr/>
            </p:nvSpPr>
            <p:spPr bwMode="auto">
              <a:xfrm flipH="1">
                <a:off x="3911" y="4037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81" name="Line 3161"/>
              <p:cNvSpPr>
                <a:spLocks noChangeShapeType="1"/>
              </p:cNvSpPr>
              <p:nvPr/>
            </p:nvSpPr>
            <p:spPr bwMode="auto">
              <a:xfrm>
                <a:off x="3911" y="4037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80" name="Line 3160"/>
              <p:cNvSpPr>
                <a:spLocks noChangeShapeType="1"/>
              </p:cNvSpPr>
              <p:nvPr/>
            </p:nvSpPr>
            <p:spPr bwMode="auto">
              <a:xfrm>
                <a:off x="3911" y="4046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79" name="Line 3159"/>
              <p:cNvSpPr>
                <a:spLocks noChangeShapeType="1"/>
              </p:cNvSpPr>
              <p:nvPr/>
            </p:nvSpPr>
            <p:spPr bwMode="auto">
              <a:xfrm flipH="1">
                <a:off x="3947" y="4216"/>
                <a:ext cx="9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78" name="Line 3158"/>
              <p:cNvSpPr>
                <a:spLocks noChangeShapeType="1"/>
              </p:cNvSpPr>
              <p:nvPr/>
            </p:nvSpPr>
            <p:spPr bwMode="auto">
              <a:xfrm flipH="1">
                <a:off x="3947" y="4234"/>
                <a:ext cx="9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77" name="Line 3157"/>
              <p:cNvSpPr>
                <a:spLocks noChangeShapeType="1"/>
              </p:cNvSpPr>
              <p:nvPr/>
            </p:nvSpPr>
            <p:spPr bwMode="auto">
              <a:xfrm>
                <a:off x="3947" y="4225"/>
                <a:ext cx="9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76" name="Line 3156"/>
              <p:cNvSpPr>
                <a:spLocks noChangeShapeType="1"/>
              </p:cNvSpPr>
              <p:nvPr/>
            </p:nvSpPr>
            <p:spPr bwMode="auto">
              <a:xfrm>
                <a:off x="3947" y="4181"/>
                <a:ext cx="9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75" name="Line 3155"/>
              <p:cNvSpPr>
                <a:spLocks noChangeShapeType="1"/>
              </p:cNvSpPr>
              <p:nvPr/>
            </p:nvSpPr>
            <p:spPr bwMode="auto">
              <a:xfrm>
                <a:off x="3947" y="4163"/>
                <a:ext cx="9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74" name="Line 3154"/>
              <p:cNvSpPr>
                <a:spLocks noChangeShapeType="1"/>
              </p:cNvSpPr>
              <p:nvPr/>
            </p:nvSpPr>
            <p:spPr bwMode="auto">
              <a:xfrm flipH="1">
                <a:off x="3947" y="4172"/>
                <a:ext cx="9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73" name="Oval 3153"/>
              <p:cNvSpPr>
                <a:spLocks noChangeArrowheads="1"/>
              </p:cNvSpPr>
              <p:nvPr/>
            </p:nvSpPr>
            <p:spPr bwMode="auto">
              <a:xfrm>
                <a:off x="3974" y="4001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72" name="Line 3152"/>
              <p:cNvSpPr>
                <a:spLocks noChangeShapeType="1"/>
              </p:cNvSpPr>
              <p:nvPr/>
            </p:nvSpPr>
            <p:spPr bwMode="auto">
              <a:xfrm>
                <a:off x="4001" y="4234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71" name="Line 3151"/>
              <p:cNvSpPr>
                <a:spLocks noChangeShapeType="1"/>
              </p:cNvSpPr>
              <p:nvPr/>
            </p:nvSpPr>
            <p:spPr bwMode="auto">
              <a:xfrm flipV="1">
                <a:off x="4001" y="4145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70" name="Line 3150"/>
              <p:cNvSpPr>
                <a:spLocks noChangeShapeType="1"/>
              </p:cNvSpPr>
              <p:nvPr/>
            </p:nvSpPr>
            <p:spPr bwMode="auto">
              <a:xfrm flipH="1">
                <a:off x="3947" y="407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69" name="Line 3149"/>
              <p:cNvSpPr>
                <a:spLocks noChangeShapeType="1"/>
              </p:cNvSpPr>
              <p:nvPr/>
            </p:nvSpPr>
            <p:spPr bwMode="auto">
              <a:xfrm>
                <a:off x="3947" y="4073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68" name="Line 3148"/>
              <p:cNvSpPr>
                <a:spLocks noChangeShapeType="1"/>
              </p:cNvSpPr>
              <p:nvPr/>
            </p:nvSpPr>
            <p:spPr bwMode="auto">
              <a:xfrm flipH="1">
                <a:off x="3938" y="408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67" name="Line 3147"/>
              <p:cNvSpPr>
                <a:spLocks noChangeShapeType="1"/>
              </p:cNvSpPr>
              <p:nvPr/>
            </p:nvSpPr>
            <p:spPr bwMode="auto">
              <a:xfrm>
                <a:off x="3938" y="4082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66" name="Line 3146"/>
              <p:cNvSpPr>
                <a:spLocks noChangeShapeType="1"/>
              </p:cNvSpPr>
              <p:nvPr/>
            </p:nvSpPr>
            <p:spPr bwMode="auto">
              <a:xfrm flipH="1">
                <a:off x="3929" y="408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65" name="Line 3145"/>
              <p:cNvSpPr>
                <a:spLocks noChangeShapeType="1"/>
              </p:cNvSpPr>
              <p:nvPr/>
            </p:nvSpPr>
            <p:spPr bwMode="auto">
              <a:xfrm>
                <a:off x="3929" y="4091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64" name="Line 3144"/>
              <p:cNvSpPr>
                <a:spLocks noChangeShapeType="1"/>
              </p:cNvSpPr>
              <p:nvPr/>
            </p:nvSpPr>
            <p:spPr bwMode="auto">
              <a:xfrm>
                <a:off x="3929" y="4091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63" name="Line 3143"/>
              <p:cNvSpPr>
                <a:spLocks noChangeShapeType="1"/>
              </p:cNvSpPr>
              <p:nvPr/>
            </p:nvSpPr>
            <p:spPr bwMode="auto">
              <a:xfrm flipH="1">
                <a:off x="3920" y="410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62" name="Line 3142"/>
              <p:cNvSpPr>
                <a:spLocks noChangeShapeType="1"/>
              </p:cNvSpPr>
              <p:nvPr/>
            </p:nvSpPr>
            <p:spPr bwMode="auto">
              <a:xfrm>
                <a:off x="3920" y="4109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61" name="Line 3141"/>
              <p:cNvSpPr>
                <a:spLocks noChangeShapeType="1"/>
              </p:cNvSpPr>
              <p:nvPr/>
            </p:nvSpPr>
            <p:spPr bwMode="auto">
              <a:xfrm>
                <a:off x="3920" y="4109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60" name="Line 3140"/>
              <p:cNvSpPr>
                <a:spLocks noChangeShapeType="1"/>
              </p:cNvSpPr>
              <p:nvPr/>
            </p:nvSpPr>
            <p:spPr bwMode="auto">
              <a:xfrm>
                <a:off x="3920" y="4118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59" name="Line 3139"/>
              <p:cNvSpPr>
                <a:spLocks noChangeShapeType="1"/>
              </p:cNvSpPr>
              <p:nvPr/>
            </p:nvSpPr>
            <p:spPr bwMode="auto">
              <a:xfrm flipH="1">
                <a:off x="3911" y="411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58" name="Line 3138"/>
              <p:cNvSpPr>
                <a:spLocks noChangeShapeType="1"/>
              </p:cNvSpPr>
              <p:nvPr/>
            </p:nvSpPr>
            <p:spPr bwMode="auto">
              <a:xfrm>
                <a:off x="3911" y="4127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57" name="Line 3137"/>
              <p:cNvSpPr>
                <a:spLocks noChangeShapeType="1"/>
              </p:cNvSpPr>
              <p:nvPr/>
            </p:nvSpPr>
            <p:spPr bwMode="auto">
              <a:xfrm>
                <a:off x="3911" y="4136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56" name="Line 3136"/>
              <p:cNvSpPr>
                <a:spLocks noChangeShapeType="1"/>
              </p:cNvSpPr>
              <p:nvPr/>
            </p:nvSpPr>
            <p:spPr bwMode="auto">
              <a:xfrm>
                <a:off x="3911" y="4136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55" name="Line 3135"/>
              <p:cNvSpPr>
                <a:spLocks noChangeShapeType="1"/>
              </p:cNvSpPr>
              <p:nvPr/>
            </p:nvSpPr>
            <p:spPr bwMode="auto">
              <a:xfrm>
                <a:off x="3911" y="4145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54" name="Line 3134"/>
              <p:cNvSpPr>
                <a:spLocks noChangeShapeType="1"/>
              </p:cNvSpPr>
              <p:nvPr/>
            </p:nvSpPr>
            <p:spPr bwMode="auto">
              <a:xfrm flipV="1">
                <a:off x="4082" y="4136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53" name="Line 3133"/>
              <p:cNvSpPr>
                <a:spLocks noChangeShapeType="1"/>
              </p:cNvSpPr>
              <p:nvPr/>
            </p:nvSpPr>
            <p:spPr bwMode="auto">
              <a:xfrm>
                <a:off x="4082" y="4136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52" name="Line 3132"/>
              <p:cNvSpPr>
                <a:spLocks noChangeShapeType="1"/>
              </p:cNvSpPr>
              <p:nvPr/>
            </p:nvSpPr>
            <p:spPr bwMode="auto">
              <a:xfrm flipV="1">
                <a:off x="4082" y="4127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51" name="Line 3131"/>
              <p:cNvSpPr>
                <a:spLocks noChangeShapeType="1"/>
              </p:cNvSpPr>
              <p:nvPr/>
            </p:nvSpPr>
            <p:spPr bwMode="auto">
              <a:xfrm flipV="1">
                <a:off x="4082" y="4118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50" name="Line 3130"/>
              <p:cNvSpPr>
                <a:spLocks noChangeShapeType="1"/>
              </p:cNvSpPr>
              <p:nvPr/>
            </p:nvSpPr>
            <p:spPr bwMode="auto">
              <a:xfrm>
                <a:off x="4082" y="4118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49" name="Line 3129"/>
              <p:cNvSpPr>
                <a:spLocks noChangeShapeType="1"/>
              </p:cNvSpPr>
              <p:nvPr/>
            </p:nvSpPr>
            <p:spPr bwMode="auto">
              <a:xfrm flipH="1" flipV="1">
                <a:off x="4073" y="410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48" name="Line 3128"/>
              <p:cNvSpPr>
                <a:spLocks noChangeShapeType="1"/>
              </p:cNvSpPr>
              <p:nvPr/>
            </p:nvSpPr>
            <p:spPr bwMode="auto">
              <a:xfrm flipV="1">
                <a:off x="4073" y="4100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47" name="Line 3127"/>
              <p:cNvSpPr>
                <a:spLocks noChangeShapeType="1"/>
              </p:cNvSpPr>
              <p:nvPr/>
            </p:nvSpPr>
            <p:spPr bwMode="auto">
              <a:xfrm>
                <a:off x="4073" y="4100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46" name="Line 3126"/>
              <p:cNvSpPr>
                <a:spLocks noChangeShapeType="1"/>
              </p:cNvSpPr>
              <p:nvPr/>
            </p:nvSpPr>
            <p:spPr bwMode="auto">
              <a:xfrm flipH="1" flipV="1">
                <a:off x="4064" y="4091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45" name="Line 3125"/>
              <p:cNvSpPr>
                <a:spLocks noChangeShapeType="1"/>
              </p:cNvSpPr>
              <p:nvPr/>
            </p:nvSpPr>
            <p:spPr bwMode="auto">
              <a:xfrm>
                <a:off x="4064" y="4091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44" name="Line 3124"/>
              <p:cNvSpPr>
                <a:spLocks noChangeShapeType="1"/>
              </p:cNvSpPr>
              <p:nvPr/>
            </p:nvSpPr>
            <p:spPr bwMode="auto">
              <a:xfrm flipV="1">
                <a:off x="4064" y="4082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43" name="Line 3123"/>
              <p:cNvSpPr>
                <a:spLocks noChangeShapeType="1"/>
              </p:cNvSpPr>
              <p:nvPr/>
            </p:nvSpPr>
            <p:spPr bwMode="auto">
              <a:xfrm flipH="1">
                <a:off x="4055" y="408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</p:grpSp>
        <p:grpSp>
          <p:nvGrpSpPr>
            <p:cNvPr id="8041" name="Group 2921"/>
            <p:cNvGrpSpPr>
              <a:grpSpLocks/>
            </p:cNvGrpSpPr>
            <p:nvPr/>
          </p:nvGrpSpPr>
          <p:grpSpPr bwMode="auto">
            <a:xfrm>
              <a:off x="1385" y="610"/>
              <a:ext cx="2842" cy="3769"/>
              <a:chOff x="1385" y="610"/>
              <a:chExt cx="2842" cy="3769"/>
            </a:xfrm>
            <a:grpFill/>
          </p:grpSpPr>
          <p:sp>
            <p:nvSpPr>
              <p:cNvPr id="8241" name="Line 3121"/>
              <p:cNvSpPr>
                <a:spLocks noChangeShapeType="1"/>
              </p:cNvSpPr>
              <p:nvPr/>
            </p:nvSpPr>
            <p:spPr bwMode="auto">
              <a:xfrm flipV="1">
                <a:off x="4055" y="4073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40" name="Line 3120"/>
              <p:cNvSpPr>
                <a:spLocks noChangeShapeType="1"/>
              </p:cNvSpPr>
              <p:nvPr/>
            </p:nvSpPr>
            <p:spPr bwMode="auto">
              <a:xfrm flipH="1">
                <a:off x="4046" y="407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39" name="Line 3119"/>
              <p:cNvSpPr>
                <a:spLocks noChangeShapeType="1"/>
              </p:cNvSpPr>
              <p:nvPr/>
            </p:nvSpPr>
            <p:spPr bwMode="auto">
              <a:xfrm>
                <a:off x="4046" y="4073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38" name="Line 3118"/>
              <p:cNvSpPr>
                <a:spLocks noChangeShapeType="1"/>
              </p:cNvSpPr>
              <p:nvPr/>
            </p:nvSpPr>
            <p:spPr bwMode="auto">
              <a:xfrm>
                <a:off x="2679" y="4378"/>
                <a:ext cx="1322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37" name="Line 3117"/>
              <p:cNvSpPr>
                <a:spLocks noChangeShapeType="1"/>
              </p:cNvSpPr>
              <p:nvPr/>
            </p:nvSpPr>
            <p:spPr bwMode="auto">
              <a:xfrm>
                <a:off x="2751" y="4181"/>
                <a:ext cx="450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36" name="Line 3116"/>
              <p:cNvSpPr>
                <a:spLocks noChangeShapeType="1"/>
              </p:cNvSpPr>
              <p:nvPr/>
            </p:nvSpPr>
            <p:spPr bwMode="auto">
              <a:xfrm flipV="1">
                <a:off x="3201" y="3615"/>
                <a:ext cx="503" cy="503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35" name="Line 3115"/>
              <p:cNvSpPr>
                <a:spLocks noChangeShapeType="1"/>
              </p:cNvSpPr>
              <p:nvPr/>
            </p:nvSpPr>
            <p:spPr bwMode="auto">
              <a:xfrm flipV="1">
                <a:off x="3201" y="4118"/>
                <a:ext cx="1" cy="63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34" name="Line 3114"/>
              <p:cNvSpPr>
                <a:spLocks noChangeShapeType="1"/>
              </p:cNvSpPr>
              <p:nvPr/>
            </p:nvSpPr>
            <p:spPr bwMode="auto">
              <a:xfrm>
                <a:off x="3030" y="2512"/>
                <a:ext cx="324" cy="323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33" name="Line 3113"/>
              <p:cNvSpPr>
                <a:spLocks noChangeShapeType="1"/>
              </p:cNvSpPr>
              <p:nvPr/>
            </p:nvSpPr>
            <p:spPr bwMode="auto">
              <a:xfrm>
                <a:off x="3183" y="2458"/>
                <a:ext cx="351" cy="34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32" name="Line 3112"/>
              <p:cNvSpPr>
                <a:spLocks noChangeShapeType="1"/>
              </p:cNvSpPr>
              <p:nvPr/>
            </p:nvSpPr>
            <p:spPr bwMode="auto">
              <a:xfrm flipV="1">
                <a:off x="3183" y="2162"/>
                <a:ext cx="1" cy="296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31" name="Line 3111"/>
              <p:cNvSpPr>
                <a:spLocks noChangeShapeType="1"/>
              </p:cNvSpPr>
              <p:nvPr/>
            </p:nvSpPr>
            <p:spPr bwMode="auto">
              <a:xfrm flipV="1">
                <a:off x="2679" y="4028"/>
                <a:ext cx="1" cy="90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30" name="Line 3110"/>
              <p:cNvSpPr>
                <a:spLocks noChangeShapeType="1"/>
              </p:cNvSpPr>
              <p:nvPr/>
            </p:nvSpPr>
            <p:spPr bwMode="auto">
              <a:xfrm>
                <a:off x="2679" y="4118"/>
                <a:ext cx="72" cy="63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29" name="Line 3109"/>
              <p:cNvSpPr>
                <a:spLocks noChangeShapeType="1"/>
              </p:cNvSpPr>
              <p:nvPr/>
            </p:nvSpPr>
            <p:spPr bwMode="auto">
              <a:xfrm flipV="1">
                <a:off x="2976" y="2458"/>
                <a:ext cx="36" cy="36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28" name="Line 3108"/>
              <p:cNvSpPr>
                <a:spLocks noChangeShapeType="1"/>
              </p:cNvSpPr>
              <p:nvPr/>
            </p:nvSpPr>
            <p:spPr bwMode="auto">
              <a:xfrm flipV="1">
                <a:off x="3012" y="2288"/>
                <a:ext cx="1" cy="170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27" name="Line 3107"/>
              <p:cNvSpPr>
                <a:spLocks noChangeShapeType="1"/>
              </p:cNvSpPr>
              <p:nvPr/>
            </p:nvSpPr>
            <p:spPr bwMode="auto">
              <a:xfrm flipV="1">
                <a:off x="3012" y="2368"/>
                <a:ext cx="1" cy="90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26" name="Line 3106"/>
              <p:cNvSpPr>
                <a:spLocks noChangeShapeType="1"/>
              </p:cNvSpPr>
              <p:nvPr/>
            </p:nvSpPr>
            <p:spPr bwMode="auto">
              <a:xfrm flipV="1">
                <a:off x="3030" y="2476"/>
                <a:ext cx="1" cy="36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25" name="Line 3105"/>
              <p:cNvSpPr>
                <a:spLocks noChangeShapeType="1"/>
              </p:cNvSpPr>
              <p:nvPr/>
            </p:nvSpPr>
            <p:spPr bwMode="auto">
              <a:xfrm>
                <a:off x="3012" y="2458"/>
                <a:ext cx="18" cy="18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24" name="Line 3104"/>
              <p:cNvSpPr>
                <a:spLocks noChangeShapeType="1"/>
              </p:cNvSpPr>
              <p:nvPr/>
            </p:nvSpPr>
            <p:spPr bwMode="auto">
              <a:xfrm flipV="1">
                <a:off x="3354" y="2835"/>
                <a:ext cx="1" cy="574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23" name="Line 3103"/>
              <p:cNvSpPr>
                <a:spLocks noChangeShapeType="1"/>
              </p:cNvSpPr>
              <p:nvPr/>
            </p:nvSpPr>
            <p:spPr bwMode="auto">
              <a:xfrm flipV="1">
                <a:off x="3534" y="2799"/>
                <a:ext cx="1" cy="69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22" name="Line 3102"/>
              <p:cNvSpPr>
                <a:spLocks noChangeShapeType="1"/>
              </p:cNvSpPr>
              <p:nvPr/>
            </p:nvSpPr>
            <p:spPr bwMode="auto">
              <a:xfrm>
                <a:off x="3534" y="4181"/>
                <a:ext cx="395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21" name="Line 3101"/>
              <p:cNvSpPr>
                <a:spLocks noChangeShapeType="1"/>
              </p:cNvSpPr>
              <p:nvPr/>
            </p:nvSpPr>
            <p:spPr bwMode="auto">
              <a:xfrm flipV="1">
                <a:off x="3704" y="3409"/>
                <a:ext cx="1" cy="206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20" name="Line 3100"/>
              <p:cNvSpPr>
                <a:spLocks noChangeShapeType="1"/>
              </p:cNvSpPr>
              <p:nvPr/>
            </p:nvSpPr>
            <p:spPr bwMode="auto">
              <a:xfrm>
                <a:off x="3552" y="3750"/>
                <a:ext cx="449" cy="448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19" name="Line 3099"/>
              <p:cNvSpPr>
                <a:spLocks noChangeShapeType="1"/>
              </p:cNvSpPr>
              <p:nvPr/>
            </p:nvSpPr>
            <p:spPr bwMode="auto">
              <a:xfrm flipV="1">
                <a:off x="3552" y="3508"/>
                <a:ext cx="1" cy="242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18" name="Line 3098"/>
              <p:cNvSpPr>
                <a:spLocks noChangeShapeType="1"/>
              </p:cNvSpPr>
              <p:nvPr/>
            </p:nvSpPr>
            <p:spPr bwMode="auto">
              <a:xfrm>
                <a:off x="3534" y="3490"/>
                <a:ext cx="18" cy="18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17" name="Line 3097"/>
              <p:cNvSpPr>
                <a:spLocks noChangeShapeType="1"/>
              </p:cNvSpPr>
              <p:nvPr/>
            </p:nvSpPr>
            <p:spPr bwMode="auto">
              <a:xfrm flipV="1">
                <a:off x="3875" y="3409"/>
                <a:ext cx="1" cy="413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16" name="Line 3096"/>
              <p:cNvSpPr>
                <a:spLocks noChangeShapeType="1"/>
              </p:cNvSpPr>
              <p:nvPr/>
            </p:nvSpPr>
            <p:spPr bwMode="auto">
              <a:xfrm flipV="1">
                <a:off x="3929" y="4118"/>
                <a:ext cx="72" cy="63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15" name="Line 3095"/>
              <p:cNvSpPr>
                <a:spLocks noChangeShapeType="1"/>
              </p:cNvSpPr>
              <p:nvPr/>
            </p:nvSpPr>
            <p:spPr bwMode="auto">
              <a:xfrm>
                <a:off x="3875" y="3822"/>
                <a:ext cx="126" cy="116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14" name="Line 3094"/>
              <p:cNvSpPr>
                <a:spLocks noChangeShapeType="1"/>
              </p:cNvSpPr>
              <p:nvPr/>
            </p:nvSpPr>
            <p:spPr bwMode="auto">
              <a:xfrm flipV="1">
                <a:off x="4001" y="3938"/>
                <a:ext cx="1" cy="180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13" name="Line 3093"/>
              <p:cNvSpPr>
                <a:spLocks noChangeShapeType="1"/>
              </p:cNvSpPr>
              <p:nvPr/>
            </p:nvSpPr>
            <p:spPr bwMode="auto">
              <a:xfrm>
                <a:off x="4064" y="3544"/>
                <a:ext cx="126" cy="125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12" name="Line 3092"/>
              <p:cNvSpPr>
                <a:spLocks noChangeShapeType="1"/>
              </p:cNvSpPr>
              <p:nvPr/>
            </p:nvSpPr>
            <p:spPr bwMode="auto">
              <a:xfrm flipV="1">
                <a:off x="4046" y="3409"/>
                <a:ext cx="1" cy="8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11" name="Line 3091"/>
              <p:cNvSpPr>
                <a:spLocks noChangeShapeType="1"/>
              </p:cNvSpPr>
              <p:nvPr/>
            </p:nvSpPr>
            <p:spPr bwMode="auto">
              <a:xfrm>
                <a:off x="4046" y="3490"/>
                <a:ext cx="18" cy="18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10" name="Line 3090"/>
              <p:cNvSpPr>
                <a:spLocks noChangeShapeType="1"/>
              </p:cNvSpPr>
              <p:nvPr/>
            </p:nvSpPr>
            <p:spPr bwMode="auto">
              <a:xfrm flipV="1">
                <a:off x="4064" y="3508"/>
                <a:ext cx="1" cy="36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09" name="Line 3089"/>
              <p:cNvSpPr>
                <a:spLocks noChangeShapeType="1"/>
              </p:cNvSpPr>
              <p:nvPr/>
            </p:nvSpPr>
            <p:spPr bwMode="auto">
              <a:xfrm flipV="1">
                <a:off x="4226" y="3409"/>
                <a:ext cx="1" cy="8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08" name="Line 3088"/>
              <p:cNvSpPr>
                <a:spLocks noChangeShapeType="1"/>
              </p:cNvSpPr>
              <p:nvPr/>
            </p:nvSpPr>
            <p:spPr bwMode="auto">
              <a:xfrm>
                <a:off x="1421" y="610"/>
                <a:ext cx="1420" cy="1417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07" name="Line 3087"/>
              <p:cNvSpPr>
                <a:spLocks noChangeShapeType="1"/>
              </p:cNvSpPr>
              <p:nvPr/>
            </p:nvSpPr>
            <p:spPr bwMode="auto">
              <a:xfrm>
                <a:off x="1385" y="1337"/>
                <a:ext cx="1052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06" name="Line 3086"/>
              <p:cNvSpPr>
                <a:spLocks noChangeShapeType="1"/>
              </p:cNvSpPr>
              <p:nvPr/>
            </p:nvSpPr>
            <p:spPr bwMode="auto">
              <a:xfrm flipV="1">
                <a:off x="2446" y="691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05" name="Line 3085"/>
              <p:cNvSpPr>
                <a:spLocks noChangeShapeType="1"/>
              </p:cNvSpPr>
              <p:nvPr/>
            </p:nvSpPr>
            <p:spPr bwMode="auto">
              <a:xfrm>
                <a:off x="2464" y="691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04" name="Line 3084"/>
              <p:cNvSpPr>
                <a:spLocks noChangeShapeType="1"/>
              </p:cNvSpPr>
              <p:nvPr/>
            </p:nvSpPr>
            <p:spPr bwMode="auto">
              <a:xfrm>
                <a:off x="2482" y="691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03" name="Line 3083"/>
              <p:cNvSpPr>
                <a:spLocks noChangeShapeType="1"/>
              </p:cNvSpPr>
              <p:nvPr/>
            </p:nvSpPr>
            <p:spPr bwMode="auto">
              <a:xfrm>
                <a:off x="2500" y="700"/>
                <a:ext cx="1" cy="3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02" name="Line 3082"/>
              <p:cNvSpPr>
                <a:spLocks noChangeShapeType="1"/>
              </p:cNvSpPr>
              <p:nvPr/>
            </p:nvSpPr>
            <p:spPr bwMode="auto">
              <a:xfrm flipH="1">
                <a:off x="2482" y="736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01" name="Line 3081"/>
              <p:cNvSpPr>
                <a:spLocks noChangeShapeType="1"/>
              </p:cNvSpPr>
              <p:nvPr/>
            </p:nvSpPr>
            <p:spPr bwMode="auto">
              <a:xfrm flipH="1">
                <a:off x="2464" y="745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200" name="Line 3080"/>
              <p:cNvSpPr>
                <a:spLocks noChangeShapeType="1"/>
              </p:cNvSpPr>
              <p:nvPr/>
            </p:nvSpPr>
            <p:spPr bwMode="auto">
              <a:xfrm flipH="1" flipV="1">
                <a:off x="2446" y="736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99" name="Line 3079"/>
              <p:cNvSpPr>
                <a:spLocks noChangeShapeType="1"/>
              </p:cNvSpPr>
              <p:nvPr/>
            </p:nvSpPr>
            <p:spPr bwMode="auto">
              <a:xfrm>
                <a:off x="2356" y="709"/>
                <a:ext cx="5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98" name="Line 3078"/>
              <p:cNvSpPr>
                <a:spLocks noChangeShapeType="1"/>
              </p:cNvSpPr>
              <p:nvPr/>
            </p:nvSpPr>
            <p:spPr bwMode="auto">
              <a:xfrm flipH="1">
                <a:off x="2365" y="709"/>
                <a:ext cx="45" cy="3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97" name="Line 3077"/>
              <p:cNvSpPr>
                <a:spLocks noChangeShapeType="1"/>
              </p:cNvSpPr>
              <p:nvPr/>
            </p:nvSpPr>
            <p:spPr bwMode="auto">
              <a:xfrm flipV="1">
                <a:off x="2365" y="691"/>
                <a:ext cx="1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96" name="Line 3076"/>
              <p:cNvSpPr>
                <a:spLocks noChangeShapeType="1"/>
              </p:cNvSpPr>
              <p:nvPr/>
            </p:nvSpPr>
            <p:spPr bwMode="auto">
              <a:xfrm flipH="1">
                <a:off x="2356" y="691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95" name="Line 3075"/>
              <p:cNvSpPr>
                <a:spLocks noChangeShapeType="1"/>
              </p:cNvSpPr>
              <p:nvPr/>
            </p:nvSpPr>
            <p:spPr bwMode="auto">
              <a:xfrm flipH="1" flipV="1">
                <a:off x="2805" y="1085"/>
                <a:ext cx="9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94" name="Line 3074"/>
              <p:cNvSpPr>
                <a:spLocks noChangeShapeType="1"/>
              </p:cNvSpPr>
              <p:nvPr/>
            </p:nvSpPr>
            <p:spPr bwMode="auto">
              <a:xfrm flipH="1" flipV="1">
                <a:off x="2796" y="1041"/>
                <a:ext cx="9" cy="4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93" name="Line 3073"/>
              <p:cNvSpPr>
                <a:spLocks noChangeShapeType="1"/>
              </p:cNvSpPr>
              <p:nvPr/>
            </p:nvSpPr>
            <p:spPr bwMode="auto">
              <a:xfrm flipH="1" flipV="1">
                <a:off x="2778" y="996"/>
                <a:ext cx="18" cy="4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92" name="Line 3072"/>
              <p:cNvSpPr>
                <a:spLocks noChangeShapeType="1"/>
              </p:cNvSpPr>
              <p:nvPr/>
            </p:nvSpPr>
            <p:spPr bwMode="auto">
              <a:xfrm flipH="1" flipV="1">
                <a:off x="2751" y="951"/>
                <a:ext cx="27" cy="4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91" name="Line 3071"/>
              <p:cNvSpPr>
                <a:spLocks noChangeShapeType="1"/>
              </p:cNvSpPr>
              <p:nvPr/>
            </p:nvSpPr>
            <p:spPr bwMode="auto">
              <a:xfrm flipH="1" flipV="1">
                <a:off x="2724" y="915"/>
                <a:ext cx="27" cy="3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90" name="Line 3070"/>
              <p:cNvSpPr>
                <a:spLocks noChangeShapeType="1"/>
              </p:cNvSpPr>
              <p:nvPr/>
            </p:nvSpPr>
            <p:spPr bwMode="auto">
              <a:xfrm flipH="1" flipV="1">
                <a:off x="2688" y="879"/>
                <a:ext cx="36" cy="3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89" name="Line 3069"/>
              <p:cNvSpPr>
                <a:spLocks noChangeShapeType="1"/>
              </p:cNvSpPr>
              <p:nvPr/>
            </p:nvSpPr>
            <p:spPr bwMode="auto">
              <a:xfrm flipH="1" flipV="1">
                <a:off x="2652" y="852"/>
                <a:ext cx="36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88" name="Line 3068"/>
              <p:cNvSpPr>
                <a:spLocks noChangeShapeType="1"/>
              </p:cNvSpPr>
              <p:nvPr/>
            </p:nvSpPr>
            <p:spPr bwMode="auto">
              <a:xfrm flipH="1" flipV="1">
                <a:off x="2607" y="825"/>
                <a:ext cx="45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87" name="Line 3067"/>
              <p:cNvSpPr>
                <a:spLocks noChangeShapeType="1"/>
              </p:cNvSpPr>
              <p:nvPr/>
            </p:nvSpPr>
            <p:spPr bwMode="auto">
              <a:xfrm flipH="1" flipV="1">
                <a:off x="2562" y="807"/>
                <a:ext cx="45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86" name="Line 3066"/>
              <p:cNvSpPr>
                <a:spLocks noChangeShapeType="1"/>
              </p:cNvSpPr>
              <p:nvPr/>
            </p:nvSpPr>
            <p:spPr bwMode="auto">
              <a:xfrm flipH="1" flipV="1">
                <a:off x="2518" y="798"/>
                <a:ext cx="44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85" name="Line 3065"/>
              <p:cNvSpPr>
                <a:spLocks noChangeShapeType="1"/>
              </p:cNvSpPr>
              <p:nvPr/>
            </p:nvSpPr>
            <p:spPr bwMode="auto">
              <a:xfrm flipH="1" flipV="1">
                <a:off x="2464" y="789"/>
                <a:ext cx="54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84" name="Line 3064"/>
              <p:cNvSpPr>
                <a:spLocks noChangeShapeType="1"/>
              </p:cNvSpPr>
              <p:nvPr/>
            </p:nvSpPr>
            <p:spPr bwMode="auto">
              <a:xfrm flipH="1">
                <a:off x="2419" y="789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83" name="Line 3063"/>
              <p:cNvSpPr>
                <a:spLocks noChangeShapeType="1"/>
              </p:cNvSpPr>
              <p:nvPr/>
            </p:nvSpPr>
            <p:spPr bwMode="auto">
              <a:xfrm flipH="1">
                <a:off x="2374" y="789"/>
                <a:ext cx="45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82" name="Line 3062"/>
              <p:cNvSpPr>
                <a:spLocks noChangeShapeType="1"/>
              </p:cNvSpPr>
              <p:nvPr/>
            </p:nvSpPr>
            <p:spPr bwMode="auto">
              <a:xfrm flipH="1">
                <a:off x="2320" y="798"/>
                <a:ext cx="54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81" name="Line 3061"/>
              <p:cNvSpPr>
                <a:spLocks noChangeShapeType="1"/>
              </p:cNvSpPr>
              <p:nvPr/>
            </p:nvSpPr>
            <p:spPr bwMode="auto">
              <a:xfrm flipH="1">
                <a:off x="2275" y="807"/>
                <a:ext cx="45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80" name="Line 3060"/>
              <p:cNvSpPr>
                <a:spLocks noChangeShapeType="1"/>
              </p:cNvSpPr>
              <p:nvPr/>
            </p:nvSpPr>
            <p:spPr bwMode="auto">
              <a:xfrm flipH="1">
                <a:off x="2239" y="825"/>
                <a:ext cx="36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79" name="Line 3059"/>
              <p:cNvSpPr>
                <a:spLocks noChangeShapeType="1"/>
              </p:cNvSpPr>
              <p:nvPr/>
            </p:nvSpPr>
            <p:spPr bwMode="auto">
              <a:xfrm flipH="1">
                <a:off x="2194" y="852"/>
                <a:ext cx="45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78" name="Line 3058"/>
              <p:cNvSpPr>
                <a:spLocks noChangeShapeType="1"/>
              </p:cNvSpPr>
              <p:nvPr/>
            </p:nvSpPr>
            <p:spPr bwMode="auto">
              <a:xfrm flipH="1">
                <a:off x="2167" y="879"/>
                <a:ext cx="27" cy="3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77" name="Line 3057"/>
              <p:cNvSpPr>
                <a:spLocks noChangeShapeType="1"/>
              </p:cNvSpPr>
              <p:nvPr/>
            </p:nvSpPr>
            <p:spPr bwMode="auto">
              <a:xfrm flipH="1">
                <a:off x="2131" y="915"/>
                <a:ext cx="36" cy="3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76" name="Line 3056"/>
              <p:cNvSpPr>
                <a:spLocks noChangeShapeType="1"/>
              </p:cNvSpPr>
              <p:nvPr/>
            </p:nvSpPr>
            <p:spPr bwMode="auto">
              <a:xfrm flipH="1">
                <a:off x="2113" y="951"/>
                <a:ext cx="18" cy="4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75" name="Line 3055"/>
              <p:cNvSpPr>
                <a:spLocks noChangeShapeType="1"/>
              </p:cNvSpPr>
              <p:nvPr/>
            </p:nvSpPr>
            <p:spPr bwMode="auto">
              <a:xfrm flipH="1">
                <a:off x="2086" y="996"/>
                <a:ext cx="27" cy="4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74" name="Line 3054"/>
              <p:cNvSpPr>
                <a:spLocks noChangeShapeType="1"/>
              </p:cNvSpPr>
              <p:nvPr/>
            </p:nvSpPr>
            <p:spPr bwMode="auto">
              <a:xfrm flipH="1">
                <a:off x="2077" y="1041"/>
                <a:ext cx="9" cy="4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73" name="Line 3053"/>
              <p:cNvSpPr>
                <a:spLocks noChangeShapeType="1"/>
              </p:cNvSpPr>
              <p:nvPr/>
            </p:nvSpPr>
            <p:spPr bwMode="auto">
              <a:xfrm flipH="1">
                <a:off x="2068" y="1085"/>
                <a:ext cx="9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72" name="Line 3052"/>
              <p:cNvSpPr>
                <a:spLocks noChangeShapeType="1"/>
              </p:cNvSpPr>
              <p:nvPr/>
            </p:nvSpPr>
            <p:spPr bwMode="auto">
              <a:xfrm>
                <a:off x="2068" y="1139"/>
                <a:ext cx="1" cy="4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71" name="Line 3051"/>
              <p:cNvSpPr>
                <a:spLocks noChangeShapeType="1"/>
              </p:cNvSpPr>
              <p:nvPr/>
            </p:nvSpPr>
            <p:spPr bwMode="auto">
              <a:xfrm>
                <a:off x="2068" y="1184"/>
                <a:ext cx="9" cy="4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70" name="Line 3050"/>
              <p:cNvSpPr>
                <a:spLocks noChangeShapeType="1"/>
              </p:cNvSpPr>
              <p:nvPr/>
            </p:nvSpPr>
            <p:spPr bwMode="auto">
              <a:xfrm>
                <a:off x="2077" y="1229"/>
                <a:ext cx="9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69" name="Line 3049"/>
              <p:cNvSpPr>
                <a:spLocks noChangeShapeType="1"/>
              </p:cNvSpPr>
              <p:nvPr/>
            </p:nvSpPr>
            <p:spPr bwMode="auto">
              <a:xfrm>
                <a:off x="2086" y="1283"/>
                <a:ext cx="27" cy="4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68" name="Line 3048"/>
              <p:cNvSpPr>
                <a:spLocks noChangeShapeType="1"/>
              </p:cNvSpPr>
              <p:nvPr/>
            </p:nvSpPr>
            <p:spPr bwMode="auto">
              <a:xfrm>
                <a:off x="2113" y="1328"/>
                <a:ext cx="18" cy="3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67" name="Line 3047"/>
              <p:cNvSpPr>
                <a:spLocks noChangeShapeType="1"/>
              </p:cNvSpPr>
              <p:nvPr/>
            </p:nvSpPr>
            <p:spPr bwMode="auto">
              <a:xfrm>
                <a:off x="2131" y="1364"/>
                <a:ext cx="36" cy="3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66" name="Line 3046"/>
              <p:cNvSpPr>
                <a:spLocks noChangeShapeType="1"/>
              </p:cNvSpPr>
              <p:nvPr/>
            </p:nvSpPr>
            <p:spPr bwMode="auto">
              <a:xfrm>
                <a:off x="2167" y="1399"/>
                <a:ext cx="27" cy="3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65" name="Line 3045"/>
              <p:cNvSpPr>
                <a:spLocks noChangeShapeType="1"/>
              </p:cNvSpPr>
              <p:nvPr/>
            </p:nvSpPr>
            <p:spPr bwMode="auto">
              <a:xfrm>
                <a:off x="2194" y="1435"/>
                <a:ext cx="45" cy="3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64" name="Line 3044"/>
              <p:cNvSpPr>
                <a:spLocks noChangeShapeType="1"/>
              </p:cNvSpPr>
              <p:nvPr/>
            </p:nvSpPr>
            <p:spPr bwMode="auto">
              <a:xfrm>
                <a:off x="2239" y="1471"/>
                <a:ext cx="36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63" name="Line 3043"/>
              <p:cNvSpPr>
                <a:spLocks noChangeShapeType="1"/>
              </p:cNvSpPr>
              <p:nvPr/>
            </p:nvSpPr>
            <p:spPr bwMode="auto">
              <a:xfrm>
                <a:off x="2275" y="1489"/>
                <a:ext cx="45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62" name="Line 3042"/>
              <p:cNvSpPr>
                <a:spLocks noChangeShapeType="1"/>
              </p:cNvSpPr>
              <p:nvPr/>
            </p:nvSpPr>
            <p:spPr bwMode="auto">
              <a:xfrm>
                <a:off x="2320" y="1507"/>
                <a:ext cx="54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61" name="Line 3041"/>
              <p:cNvSpPr>
                <a:spLocks noChangeShapeType="1"/>
              </p:cNvSpPr>
              <p:nvPr/>
            </p:nvSpPr>
            <p:spPr bwMode="auto">
              <a:xfrm>
                <a:off x="2374" y="1525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60" name="Line 3040"/>
              <p:cNvSpPr>
                <a:spLocks noChangeShapeType="1"/>
              </p:cNvSpPr>
              <p:nvPr/>
            </p:nvSpPr>
            <p:spPr bwMode="auto">
              <a:xfrm>
                <a:off x="2419" y="1525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59" name="Line 3039"/>
              <p:cNvSpPr>
                <a:spLocks noChangeShapeType="1"/>
              </p:cNvSpPr>
              <p:nvPr/>
            </p:nvSpPr>
            <p:spPr bwMode="auto">
              <a:xfrm>
                <a:off x="2464" y="1525"/>
                <a:ext cx="5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58" name="Line 3038"/>
              <p:cNvSpPr>
                <a:spLocks noChangeShapeType="1"/>
              </p:cNvSpPr>
              <p:nvPr/>
            </p:nvSpPr>
            <p:spPr bwMode="auto">
              <a:xfrm flipV="1">
                <a:off x="2518" y="1507"/>
                <a:ext cx="44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57" name="Line 3037"/>
              <p:cNvSpPr>
                <a:spLocks noChangeShapeType="1"/>
              </p:cNvSpPr>
              <p:nvPr/>
            </p:nvSpPr>
            <p:spPr bwMode="auto">
              <a:xfrm flipV="1">
                <a:off x="2562" y="1489"/>
                <a:ext cx="45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56" name="Line 3036"/>
              <p:cNvSpPr>
                <a:spLocks noChangeShapeType="1"/>
              </p:cNvSpPr>
              <p:nvPr/>
            </p:nvSpPr>
            <p:spPr bwMode="auto">
              <a:xfrm flipV="1">
                <a:off x="2607" y="1471"/>
                <a:ext cx="45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55" name="Line 3035"/>
              <p:cNvSpPr>
                <a:spLocks noChangeShapeType="1"/>
              </p:cNvSpPr>
              <p:nvPr/>
            </p:nvSpPr>
            <p:spPr bwMode="auto">
              <a:xfrm flipV="1">
                <a:off x="2652" y="1435"/>
                <a:ext cx="36" cy="3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54" name="Line 3034"/>
              <p:cNvSpPr>
                <a:spLocks noChangeShapeType="1"/>
              </p:cNvSpPr>
              <p:nvPr/>
            </p:nvSpPr>
            <p:spPr bwMode="auto">
              <a:xfrm flipV="1">
                <a:off x="2688" y="1399"/>
                <a:ext cx="36" cy="3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53" name="Line 3033"/>
              <p:cNvSpPr>
                <a:spLocks noChangeShapeType="1"/>
              </p:cNvSpPr>
              <p:nvPr/>
            </p:nvSpPr>
            <p:spPr bwMode="auto">
              <a:xfrm flipV="1">
                <a:off x="2724" y="1364"/>
                <a:ext cx="27" cy="3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52" name="Line 3032"/>
              <p:cNvSpPr>
                <a:spLocks noChangeShapeType="1"/>
              </p:cNvSpPr>
              <p:nvPr/>
            </p:nvSpPr>
            <p:spPr bwMode="auto">
              <a:xfrm flipV="1">
                <a:off x="2751" y="1328"/>
                <a:ext cx="27" cy="3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51" name="Line 3031"/>
              <p:cNvSpPr>
                <a:spLocks noChangeShapeType="1"/>
              </p:cNvSpPr>
              <p:nvPr/>
            </p:nvSpPr>
            <p:spPr bwMode="auto">
              <a:xfrm flipV="1">
                <a:off x="2778" y="1283"/>
                <a:ext cx="18" cy="4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50" name="Line 3030"/>
              <p:cNvSpPr>
                <a:spLocks noChangeShapeType="1"/>
              </p:cNvSpPr>
              <p:nvPr/>
            </p:nvSpPr>
            <p:spPr bwMode="auto">
              <a:xfrm flipV="1">
                <a:off x="2796" y="1229"/>
                <a:ext cx="9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49" name="Line 3029"/>
              <p:cNvSpPr>
                <a:spLocks noChangeShapeType="1"/>
              </p:cNvSpPr>
              <p:nvPr/>
            </p:nvSpPr>
            <p:spPr bwMode="auto">
              <a:xfrm flipV="1">
                <a:off x="2805" y="1184"/>
                <a:ext cx="9" cy="4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48" name="Line 3028"/>
              <p:cNvSpPr>
                <a:spLocks noChangeShapeType="1"/>
              </p:cNvSpPr>
              <p:nvPr/>
            </p:nvSpPr>
            <p:spPr bwMode="auto">
              <a:xfrm flipV="1">
                <a:off x="2814" y="1139"/>
                <a:ext cx="1" cy="4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47" name="Line 3027"/>
              <p:cNvSpPr>
                <a:spLocks noChangeShapeType="1"/>
              </p:cNvSpPr>
              <p:nvPr/>
            </p:nvSpPr>
            <p:spPr bwMode="auto">
              <a:xfrm flipH="1">
                <a:off x="2338" y="807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46" name="Line 3026"/>
              <p:cNvSpPr>
                <a:spLocks noChangeShapeType="1"/>
              </p:cNvSpPr>
              <p:nvPr/>
            </p:nvSpPr>
            <p:spPr bwMode="auto">
              <a:xfrm flipH="1">
                <a:off x="2311" y="807"/>
                <a:ext cx="2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45" name="Line 3025"/>
              <p:cNvSpPr>
                <a:spLocks noChangeShapeType="1"/>
              </p:cNvSpPr>
              <p:nvPr/>
            </p:nvSpPr>
            <p:spPr bwMode="auto">
              <a:xfrm flipH="1">
                <a:off x="2293" y="816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44" name="Line 3024"/>
              <p:cNvSpPr>
                <a:spLocks noChangeShapeType="1"/>
              </p:cNvSpPr>
              <p:nvPr/>
            </p:nvSpPr>
            <p:spPr bwMode="auto">
              <a:xfrm flipH="1">
                <a:off x="2266" y="825"/>
                <a:ext cx="2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43" name="Line 3023"/>
              <p:cNvSpPr>
                <a:spLocks noChangeShapeType="1"/>
              </p:cNvSpPr>
              <p:nvPr/>
            </p:nvSpPr>
            <p:spPr bwMode="auto">
              <a:xfrm flipH="1">
                <a:off x="2248" y="834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42" name="Line 3022"/>
              <p:cNvSpPr>
                <a:spLocks noChangeShapeType="1"/>
              </p:cNvSpPr>
              <p:nvPr/>
            </p:nvSpPr>
            <p:spPr bwMode="auto">
              <a:xfrm flipH="1">
                <a:off x="2221" y="852"/>
                <a:ext cx="2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41" name="Line 3021"/>
              <p:cNvSpPr>
                <a:spLocks noChangeShapeType="1"/>
              </p:cNvSpPr>
              <p:nvPr/>
            </p:nvSpPr>
            <p:spPr bwMode="auto">
              <a:xfrm flipH="1">
                <a:off x="2203" y="861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40" name="Line 3020"/>
              <p:cNvSpPr>
                <a:spLocks noChangeShapeType="1"/>
              </p:cNvSpPr>
              <p:nvPr/>
            </p:nvSpPr>
            <p:spPr bwMode="auto">
              <a:xfrm flipH="1">
                <a:off x="2185" y="879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39" name="Line 3019"/>
              <p:cNvSpPr>
                <a:spLocks noChangeShapeType="1"/>
              </p:cNvSpPr>
              <p:nvPr/>
            </p:nvSpPr>
            <p:spPr bwMode="auto">
              <a:xfrm flipH="1">
                <a:off x="2167" y="897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38" name="Line 3018"/>
              <p:cNvSpPr>
                <a:spLocks noChangeShapeType="1"/>
              </p:cNvSpPr>
              <p:nvPr/>
            </p:nvSpPr>
            <p:spPr bwMode="auto">
              <a:xfrm flipH="1">
                <a:off x="2149" y="915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37" name="Line 3017"/>
              <p:cNvSpPr>
                <a:spLocks noChangeShapeType="1"/>
              </p:cNvSpPr>
              <p:nvPr/>
            </p:nvSpPr>
            <p:spPr bwMode="auto">
              <a:xfrm flipH="1">
                <a:off x="2131" y="933"/>
                <a:ext cx="18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36" name="Line 3016"/>
              <p:cNvSpPr>
                <a:spLocks noChangeShapeType="1"/>
              </p:cNvSpPr>
              <p:nvPr/>
            </p:nvSpPr>
            <p:spPr bwMode="auto">
              <a:xfrm flipH="1">
                <a:off x="2122" y="960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35" name="Line 3015"/>
              <p:cNvSpPr>
                <a:spLocks noChangeShapeType="1"/>
              </p:cNvSpPr>
              <p:nvPr/>
            </p:nvSpPr>
            <p:spPr bwMode="auto">
              <a:xfrm flipH="1">
                <a:off x="2113" y="978"/>
                <a:ext cx="9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34" name="Line 3014"/>
              <p:cNvSpPr>
                <a:spLocks noChangeShapeType="1"/>
              </p:cNvSpPr>
              <p:nvPr/>
            </p:nvSpPr>
            <p:spPr bwMode="auto">
              <a:xfrm flipH="1">
                <a:off x="2095" y="1005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33" name="Line 3013"/>
              <p:cNvSpPr>
                <a:spLocks noChangeShapeType="1"/>
              </p:cNvSpPr>
              <p:nvPr/>
            </p:nvSpPr>
            <p:spPr bwMode="auto">
              <a:xfrm flipH="1">
                <a:off x="2086" y="1023"/>
                <a:ext cx="9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32" name="Line 3012"/>
              <p:cNvSpPr>
                <a:spLocks noChangeShapeType="1"/>
              </p:cNvSpPr>
              <p:nvPr/>
            </p:nvSpPr>
            <p:spPr bwMode="auto">
              <a:xfrm>
                <a:off x="2086" y="1050"/>
                <a:ext cx="1" cy="2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31" name="Line 3011"/>
              <p:cNvSpPr>
                <a:spLocks noChangeShapeType="1"/>
              </p:cNvSpPr>
              <p:nvPr/>
            </p:nvSpPr>
            <p:spPr bwMode="auto">
              <a:xfrm flipH="1">
                <a:off x="2077" y="1076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30" name="Line 3010"/>
              <p:cNvSpPr>
                <a:spLocks noChangeShapeType="1"/>
              </p:cNvSpPr>
              <p:nvPr/>
            </p:nvSpPr>
            <p:spPr bwMode="auto">
              <a:xfrm>
                <a:off x="2077" y="1094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29" name="Line 3009"/>
              <p:cNvSpPr>
                <a:spLocks noChangeShapeType="1"/>
              </p:cNvSpPr>
              <p:nvPr/>
            </p:nvSpPr>
            <p:spPr bwMode="auto">
              <a:xfrm flipH="1">
                <a:off x="2068" y="1121"/>
                <a:ext cx="9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28" name="Line 3008"/>
              <p:cNvSpPr>
                <a:spLocks noChangeShapeType="1"/>
              </p:cNvSpPr>
              <p:nvPr/>
            </p:nvSpPr>
            <p:spPr bwMode="auto">
              <a:xfrm>
                <a:off x="2068" y="1148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27" name="Line 3007"/>
              <p:cNvSpPr>
                <a:spLocks noChangeShapeType="1"/>
              </p:cNvSpPr>
              <p:nvPr/>
            </p:nvSpPr>
            <p:spPr bwMode="auto">
              <a:xfrm>
                <a:off x="2068" y="1175"/>
                <a:ext cx="9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26" name="Line 3006"/>
              <p:cNvSpPr>
                <a:spLocks noChangeShapeType="1"/>
              </p:cNvSpPr>
              <p:nvPr/>
            </p:nvSpPr>
            <p:spPr bwMode="auto">
              <a:xfrm>
                <a:off x="2077" y="1202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25" name="Line 3005"/>
              <p:cNvSpPr>
                <a:spLocks noChangeShapeType="1"/>
              </p:cNvSpPr>
              <p:nvPr/>
            </p:nvSpPr>
            <p:spPr bwMode="auto">
              <a:xfrm>
                <a:off x="2077" y="1229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24" name="Line 3004"/>
              <p:cNvSpPr>
                <a:spLocks noChangeShapeType="1"/>
              </p:cNvSpPr>
              <p:nvPr/>
            </p:nvSpPr>
            <p:spPr bwMode="auto">
              <a:xfrm>
                <a:off x="2086" y="1247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23" name="Line 3003"/>
              <p:cNvSpPr>
                <a:spLocks noChangeShapeType="1"/>
              </p:cNvSpPr>
              <p:nvPr/>
            </p:nvSpPr>
            <p:spPr bwMode="auto">
              <a:xfrm>
                <a:off x="2086" y="1274"/>
                <a:ext cx="9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22" name="Line 3002"/>
              <p:cNvSpPr>
                <a:spLocks noChangeShapeType="1"/>
              </p:cNvSpPr>
              <p:nvPr/>
            </p:nvSpPr>
            <p:spPr bwMode="auto">
              <a:xfrm>
                <a:off x="2095" y="1301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21" name="Line 3001"/>
              <p:cNvSpPr>
                <a:spLocks noChangeShapeType="1"/>
              </p:cNvSpPr>
              <p:nvPr/>
            </p:nvSpPr>
            <p:spPr bwMode="auto">
              <a:xfrm>
                <a:off x="2113" y="1319"/>
                <a:ext cx="9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20" name="Line 3000"/>
              <p:cNvSpPr>
                <a:spLocks noChangeShapeType="1"/>
              </p:cNvSpPr>
              <p:nvPr/>
            </p:nvSpPr>
            <p:spPr bwMode="auto">
              <a:xfrm>
                <a:off x="2122" y="1346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19" name="Line 2999"/>
              <p:cNvSpPr>
                <a:spLocks noChangeShapeType="1"/>
              </p:cNvSpPr>
              <p:nvPr/>
            </p:nvSpPr>
            <p:spPr bwMode="auto">
              <a:xfrm>
                <a:off x="2131" y="1364"/>
                <a:ext cx="18" cy="2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18" name="Line 2998"/>
              <p:cNvSpPr>
                <a:spLocks noChangeShapeType="1"/>
              </p:cNvSpPr>
              <p:nvPr/>
            </p:nvSpPr>
            <p:spPr bwMode="auto">
              <a:xfrm>
                <a:off x="2149" y="1390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17" name="Line 2997"/>
              <p:cNvSpPr>
                <a:spLocks noChangeShapeType="1"/>
              </p:cNvSpPr>
              <p:nvPr/>
            </p:nvSpPr>
            <p:spPr bwMode="auto">
              <a:xfrm>
                <a:off x="2167" y="1408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16" name="Line 2996"/>
              <p:cNvSpPr>
                <a:spLocks noChangeShapeType="1"/>
              </p:cNvSpPr>
              <p:nvPr/>
            </p:nvSpPr>
            <p:spPr bwMode="auto">
              <a:xfrm>
                <a:off x="2185" y="1426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15" name="Line 2995"/>
              <p:cNvSpPr>
                <a:spLocks noChangeShapeType="1"/>
              </p:cNvSpPr>
              <p:nvPr/>
            </p:nvSpPr>
            <p:spPr bwMode="auto">
              <a:xfrm>
                <a:off x="2203" y="1444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14" name="Line 2994"/>
              <p:cNvSpPr>
                <a:spLocks noChangeShapeType="1"/>
              </p:cNvSpPr>
              <p:nvPr/>
            </p:nvSpPr>
            <p:spPr bwMode="auto">
              <a:xfrm>
                <a:off x="2221" y="1462"/>
                <a:ext cx="2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13" name="Line 2993"/>
              <p:cNvSpPr>
                <a:spLocks noChangeShapeType="1"/>
              </p:cNvSpPr>
              <p:nvPr/>
            </p:nvSpPr>
            <p:spPr bwMode="auto">
              <a:xfrm>
                <a:off x="2248" y="1471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12" name="Line 2992"/>
              <p:cNvSpPr>
                <a:spLocks noChangeShapeType="1"/>
              </p:cNvSpPr>
              <p:nvPr/>
            </p:nvSpPr>
            <p:spPr bwMode="auto">
              <a:xfrm>
                <a:off x="2266" y="1489"/>
                <a:ext cx="2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11" name="Line 2991"/>
              <p:cNvSpPr>
                <a:spLocks noChangeShapeType="1"/>
              </p:cNvSpPr>
              <p:nvPr/>
            </p:nvSpPr>
            <p:spPr bwMode="auto">
              <a:xfrm>
                <a:off x="2293" y="1498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10" name="Line 2990"/>
              <p:cNvSpPr>
                <a:spLocks noChangeShapeType="1"/>
              </p:cNvSpPr>
              <p:nvPr/>
            </p:nvSpPr>
            <p:spPr bwMode="auto">
              <a:xfrm>
                <a:off x="2311" y="1507"/>
                <a:ext cx="2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09" name="Line 2989"/>
              <p:cNvSpPr>
                <a:spLocks noChangeShapeType="1"/>
              </p:cNvSpPr>
              <p:nvPr/>
            </p:nvSpPr>
            <p:spPr bwMode="auto">
              <a:xfrm>
                <a:off x="2338" y="1516"/>
                <a:ext cx="2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08" name="Line 2988"/>
              <p:cNvSpPr>
                <a:spLocks noChangeShapeType="1"/>
              </p:cNvSpPr>
              <p:nvPr/>
            </p:nvSpPr>
            <p:spPr bwMode="auto">
              <a:xfrm>
                <a:off x="2365" y="1525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07" name="Line 2987"/>
              <p:cNvSpPr>
                <a:spLocks noChangeShapeType="1"/>
              </p:cNvSpPr>
              <p:nvPr/>
            </p:nvSpPr>
            <p:spPr bwMode="auto">
              <a:xfrm>
                <a:off x="2392" y="1525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06" name="Line 2986"/>
              <p:cNvSpPr>
                <a:spLocks noChangeShapeType="1"/>
              </p:cNvSpPr>
              <p:nvPr/>
            </p:nvSpPr>
            <p:spPr bwMode="auto">
              <a:xfrm>
                <a:off x="2410" y="1525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05" name="Line 2985"/>
              <p:cNvSpPr>
                <a:spLocks noChangeShapeType="1"/>
              </p:cNvSpPr>
              <p:nvPr/>
            </p:nvSpPr>
            <p:spPr bwMode="auto">
              <a:xfrm>
                <a:off x="2437" y="1525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04" name="Line 2984"/>
              <p:cNvSpPr>
                <a:spLocks noChangeShapeType="1"/>
              </p:cNvSpPr>
              <p:nvPr/>
            </p:nvSpPr>
            <p:spPr bwMode="auto">
              <a:xfrm>
                <a:off x="2464" y="1525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03" name="Line 2983"/>
              <p:cNvSpPr>
                <a:spLocks noChangeShapeType="1"/>
              </p:cNvSpPr>
              <p:nvPr/>
            </p:nvSpPr>
            <p:spPr bwMode="auto">
              <a:xfrm>
                <a:off x="2491" y="1525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02" name="Line 2982"/>
              <p:cNvSpPr>
                <a:spLocks noChangeShapeType="1"/>
              </p:cNvSpPr>
              <p:nvPr/>
            </p:nvSpPr>
            <p:spPr bwMode="auto">
              <a:xfrm flipV="1">
                <a:off x="2518" y="1516"/>
                <a:ext cx="2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01" name="Line 2981"/>
              <p:cNvSpPr>
                <a:spLocks noChangeShapeType="1"/>
              </p:cNvSpPr>
              <p:nvPr/>
            </p:nvSpPr>
            <p:spPr bwMode="auto">
              <a:xfrm flipV="1">
                <a:off x="2545" y="1507"/>
                <a:ext cx="1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100" name="Line 2980"/>
              <p:cNvSpPr>
                <a:spLocks noChangeShapeType="1"/>
              </p:cNvSpPr>
              <p:nvPr/>
            </p:nvSpPr>
            <p:spPr bwMode="auto">
              <a:xfrm flipV="1">
                <a:off x="2562" y="1498"/>
                <a:ext cx="2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99" name="Line 2979"/>
              <p:cNvSpPr>
                <a:spLocks noChangeShapeType="1"/>
              </p:cNvSpPr>
              <p:nvPr/>
            </p:nvSpPr>
            <p:spPr bwMode="auto">
              <a:xfrm flipV="1">
                <a:off x="2589" y="1489"/>
                <a:ext cx="2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98" name="Line 2978"/>
              <p:cNvSpPr>
                <a:spLocks noChangeShapeType="1"/>
              </p:cNvSpPr>
              <p:nvPr/>
            </p:nvSpPr>
            <p:spPr bwMode="auto">
              <a:xfrm flipV="1">
                <a:off x="2616" y="1471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97" name="Line 2977"/>
              <p:cNvSpPr>
                <a:spLocks noChangeShapeType="1"/>
              </p:cNvSpPr>
              <p:nvPr/>
            </p:nvSpPr>
            <p:spPr bwMode="auto">
              <a:xfrm flipV="1">
                <a:off x="2634" y="1462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96" name="Line 2976"/>
              <p:cNvSpPr>
                <a:spLocks noChangeShapeType="1"/>
              </p:cNvSpPr>
              <p:nvPr/>
            </p:nvSpPr>
            <p:spPr bwMode="auto">
              <a:xfrm flipV="1">
                <a:off x="2652" y="1444"/>
                <a:ext cx="27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95" name="Line 2975"/>
              <p:cNvSpPr>
                <a:spLocks noChangeShapeType="1"/>
              </p:cNvSpPr>
              <p:nvPr/>
            </p:nvSpPr>
            <p:spPr bwMode="auto">
              <a:xfrm flipV="1">
                <a:off x="2679" y="1426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94" name="Line 2974"/>
              <p:cNvSpPr>
                <a:spLocks noChangeShapeType="1"/>
              </p:cNvSpPr>
              <p:nvPr/>
            </p:nvSpPr>
            <p:spPr bwMode="auto">
              <a:xfrm flipV="1">
                <a:off x="2697" y="1408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93" name="Line 2973"/>
              <p:cNvSpPr>
                <a:spLocks noChangeShapeType="1"/>
              </p:cNvSpPr>
              <p:nvPr/>
            </p:nvSpPr>
            <p:spPr bwMode="auto">
              <a:xfrm flipV="1">
                <a:off x="2715" y="1390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92" name="Line 2972"/>
              <p:cNvSpPr>
                <a:spLocks noChangeShapeType="1"/>
              </p:cNvSpPr>
              <p:nvPr/>
            </p:nvSpPr>
            <p:spPr bwMode="auto">
              <a:xfrm flipV="1">
                <a:off x="2733" y="1364"/>
                <a:ext cx="9" cy="2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91" name="Line 2971"/>
              <p:cNvSpPr>
                <a:spLocks noChangeShapeType="1"/>
              </p:cNvSpPr>
              <p:nvPr/>
            </p:nvSpPr>
            <p:spPr bwMode="auto">
              <a:xfrm flipV="1">
                <a:off x="2742" y="1346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90" name="Line 2970"/>
              <p:cNvSpPr>
                <a:spLocks noChangeShapeType="1"/>
              </p:cNvSpPr>
              <p:nvPr/>
            </p:nvSpPr>
            <p:spPr bwMode="auto">
              <a:xfrm flipV="1">
                <a:off x="2760" y="1319"/>
                <a:ext cx="9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89" name="Line 2969"/>
              <p:cNvSpPr>
                <a:spLocks noChangeShapeType="1"/>
              </p:cNvSpPr>
              <p:nvPr/>
            </p:nvSpPr>
            <p:spPr bwMode="auto">
              <a:xfrm flipV="1">
                <a:off x="2769" y="1301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88" name="Line 2968"/>
              <p:cNvSpPr>
                <a:spLocks noChangeShapeType="1"/>
              </p:cNvSpPr>
              <p:nvPr/>
            </p:nvSpPr>
            <p:spPr bwMode="auto">
              <a:xfrm flipV="1">
                <a:off x="2778" y="1274"/>
                <a:ext cx="9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87" name="Line 2967"/>
              <p:cNvSpPr>
                <a:spLocks noChangeShapeType="1"/>
              </p:cNvSpPr>
              <p:nvPr/>
            </p:nvSpPr>
            <p:spPr bwMode="auto">
              <a:xfrm flipV="1">
                <a:off x="2787" y="1247"/>
                <a:ext cx="9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86" name="Line 2966"/>
              <p:cNvSpPr>
                <a:spLocks noChangeShapeType="1"/>
              </p:cNvSpPr>
              <p:nvPr/>
            </p:nvSpPr>
            <p:spPr bwMode="auto">
              <a:xfrm flipV="1">
                <a:off x="2796" y="1229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85" name="Line 2965"/>
              <p:cNvSpPr>
                <a:spLocks noChangeShapeType="1"/>
              </p:cNvSpPr>
              <p:nvPr/>
            </p:nvSpPr>
            <p:spPr bwMode="auto">
              <a:xfrm flipV="1">
                <a:off x="2805" y="1202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84" name="Line 2964"/>
              <p:cNvSpPr>
                <a:spLocks noChangeShapeType="1"/>
              </p:cNvSpPr>
              <p:nvPr/>
            </p:nvSpPr>
            <p:spPr bwMode="auto">
              <a:xfrm flipV="1">
                <a:off x="2805" y="1175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83" name="Line 2963"/>
              <p:cNvSpPr>
                <a:spLocks noChangeShapeType="1"/>
              </p:cNvSpPr>
              <p:nvPr/>
            </p:nvSpPr>
            <p:spPr bwMode="auto">
              <a:xfrm flipV="1">
                <a:off x="2805" y="1148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82" name="Line 2962"/>
              <p:cNvSpPr>
                <a:spLocks noChangeShapeType="1"/>
              </p:cNvSpPr>
              <p:nvPr/>
            </p:nvSpPr>
            <p:spPr bwMode="auto">
              <a:xfrm flipV="1">
                <a:off x="2805" y="1121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81" name="Line 2961"/>
              <p:cNvSpPr>
                <a:spLocks noChangeShapeType="1"/>
              </p:cNvSpPr>
              <p:nvPr/>
            </p:nvSpPr>
            <p:spPr bwMode="auto">
              <a:xfrm flipV="1">
                <a:off x="2805" y="1094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80" name="Line 2960"/>
              <p:cNvSpPr>
                <a:spLocks noChangeShapeType="1"/>
              </p:cNvSpPr>
              <p:nvPr/>
            </p:nvSpPr>
            <p:spPr bwMode="auto">
              <a:xfrm flipH="1" flipV="1">
                <a:off x="2796" y="1076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79" name="Line 2959"/>
              <p:cNvSpPr>
                <a:spLocks noChangeShapeType="1"/>
              </p:cNvSpPr>
              <p:nvPr/>
            </p:nvSpPr>
            <p:spPr bwMode="auto">
              <a:xfrm flipH="1" flipV="1">
                <a:off x="2787" y="1050"/>
                <a:ext cx="9" cy="2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78" name="Line 2958"/>
              <p:cNvSpPr>
                <a:spLocks noChangeShapeType="1"/>
              </p:cNvSpPr>
              <p:nvPr/>
            </p:nvSpPr>
            <p:spPr bwMode="auto">
              <a:xfrm flipH="1" flipV="1">
                <a:off x="2778" y="1023"/>
                <a:ext cx="9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77" name="Line 2957"/>
              <p:cNvSpPr>
                <a:spLocks noChangeShapeType="1"/>
              </p:cNvSpPr>
              <p:nvPr/>
            </p:nvSpPr>
            <p:spPr bwMode="auto">
              <a:xfrm flipH="1" flipV="1">
                <a:off x="2769" y="1005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76" name="Line 2956"/>
              <p:cNvSpPr>
                <a:spLocks noChangeShapeType="1"/>
              </p:cNvSpPr>
              <p:nvPr/>
            </p:nvSpPr>
            <p:spPr bwMode="auto">
              <a:xfrm flipH="1" flipV="1">
                <a:off x="2760" y="978"/>
                <a:ext cx="9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75" name="Line 2955"/>
              <p:cNvSpPr>
                <a:spLocks noChangeShapeType="1"/>
              </p:cNvSpPr>
              <p:nvPr/>
            </p:nvSpPr>
            <p:spPr bwMode="auto">
              <a:xfrm flipH="1" flipV="1">
                <a:off x="2742" y="960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74" name="Line 2954"/>
              <p:cNvSpPr>
                <a:spLocks noChangeShapeType="1"/>
              </p:cNvSpPr>
              <p:nvPr/>
            </p:nvSpPr>
            <p:spPr bwMode="auto">
              <a:xfrm flipH="1" flipV="1">
                <a:off x="2733" y="933"/>
                <a:ext cx="9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73" name="Line 2953"/>
              <p:cNvSpPr>
                <a:spLocks noChangeShapeType="1"/>
              </p:cNvSpPr>
              <p:nvPr/>
            </p:nvSpPr>
            <p:spPr bwMode="auto">
              <a:xfrm flipH="1" flipV="1">
                <a:off x="2715" y="915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72" name="Line 2952"/>
              <p:cNvSpPr>
                <a:spLocks noChangeShapeType="1"/>
              </p:cNvSpPr>
              <p:nvPr/>
            </p:nvSpPr>
            <p:spPr bwMode="auto">
              <a:xfrm flipH="1" flipV="1">
                <a:off x="2697" y="897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71" name="Line 2951"/>
              <p:cNvSpPr>
                <a:spLocks noChangeShapeType="1"/>
              </p:cNvSpPr>
              <p:nvPr/>
            </p:nvSpPr>
            <p:spPr bwMode="auto">
              <a:xfrm flipH="1" flipV="1">
                <a:off x="2679" y="879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70" name="Line 2950"/>
              <p:cNvSpPr>
                <a:spLocks noChangeShapeType="1"/>
              </p:cNvSpPr>
              <p:nvPr/>
            </p:nvSpPr>
            <p:spPr bwMode="auto">
              <a:xfrm flipH="1" flipV="1">
                <a:off x="2652" y="861"/>
                <a:ext cx="27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69" name="Line 2949"/>
              <p:cNvSpPr>
                <a:spLocks noChangeShapeType="1"/>
              </p:cNvSpPr>
              <p:nvPr/>
            </p:nvSpPr>
            <p:spPr bwMode="auto">
              <a:xfrm flipH="1" flipV="1">
                <a:off x="2634" y="852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68" name="Line 2948"/>
              <p:cNvSpPr>
                <a:spLocks noChangeShapeType="1"/>
              </p:cNvSpPr>
              <p:nvPr/>
            </p:nvSpPr>
            <p:spPr bwMode="auto">
              <a:xfrm flipH="1" flipV="1">
                <a:off x="2616" y="834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67" name="Line 2947"/>
              <p:cNvSpPr>
                <a:spLocks noChangeShapeType="1"/>
              </p:cNvSpPr>
              <p:nvPr/>
            </p:nvSpPr>
            <p:spPr bwMode="auto">
              <a:xfrm flipH="1" flipV="1">
                <a:off x="2589" y="825"/>
                <a:ext cx="2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66" name="Line 2946"/>
              <p:cNvSpPr>
                <a:spLocks noChangeShapeType="1"/>
              </p:cNvSpPr>
              <p:nvPr/>
            </p:nvSpPr>
            <p:spPr bwMode="auto">
              <a:xfrm flipH="1" flipV="1">
                <a:off x="2562" y="816"/>
                <a:ext cx="2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65" name="Line 2945"/>
              <p:cNvSpPr>
                <a:spLocks noChangeShapeType="1"/>
              </p:cNvSpPr>
              <p:nvPr/>
            </p:nvSpPr>
            <p:spPr bwMode="auto">
              <a:xfrm flipH="1" flipV="1">
                <a:off x="2545" y="807"/>
                <a:ext cx="1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64" name="Line 2944"/>
              <p:cNvSpPr>
                <a:spLocks noChangeShapeType="1"/>
              </p:cNvSpPr>
              <p:nvPr/>
            </p:nvSpPr>
            <p:spPr bwMode="auto">
              <a:xfrm flipH="1">
                <a:off x="2518" y="807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63" name="Line 2943"/>
              <p:cNvSpPr>
                <a:spLocks noChangeShapeType="1"/>
              </p:cNvSpPr>
              <p:nvPr/>
            </p:nvSpPr>
            <p:spPr bwMode="auto">
              <a:xfrm>
                <a:off x="2518" y="807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62" name="Line 2942"/>
              <p:cNvSpPr>
                <a:spLocks noChangeShapeType="1"/>
              </p:cNvSpPr>
              <p:nvPr/>
            </p:nvSpPr>
            <p:spPr bwMode="auto">
              <a:xfrm flipV="1">
                <a:off x="2742" y="1139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61" name="Line 2941"/>
              <p:cNvSpPr>
                <a:spLocks noChangeShapeType="1"/>
              </p:cNvSpPr>
              <p:nvPr/>
            </p:nvSpPr>
            <p:spPr bwMode="auto">
              <a:xfrm flipV="1">
                <a:off x="2742" y="1121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60" name="Line 2940"/>
              <p:cNvSpPr>
                <a:spLocks noChangeShapeType="1"/>
              </p:cNvSpPr>
              <p:nvPr/>
            </p:nvSpPr>
            <p:spPr bwMode="auto">
              <a:xfrm flipH="1" flipV="1">
                <a:off x="2733" y="1103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59" name="Line 2939"/>
              <p:cNvSpPr>
                <a:spLocks noChangeShapeType="1"/>
              </p:cNvSpPr>
              <p:nvPr/>
            </p:nvSpPr>
            <p:spPr bwMode="auto">
              <a:xfrm flipV="1">
                <a:off x="2733" y="1076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58" name="Line 2938"/>
              <p:cNvSpPr>
                <a:spLocks noChangeShapeType="1"/>
              </p:cNvSpPr>
              <p:nvPr/>
            </p:nvSpPr>
            <p:spPr bwMode="auto">
              <a:xfrm flipH="1" flipV="1">
                <a:off x="2724" y="1059"/>
                <a:ext cx="9" cy="1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57" name="Line 2937"/>
              <p:cNvSpPr>
                <a:spLocks noChangeShapeType="1"/>
              </p:cNvSpPr>
              <p:nvPr/>
            </p:nvSpPr>
            <p:spPr bwMode="auto">
              <a:xfrm flipH="1" flipV="1">
                <a:off x="2715" y="1041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56" name="Line 2936"/>
              <p:cNvSpPr>
                <a:spLocks noChangeShapeType="1"/>
              </p:cNvSpPr>
              <p:nvPr/>
            </p:nvSpPr>
            <p:spPr bwMode="auto">
              <a:xfrm flipH="1" flipV="1">
                <a:off x="2706" y="1023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55" name="Line 2935"/>
              <p:cNvSpPr>
                <a:spLocks noChangeShapeType="1"/>
              </p:cNvSpPr>
              <p:nvPr/>
            </p:nvSpPr>
            <p:spPr bwMode="auto">
              <a:xfrm flipH="1" flipV="1">
                <a:off x="2697" y="1005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54" name="Line 2934"/>
              <p:cNvSpPr>
                <a:spLocks noChangeShapeType="1"/>
              </p:cNvSpPr>
              <p:nvPr/>
            </p:nvSpPr>
            <p:spPr bwMode="auto">
              <a:xfrm flipH="1" flipV="1">
                <a:off x="2688" y="987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53" name="Line 2933"/>
              <p:cNvSpPr>
                <a:spLocks noChangeShapeType="1"/>
              </p:cNvSpPr>
              <p:nvPr/>
            </p:nvSpPr>
            <p:spPr bwMode="auto">
              <a:xfrm flipH="1" flipV="1">
                <a:off x="2670" y="969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52" name="Line 2932"/>
              <p:cNvSpPr>
                <a:spLocks noChangeShapeType="1"/>
              </p:cNvSpPr>
              <p:nvPr/>
            </p:nvSpPr>
            <p:spPr bwMode="auto">
              <a:xfrm flipH="1" flipV="1">
                <a:off x="2661" y="951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51" name="Line 2931"/>
              <p:cNvSpPr>
                <a:spLocks noChangeShapeType="1"/>
              </p:cNvSpPr>
              <p:nvPr/>
            </p:nvSpPr>
            <p:spPr bwMode="auto">
              <a:xfrm flipH="1" flipV="1">
                <a:off x="2643" y="942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50" name="Line 2930"/>
              <p:cNvSpPr>
                <a:spLocks noChangeShapeType="1"/>
              </p:cNvSpPr>
              <p:nvPr/>
            </p:nvSpPr>
            <p:spPr bwMode="auto">
              <a:xfrm flipH="1" flipV="1">
                <a:off x="2625" y="924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49" name="Line 2929"/>
              <p:cNvSpPr>
                <a:spLocks noChangeShapeType="1"/>
              </p:cNvSpPr>
              <p:nvPr/>
            </p:nvSpPr>
            <p:spPr bwMode="auto">
              <a:xfrm flipH="1" flipV="1">
                <a:off x="2607" y="915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48" name="Line 2928"/>
              <p:cNvSpPr>
                <a:spLocks noChangeShapeType="1"/>
              </p:cNvSpPr>
              <p:nvPr/>
            </p:nvSpPr>
            <p:spPr bwMode="auto">
              <a:xfrm flipH="1" flipV="1">
                <a:off x="2589" y="897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47" name="Line 2927"/>
              <p:cNvSpPr>
                <a:spLocks noChangeShapeType="1"/>
              </p:cNvSpPr>
              <p:nvPr/>
            </p:nvSpPr>
            <p:spPr bwMode="auto">
              <a:xfrm flipH="1" flipV="1">
                <a:off x="2571" y="888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46" name="Line 2926"/>
              <p:cNvSpPr>
                <a:spLocks noChangeShapeType="1"/>
              </p:cNvSpPr>
              <p:nvPr/>
            </p:nvSpPr>
            <p:spPr bwMode="auto">
              <a:xfrm flipH="1" flipV="1">
                <a:off x="2554" y="879"/>
                <a:ext cx="1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45" name="Line 2925"/>
              <p:cNvSpPr>
                <a:spLocks noChangeShapeType="1"/>
              </p:cNvSpPr>
              <p:nvPr/>
            </p:nvSpPr>
            <p:spPr bwMode="auto">
              <a:xfrm flipH="1">
                <a:off x="2536" y="879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44" name="Line 2924"/>
              <p:cNvSpPr>
                <a:spLocks noChangeShapeType="1"/>
              </p:cNvSpPr>
              <p:nvPr/>
            </p:nvSpPr>
            <p:spPr bwMode="auto">
              <a:xfrm flipH="1" flipV="1">
                <a:off x="2509" y="870"/>
                <a:ext cx="2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43" name="Line 2923"/>
              <p:cNvSpPr>
                <a:spLocks noChangeShapeType="1"/>
              </p:cNvSpPr>
              <p:nvPr/>
            </p:nvSpPr>
            <p:spPr bwMode="auto">
              <a:xfrm flipH="1" flipV="1">
                <a:off x="2491" y="861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42" name="Line 2922"/>
              <p:cNvSpPr>
                <a:spLocks noChangeShapeType="1"/>
              </p:cNvSpPr>
              <p:nvPr/>
            </p:nvSpPr>
            <p:spPr bwMode="auto">
              <a:xfrm>
                <a:off x="2491" y="861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</p:grpSp>
        <p:grpSp>
          <p:nvGrpSpPr>
            <p:cNvPr id="7840" name="Group 2720"/>
            <p:cNvGrpSpPr>
              <a:grpSpLocks/>
            </p:cNvGrpSpPr>
            <p:nvPr/>
          </p:nvGrpSpPr>
          <p:grpSpPr bwMode="auto">
            <a:xfrm>
              <a:off x="782" y="619"/>
              <a:ext cx="1745" cy="1373"/>
              <a:chOff x="782" y="619"/>
              <a:chExt cx="1745" cy="1373"/>
            </a:xfrm>
            <a:grpFill/>
          </p:grpSpPr>
          <p:sp>
            <p:nvSpPr>
              <p:cNvPr id="8040" name="Oval 2920"/>
              <p:cNvSpPr>
                <a:spLocks noChangeArrowheads="1"/>
              </p:cNvSpPr>
              <p:nvPr/>
            </p:nvSpPr>
            <p:spPr bwMode="auto">
              <a:xfrm>
                <a:off x="2410" y="960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39" name="Line 2919"/>
              <p:cNvSpPr>
                <a:spLocks noChangeShapeType="1"/>
              </p:cNvSpPr>
              <p:nvPr/>
            </p:nvSpPr>
            <p:spPr bwMode="auto">
              <a:xfrm flipV="1">
                <a:off x="2392" y="1121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38" name="Line 2918"/>
              <p:cNvSpPr>
                <a:spLocks noChangeShapeType="1"/>
              </p:cNvSpPr>
              <p:nvPr/>
            </p:nvSpPr>
            <p:spPr bwMode="auto">
              <a:xfrm flipH="1">
                <a:off x="2392" y="1148"/>
                <a:ext cx="9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37" name="Line 2917"/>
              <p:cNvSpPr>
                <a:spLocks noChangeShapeType="1"/>
              </p:cNvSpPr>
              <p:nvPr/>
            </p:nvSpPr>
            <p:spPr bwMode="auto">
              <a:xfrm>
                <a:off x="2140" y="1166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36" name="Line 2916"/>
              <p:cNvSpPr>
                <a:spLocks noChangeShapeType="1"/>
              </p:cNvSpPr>
              <p:nvPr/>
            </p:nvSpPr>
            <p:spPr bwMode="auto">
              <a:xfrm>
                <a:off x="2140" y="1184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35" name="Line 2915"/>
              <p:cNvSpPr>
                <a:spLocks noChangeShapeType="1"/>
              </p:cNvSpPr>
              <p:nvPr/>
            </p:nvSpPr>
            <p:spPr bwMode="auto">
              <a:xfrm>
                <a:off x="2140" y="1202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34" name="Line 2914"/>
              <p:cNvSpPr>
                <a:spLocks noChangeShapeType="1"/>
              </p:cNvSpPr>
              <p:nvPr/>
            </p:nvSpPr>
            <p:spPr bwMode="auto">
              <a:xfrm>
                <a:off x="2140" y="1229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33" name="Line 2913"/>
              <p:cNvSpPr>
                <a:spLocks noChangeShapeType="1"/>
              </p:cNvSpPr>
              <p:nvPr/>
            </p:nvSpPr>
            <p:spPr bwMode="auto">
              <a:xfrm>
                <a:off x="2149" y="1247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32" name="Line 2912"/>
              <p:cNvSpPr>
                <a:spLocks noChangeShapeType="1"/>
              </p:cNvSpPr>
              <p:nvPr/>
            </p:nvSpPr>
            <p:spPr bwMode="auto">
              <a:xfrm>
                <a:off x="2158" y="1265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31" name="Line 2911"/>
              <p:cNvSpPr>
                <a:spLocks noChangeShapeType="1"/>
              </p:cNvSpPr>
              <p:nvPr/>
            </p:nvSpPr>
            <p:spPr bwMode="auto">
              <a:xfrm>
                <a:off x="2167" y="1283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30" name="Line 2910"/>
              <p:cNvSpPr>
                <a:spLocks noChangeShapeType="1"/>
              </p:cNvSpPr>
              <p:nvPr/>
            </p:nvSpPr>
            <p:spPr bwMode="auto">
              <a:xfrm>
                <a:off x="2176" y="1301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29" name="Line 2909"/>
              <p:cNvSpPr>
                <a:spLocks noChangeShapeType="1"/>
              </p:cNvSpPr>
              <p:nvPr/>
            </p:nvSpPr>
            <p:spPr bwMode="auto">
              <a:xfrm>
                <a:off x="2185" y="1319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28" name="Line 2908"/>
              <p:cNvSpPr>
                <a:spLocks noChangeShapeType="1"/>
              </p:cNvSpPr>
              <p:nvPr/>
            </p:nvSpPr>
            <p:spPr bwMode="auto">
              <a:xfrm>
                <a:off x="2194" y="1337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27" name="Line 2907"/>
              <p:cNvSpPr>
                <a:spLocks noChangeShapeType="1"/>
              </p:cNvSpPr>
              <p:nvPr/>
            </p:nvSpPr>
            <p:spPr bwMode="auto">
              <a:xfrm>
                <a:off x="2212" y="1355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26" name="Line 2906"/>
              <p:cNvSpPr>
                <a:spLocks noChangeShapeType="1"/>
              </p:cNvSpPr>
              <p:nvPr/>
            </p:nvSpPr>
            <p:spPr bwMode="auto">
              <a:xfrm>
                <a:off x="2221" y="1373"/>
                <a:ext cx="18" cy="1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25" name="Line 2905"/>
              <p:cNvSpPr>
                <a:spLocks noChangeShapeType="1"/>
              </p:cNvSpPr>
              <p:nvPr/>
            </p:nvSpPr>
            <p:spPr bwMode="auto">
              <a:xfrm>
                <a:off x="2239" y="1390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24" name="Line 2904"/>
              <p:cNvSpPr>
                <a:spLocks noChangeShapeType="1"/>
              </p:cNvSpPr>
              <p:nvPr/>
            </p:nvSpPr>
            <p:spPr bwMode="auto">
              <a:xfrm>
                <a:off x="2257" y="1399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23" name="Line 2903"/>
              <p:cNvSpPr>
                <a:spLocks noChangeShapeType="1"/>
              </p:cNvSpPr>
              <p:nvPr/>
            </p:nvSpPr>
            <p:spPr bwMode="auto">
              <a:xfrm>
                <a:off x="2275" y="1408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22" name="Line 2902"/>
              <p:cNvSpPr>
                <a:spLocks noChangeShapeType="1"/>
              </p:cNvSpPr>
              <p:nvPr/>
            </p:nvSpPr>
            <p:spPr bwMode="auto">
              <a:xfrm>
                <a:off x="2293" y="1426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21" name="Line 2901"/>
              <p:cNvSpPr>
                <a:spLocks noChangeShapeType="1"/>
              </p:cNvSpPr>
              <p:nvPr/>
            </p:nvSpPr>
            <p:spPr bwMode="auto">
              <a:xfrm>
                <a:off x="2311" y="1435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20" name="Line 2900"/>
              <p:cNvSpPr>
                <a:spLocks noChangeShapeType="1"/>
              </p:cNvSpPr>
              <p:nvPr/>
            </p:nvSpPr>
            <p:spPr bwMode="auto">
              <a:xfrm>
                <a:off x="2329" y="1444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19" name="Line 2899"/>
              <p:cNvSpPr>
                <a:spLocks noChangeShapeType="1"/>
              </p:cNvSpPr>
              <p:nvPr/>
            </p:nvSpPr>
            <p:spPr bwMode="auto">
              <a:xfrm>
                <a:off x="2347" y="1453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18" name="Line 2898"/>
              <p:cNvSpPr>
                <a:spLocks noChangeShapeType="1"/>
              </p:cNvSpPr>
              <p:nvPr/>
            </p:nvSpPr>
            <p:spPr bwMode="auto">
              <a:xfrm>
                <a:off x="2365" y="1453"/>
                <a:ext cx="2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17" name="Line 2897"/>
              <p:cNvSpPr>
                <a:spLocks noChangeShapeType="1"/>
              </p:cNvSpPr>
              <p:nvPr/>
            </p:nvSpPr>
            <p:spPr bwMode="auto">
              <a:xfrm>
                <a:off x="2392" y="1462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16" name="Line 2896"/>
              <p:cNvSpPr>
                <a:spLocks noChangeShapeType="1"/>
              </p:cNvSpPr>
              <p:nvPr/>
            </p:nvSpPr>
            <p:spPr bwMode="auto">
              <a:xfrm>
                <a:off x="2410" y="1462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15" name="Line 2895"/>
              <p:cNvSpPr>
                <a:spLocks noChangeShapeType="1"/>
              </p:cNvSpPr>
              <p:nvPr/>
            </p:nvSpPr>
            <p:spPr bwMode="auto">
              <a:xfrm>
                <a:off x="2428" y="146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14" name="Line 2894"/>
              <p:cNvSpPr>
                <a:spLocks noChangeShapeType="1"/>
              </p:cNvSpPr>
              <p:nvPr/>
            </p:nvSpPr>
            <p:spPr bwMode="auto">
              <a:xfrm flipH="1">
                <a:off x="2392" y="1175"/>
                <a:ext cx="9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13" name="Line 2893"/>
              <p:cNvSpPr>
                <a:spLocks noChangeShapeType="1"/>
              </p:cNvSpPr>
              <p:nvPr/>
            </p:nvSpPr>
            <p:spPr bwMode="auto">
              <a:xfrm flipH="1">
                <a:off x="2392" y="1193"/>
                <a:ext cx="9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12" name="Line 2892"/>
              <p:cNvSpPr>
                <a:spLocks noChangeShapeType="1"/>
              </p:cNvSpPr>
              <p:nvPr/>
            </p:nvSpPr>
            <p:spPr bwMode="auto">
              <a:xfrm>
                <a:off x="2392" y="1184"/>
                <a:ext cx="9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11" name="Line 2891"/>
              <p:cNvSpPr>
                <a:spLocks noChangeShapeType="1"/>
              </p:cNvSpPr>
              <p:nvPr/>
            </p:nvSpPr>
            <p:spPr bwMode="auto">
              <a:xfrm>
                <a:off x="2392" y="1121"/>
                <a:ext cx="9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10" name="Oval 2890"/>
              <p:cNvSpPr>
                <a:spLocks noChangeArrowheads="1"/>
              </p:cNvSpPr>
              <p:nvPr/>
            </p:nvSpPr>
            <p:spPr bwMode="auto">
              <a:xfrm>
                <a:off x="2410" y="1310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09" name="Line 2889"/>
              <p:cNvSpPr>
                <a:spLocks noChangeShapeType="1"/>
              </p:cNvSpPr>
              <p:nvPr/>
            </p:nvSpPr>
            <p:spPr bwMode="auto">
              <a:xfrm flipV="1">
                <a:off x="2500" y="1050"/>
                <a:ext cx="1" cy="5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08" name="Line 2888"/>
              <p:cNvSpPr>
                <a:spLocks noChangeShapeType="1"/>
              </p:cNvSpPr>
              <p:nvPr/>
            </p:nvSpPr>
            <p:spPr bwMode="auto">
              <a:xfrm>
                <a:off x="2473" y="1076"/>
                <a:ext cx="5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07" name="Line 2887"/>
              <p:cNvSpPr>
                <a:spLocks noChangeShapeType="1"/>
              </p:cNvSpPr>
              <p:nvPr/>
            </p:nvSpPr>
            <p:spPr bwMode="auto">
              <a:xfrm flipV="1">
                <a:off x="2437" y="1085"/>
                <a:ext cx="1" cy="3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06" name="Line 2886"/>
              <p:cNvSpPr>
                <a:spLocks noChangeShapeType="1"/>
              </p:cNvSpPr>
              <p:nvPr/>
            </p:nvSpPr>
            <p:spPr bwMode="auto">
              <a:xfrm flipV="1">
                <a:off x="2491" y="1121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05" name="Line 2885"/>
              <p:cNvSpPr>
                <a:spLocks noChangeShapeType="1"/>
              </p:cNvSpPr>
              <p:nvPr/>
            </p:nvSpPr>
            <p:spPr bwMode="auto">
              <a:xfrm>
                <a:off x="2437" y="1193"/>
                <a:ext cx="1" cy="3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04" name="Line 2884"/>
              <p:cNvSpPr>
                <a:spLocks noChangeShapeType="1"/>
              </p:cNvSpPr>
              <p:nvPr/>
            </p:nvSpPr>
            <p:spPr bwMode="auto">
              <a:xfrm>
                <a:off x="2437" y="762"/>
                <a:ext cx="1" cy="8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03" name="Line 2883"/>
              <p:cNvSpPr>
                <a:spLocks noChangeShapeType="1"/>
              </p:cNvSpPr>
              <p:nvPr/>
            </p:nvSpPr>
            <p:spPr bwMode="auto">
              <a:xfrm flipH="1">
                <a:off x="2401" y="798"/>
                <a:ext cx="8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02" name="Line 2882"/>
              <p:cNvSpPr>
                <a:spLocks noChangeShapeType="1"/>
              </p:cNvSpPr>
              <p:nvPr/>
            </p:nvSpPr>
            <p:spPr bwMode="auto">
              <a:xfrm flipV="1">
                <a:off x="809" y="1471"/>
                <a:ext cx="522" cy="52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01" name="Line 2881"/>
              <p:cNvSpPr>
                <a:spLocks noChangeShapeType="1"/>
              </p:cNvSpPr>
              <p:nvPr/>
            </p:nvSpPr>
            <p:spPr bwMode="auto">
              <a:xfrm flipV="1">
                <a:off x="908" y="1489"/>
                <a:ext cx="1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8000" name="Line 2880"/>
              <p:cNvSpPr>
                <a:spLocks noChangeShapeType="1"/>
              </p:cNvSpPr>
              <p:nvPr/>
            </p:nvSpPr>
            <p:spPr bwMode="auto">
              <a:xfrm>
                <a:off x="908" y="1489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99" name="Line 2879"/>
              <p:cNvSpPr>
                <a:spLocks noChangeShapeType="1"/>
              </p:cNvSpPr>
              <p:nvPr/>
            </p:nvSpPr>
            <p:spPr bwMode="auto">
              <a:xfrm>
                <a:off x="953" y="1489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98" name="Line 2878"/>
              <p:cNvSpPr>
                <a:spLocks noChangeShapeType="1"/>
              </p:cNvSpPr>
              <p:nvPr/>
            </p:nvSpPr>
            <p:spPr bwMode="auto">
              <a:xfrm>
                <a:off x="971" y="1498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97" name="Line 2877"/>
              <p:cNvSpPr>
                <a:spLocks noChangeShapeType="1"/>
              </p:cNvSpPr>
              <p:nvPr/>
            </p:nvSpPr>
            <p:spPr bwMode="auto">
              <a:xfrm flipH="1">
                <a:off x="953" y="1507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96" name="Line 2876"/>
              <p:cNvSpPr>
                <a:spLocks noChangeShapeType="1"/>
              </p:cNvSpPr>
              <p:nvPr/>
            </p:nvSpPr>
            <p:spPr bwMode="auto">
              <a:xfrm flipH="1">
                <a:off x="908" y="1516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95" name="Line 2875"/>
              <p:cNvSpPr>
                <a:spLocks noChangeShapeType="1"/>
              </p:cNvSpPr>
              <p:nvPr/>
            </p:nvSpPr>
            <p:spPr bwMode="auto">
              <a:xfrm>
                <a:off x="917" y="1516"/>
                <a:ext cx="54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94" name="Line 2874"/>
              <p:cNvSpPr>
                <a:spLocks noChangeShapeType="1"/>
              </p:cNvSpPr>
              <p:nvPr/>
            </p:nvSpPr>
            <p:spPr bwMode="auto">
              <a:xfrm flipV="1">
                <a:off x="1007" y="1489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93" name="Line 2873"/>
              <p:cNvSpPr>
                <a:spLocks noChangeShapeType="1"/>
              </p:cNvSpPr>
              <p:nvPr/>
            </p:nvSpPr>
            <p:spPr bwMode="auto">
              <a:xfrm>
                <a:off x="1025" y="1489"/>
                <a:ext cx="1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92" name="Line 2872"/>
              <p:cNvSpPr>
                <a:spLocks noChangeShapeType="1"/>
              </p:cNvSpPr>
              <p:nvPr/>
            </p:nvSpPr>
            <p:spPr bwMode="auto">
              <a:xfrm>
                <a:off x="998" y="1543"/>
                <a:ext cx="5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91" name="Line 2871"/>
              <p:cNvSpPr>
                <a:spLocks noChangeShapeType="1"/>
              </p:cNvSpPr>
              <p:nvPr/>
            </p:nvSpPr>
            <p:spPr bwMode="auto">
              <a:xfrm flipH="1">
                <a:off x="1088" y="1516"/>
                <a:ext cx="5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90" name="Line 2870"/>
              <p:cNvSpPr>
                <a:spLocks noChangeShapeType="1"/>
              </p:cNvSpPr>
              <p:nvPr/>
            </p:nvSpPr>
            <p:spPr bwMode="auto">
              <a:xfrm flipV="1">
                <a:off x="1088" y="1489"/>
                <a:ext cx="45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89" name="Line 2869"/>
              <p:cNvSpPr>
                <a:spLocks noChangeShapeType="1"/>
              </p:cNvSpPr>
              <p:nvPr/>
            </p:nvSpPr>
            <p:spPr bwMode="auto">
              <a:xfrm>
                <a:off x="1133" y="1489"/>
                <a:ext cx="1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88" name="Line 2868"/>
              <p:cNvSpPr>
                <a:spLocks noChangeShapeType="1"/>
              </p:cNvSpPr>
              <p:nvPr/>
            </p:nvSpPr>
            <p:spPr bwMode="auto">
              <a:xfrm>
                <a:off x="1124" y="1543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87" name="Line 2867"/>
              <p:cNvSpPr>
                <a:spLocks noChangeShapeType="1"/>
              </p:cNvSpPr>
              <p:nvPr/>
            </p:nvSpPr>
            <p:spPr bwMode="auto">
              <a:xfrm flipH="1">
                <a:off x="1007" y="1444"/>
                <a:ext cx="11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86" name="Line 2866"/>
              <p:cNvSpPr>
                <a:spLocks noChangeShapeType="1"/>
              </p:cNvSpPr>
              <p:nvPr/>
            </p:nvSpPr>
            <p:spPr bwMode="auto">
              <a:xfrm flipH="1">
                <a:off x="1007" y="1355"/>
                <a:ext cx="11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85" name="Line 2865"/>
              <p:cNvSpPr>
                <a:spLocks noChangeShapeType="1"/>
              </p:cNvSpPr>
              <p:nvPr/>
            </p:nvSpPr>
            <p:spPr bwMode="auto">
              <a:xfrm flipH="1">
                <a:off x="1007" y="1444"/>
                <a:ext cx="11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84" name="Line 2864"/>
              <p:cNvSpPr>
                <a:spLocks noChangeShapeType="1"/>
              </p:cNvSpPr>
              <p:nvPr/>
            </p:nvSpPr>
            <p:spPr bwMode="auto">
              <a:xfrm flipH="1">
                <a:off x="1007" y="1355"/>
                <a:ext cx="11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83" name="Line 2863"/>
              <p:cNvSpPr>
                <a:spLocks noChangeShapeType="1"/>
              </p:cNvSpPr>
              <p:nvPr/>
            </p:nvSpPr>
            <p:spPr bwMode="auto">
              <a:xfrm>
                <a:off x="998" y="1337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82" name="Line 2862"/>
              <p:cNvSpPr>
                <a:spLocks noChangeShapeType="1"/>
              </p:cNvSpPr>
              <p:nvPr/>
            </p:nvSpPr>
            <p:spPr bwMode="auto">
              <a:xfrm>
                <a:off x="998" y="1337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81" name="Line 2861"/>
              <p:cNvSpPr>
                <a:spLocks noChangeShapeType="1"/>
              </p:cNvSpPr>
              <p:nvPr/>
            </p:nvSpPr>
            <p:spPr bwMode="auto">
              <a:xfrm flipV="1">
                <a:off x="935" y="1337"/>
                <a:ext cx="18" cy="62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80" name="Line 2860"/>
              <p:cNvSpPr>
                <a:spLocks noChangeShapeType="1"/>
              </p:cNvSpPr>
              <p:nvPr/>
            </p:nvSpPr>
            <p:spPr bwMode="auto">
              <a:xfrm flipV="1">
                <a:off x="935" y="1337"/>
                <a:ext cx="18" cy="62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79" name="Line 2859"/>
              <p:cNvSpPr>
                <a:spLocks noChangeShapeType="1"/>
              </p:cNvSpPr>
              <p:nvPr/>
            </p:nvSpPr>
            <p:spPr bwMode="auto">
              <a:xfrm flipV="1">
                <a:off x="998" y="144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78" name="Line 2858"/>
              <p:cNvSpPr>
                <a:spLocks noChangeShapeType="1"/>
              </p:cNvSpPr>
              <p:nvPr/>
            </p:nvSpPr>
            <p:spPr bwMode="auto">
              <a:xfrm flipV="1">
                <a:off x="998" y="144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77" name="Line 2857"/>
              <p:cNvSpPr>
                <a:spLocks noChangeShapeType="1"/>
              </p:cNvSpPr>
              <p:nvPr/>
            </p:nvSpPr>
            <p:spPr bwMode="auto">
              <a:xfrm>
                <a:off x="935" y="1399"/>
                <a:ext cx="18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76" name="Line 2856"/>
              <p:cNvSpPr>
                <a:spLocks noChangeShapeType="1"/>
              </p:cNvSpPr>
              <p:nvPr/>
            </p:nvSpPr>
            <p:spPr bwMode="auto">
              <a:xfrm>
                <a:off x="935" y="1399"/>
                <a:ext cx="18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75" name="Line 2855"/>
              <p:cNvSpPr>
                <a:spLocks noChangeShapeType="1"/>
              </p:cNvSpPr>
              <p:nvPr/>
            </p:nvSpPr>
            <p:spPr bwMode="auto">
              <a:xfrm flipH="1">
                <a:off x="890" y="1399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74" name="Line 2854"/>
              <p:cNvSpPr>
                <a:spLocks noChangeShapeType="1"/>
              </p:cNvSpPr>
              <p:nvPr/>
            </p:nvSpPr>
            <p:spPr bwMode="auto">
              <a:xfrm>
                <a:off x="953" y="1453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73" name="Line 2853"/>
              <p:cNvSpPr>
                <a:spLocks noChangeShapeType="1"/>
              </p:cNvSpPr>
              <p:nvPr/>
            </p:nvSpPr>
            <p:spPr bwMode="auto">
              <a:xfrm>
                <a:off x="953" y="1453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72" name="Line 2852"/>
              <p:cNvSpPr>
                <a:spLocks noChangeShapeType="1"/>
              </p:cNvSpPr>
              <p:nvPr/>
            </p:nvSpPr>
            <p:spPr bwMode="auto">
              <a:xfrm>
                <a:off x="953" y="1337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71" name="Line 2851"/>
              <p:cNvSpPr>
                <a:spLocks noChangeShapeType="1"/>
              </p:cNvSpPr>
              <p:nvPr/>
            </p:nvSpPr>
            <p:spPr bwMode="auto">
              <a:xfrm>
                <a:off x="953" y="1337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70" name="Oval 2850"/>
              <p:cNvSpPr>
                <a:spLocks noChangeArrowheads="1"/>
              </p:cNvSpPr>
              <p:nvPr/>
            </p:nvSpPr>
            <p:spPr bwMode="auto">
              <a:xfrm>
                <a:off x="782" y="1373"/>
                <a:ext cx="45" cy="44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69" name="Oval 2849"/>
              <p:cNvSpPr>
                <a:spLocks noChangeArrowheads="1"/>
              </p:cNvSpPr>
              <p:nvPr/>
            </p:nvSpPr>
            <p:spPr bwMode="auto">
              <a:xfrm>
                <a:off x="1304" y="1373"/>
                <a:ext cx="45" cy="44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68" name="Line 2848"/>
              <p:cNvSpPr>
                <a:spLocks noChangeShapeType="1"/>
              </p:cNvSpPr>
              <p:nvPr/>
            </p:nvSpPr>
            <p:spPr bwMode="auto">
              <a:xfrm flipH="1" flipV="1">
                <a:off x="1178" y="1337"/>
                <a:ext cx="18" cy="62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67" name="Line 2847"/>
              <p:cNvSpPr>
                <a:spLocks noChangeShapeType="1"/>
              </p:cNvSpPr>
              <p:nvPr/>
            </p:nvSpPr>
            <p:spPr bwMode="auto">
              <a:xfrm flipH="1" flipV="1">
                <a:off x="1178" y="1337"/>
                <a:ext cx="18" cy="62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66" name="Line 2846"/>
              <p:cNvSpPr>
                <a:spLocks noChangeShapeType="1"/>
              </p:cNvSpPr>
              <p:nvPr/>
            </p:nvSpPr>
            <p:spPr bwMode="auto">
              <a:xfrm flipH="1">
                <a:off x="1124" y="1337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65" name="Line 2845"/>
              <p:cNvSpPr>
                <a:spLocks noChangeShapeType="1"/>
              </p:cNvSpPr>
              <p:nvPr/>
            </p:nvSpPr>
            <p:spPr bwMode="auto">
              <a:xfrm flipH="1">
                <a:off x="1124" y="1337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64" name="Line 2844"/>
              <p:cNvSpPr>
                <a:spLocks noChangeShapeType="1"/>
              </p:cNvSpPr>
              <p:nvPr/>
            </p:nvSpPr>
            <p:spPr bwMode="auto">
              <a:xfrm flipH="1">
                <a:off x="1178" y="1399"/>
                <a:ext cx="18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63" name="Line 2843"/>
              <p:cNvSpPr>
                <a:spLocks noChangeShapeType="1"/>
              </p:cNvSpPr>
              <p:nvPr/>
            </p:nvSpPr>
            <p:spPr bwMode="auto">
              <a:xfrm flipH="1">
                <a:off x="1178" y="1399"/>
                <a:ext cx="18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62" name="Line 2842"/>
              <p:cNvSpPr>
                <a:spLocks noChangeShapeType="1"/>
              </p:cNvSpPr>
              <p:nvPr/>
            </p:nvSpPr>
            <p:spPr bwMode="auto">
              <a:xfrm>
                <a:off x="1196" y="1399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61" name="Line 2841"/>
              <p:cNvSpPr>
                <a:spLocks noChangeShapeType="1"/>
              </p:cNvSpPr>
              <p:nvPr/>
            </p:nvSpPr>
            <p:spPr bwMode="auto">
              <a:xfrm flipH="1" flipV="1">
                <a:off x="1124" y="1444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60" name="Line 2840"/>
              <p:cNvSpPr>
                <a:spLocks noChangeShapeType="1"/>
              </p:cNvSpPr>
              <p:nvPr/>
            </p:nvSpPr>
            <p:spPr bwMode="auto">
              <a:xfrm flipH="1" flipV="1">
                <a:off x="1124" y="1444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59" name="Line 2839"/>
              <p:cNvSpPr>
                <a:spLocks noChangeShapeType="1"/>
              </p:cNvSpPr>
              <p:nvPr/>
            </p:nvSpPr>
            <p:spPr bwMode="auto">
              <a:xfrm flipH="1">
                <a:off x="1142" y="1453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58" name="Line 2838"/>
              <p:cNvSpPr>
                <a:spLocks noChangeShapeType="1"/>
              </p:cNvSpPr>
              <p:nvPr/>
            </p:nvSpPr>
            <p:spPr bwMode="auto">
              <a:xfrm flipH="1">
                <a:off x="1142" y="1453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57" name="Line 2837"/>
              <p:cNvSpPr>
                <a:spLocks noChangeShapeType="1"/>
              </p:cNvSpPr>
              <p:nvPr/>
            </p:nvSpPr>
            <p:spPr bwMode="auto">
              <a:xfrm flipH="1">
                <a:off x="1142" y="1337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56" name="Line 2836"/>
              <p:cNvSpPr>
                <a:spLocks noChangeShapeType="1"/>
              </p:cNvSpPr>
              <p:nvPr/>
            </p:nvSpPr>
            <p:spPr bwMode="auto">
              <a:xfrm flipH="1">
                <a:off x="1142" y="1337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55" name="Line 2835"/>
              <p:cNvSpPr>
                <a:spLocks noChangeShapeType="1"/>
              </p:cNvSpPr>
              <p:nvPr/>
            </p:nvSpPr>
            <p:spPr bwMode="auto">
              <a:xfrm flipV="1">
                <a:off x="908" y="1292"/>
                <a:ext cx="1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54" name="Line 2834"/>
              <p:cNvSpPr>
                <a:spLocks noChangeShapeType="1"/>
              </p:cNvSpPr>
              <p:nvPr/>
            </p:nvSpPr>
            <p:spPr bwMode="auto">
              <a:xfrm>
                <a:off x="908" y="1292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53" name="Line 2833"/>
              <p:cNvSpPr>
                <a:spLocks noChangeShapeType="1"/>
              </p:cNvSpPr>
              <p:nvPr/>
            </p:nvSpPr>
            <p:spPr bwMode="auto">
              <a:xfrm>
                <a:off x="953" y="1292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52" name="Line 2832"/>
              <p:cNvSpPr>
                <a:spLocks noChangeShapeType="1"/>
              </p:cNvSpPr>
              <p:nvPr/>
            </p:nvSpPr>
            <p:spPr bwMode="auto">
              <a:xfrm>
                <a:off x="971" y="1301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51" name="Line 2831"/>
              <p:cNvSpPr>
                <a:spLocks noChangeShapeType="1"/>
              </p:cNvSpPr>
              <p:nvPr/>
            </p:nvSpPr>
            <p:spPr bwMode="auto">
              <a:xfrm flipH="1">
                <a:off x="953" y="1310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50" name="Line 2830"/>
              <p:cNvSpPr>
                <a:spLocks noChangeShapeType="1"/>
              </p:cNvSpPr>
              <p:nvPr/>
            </p:nvSpPr>
            <p:spPr bwMode="auto">
              <a:xfrm flipH="1">
                <a:off x="908" y="1319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49" name="Line 2829"/>
              <p:cNvSpPr>
                <a:spLocks noChangeShapeType="1"/>
              </p:cNvSpPr>
              <p:nvPr/>
            </p:nvSpPr>
            <p:spPr bwMode="auto">
              <a:xfrm>
                <a:off x="917" y="1319"/>
                <a:ext cx="54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48" name="Line 2828"/>
              <p:cNvSpPr>
                <a:spLocks noChangeShapeType="1"/>
              </p:cNvSpPr>
              <p:nvPr/>
            </p:nvSpPr>
            <p:spPr bwMode="auto">
              <a:xfrm flipV="1">
                <a:off x="1007" y="1292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47" name="Line 2827"/>
              <p:cNvSpPr>
                <a:spLocks noChangeShapeType="1"/>
              </p:cNvSpPr>
              <p:nvPr/>
            </p:nvSpPr>
            <p:spPr bwMode="auto">
              <a:xfrm>
                <a:off x="1025" y="1292"/>
                <a:ext cx="1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46" name="Line 2826"/>
              <p:cNvSpPr>
                <a:spLocks noChangeShapeType="1"/>
              </p:cNvSpPr>
              <p:nvPr/>
            </p:nvSpPr>
            <p:spPr bwMode="auto">
              <a:xfrm>
                <a:off x="998" y="1346"/>
                <a:ext cx="5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45" name="Line 2825"/>
              <p:cNvSpPr>
                <a:spLocks noChangeShapeType="1"/>
              </p:cNvSpPr>
              <p:nvPr/>
            </p:nvSpPr>
            <p:spPr bwMode="auto">
              <a:xfrm flipV="1">
                <a:off x="1097" y="129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44" name="Line 2824"/>
              <p:cNvSpPr>
                <a:spLocks noChangeShapeType="1"/>
              </p:cNvSpPr>
              <p:nvPr/>
            </p:nvSpPr>
            <p:spPr bwMode="auto">
              <a:xfrm>
                <a:off x="1106" y="1292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43" name="Line 2823"/>
              <p:cNvSpPr>
                <a:spLocks noChangeShapeType="1"/>
              </p:cNvSpPr>
              <p:nvPr/>
            </p:nvSpPr>
            <p:spPr bwMode="auto">
              <a:xfrm>
                <a:off x="1124" y="1292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42" name="Line 2822"/>
              <p:cNvSpPr>
                <a:spLocks noChangeShapeType="1"/>
              </p:cNvSpPr>
              <p:nvPr/>
            </p:nvSpPr>
            <p:spPr bwMode="auto">
              <a:xfrm>
                <a:off x="1142" y="1301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41" name="Line 2821"/>
              <p:cNvSpPr>
                <a:spLocks noChangeShapeType="1"/>
              </p:cNvSpPr>
              <p:nvPr/>
            </p:nvSpPr>
            <p:spPr bwMode="auto">
              <a:xfrm flipH="1">
                <a:off x="1133" y="131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40" name="Line 2820"/>
              <p:cNvSpPr>
                <a:spLocks noChangeShapeType="1"/>
              </p:cNvSpPr>
              <p:nvPr/>
            </p:nvSpPr>
            <p:spPr bwMode="auto">
              <a:xfrm>
                <a:off x="1133" y="131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39" name="Line 2819"/>
              <p:cNvSpPr>
                <a:spLocks noChangeShapeType="1"/>
              </p:cNvSpPr>
              <p:nvPr/>
            </p:nvSpPr>
            <p:spPr bwMode="auto">
              <a:xfrm>
                <a:off x="1142" y="1328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38" name="Line 2818"/>
              <p:cNvSpPr>
                <a:spLocks noChangeShapeType="1"/>
              </p:cNvSpPr>
              <p:nvPr/>
            </p:nvSpPr>
            <p:spPr bwMode="auto">
              <a:xfrm flipH="1">
                <a:off x="1124" y="1337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37" name="Line 2817"/>
              <p:cNvSpPr>
                <a:spLocks noChangeShapeType="1"/>
              </p:cNvSpPr>
              <p:nvPr/>
            </p:nvSpPr>
            <p:spPr bwMode="auto">
              <a:xfrm flipH="1">
                <a:off x="1106" y="1346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36" name="Line 2816"/>
              <p:cNvSpPr>
                <a:spLocks noChangeShapeType="1"/>
              </p:cNvSpPr>
              <p:nvPr/>
            </p:nvSpPr>
            <p:spPr bwMode="auto">
              <a:xfrm flipH="1" flipV="1">
                <a:off x="1097" y="133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35" name="Line 2815"/>
              <p:cNvSpPr>
                <a:spLocks noChangeShapeType="1"/>
              </p:cNvSpPr>
              <p:nvPr/>
            </p:nvSpPr>
            <p:spPr bwMode="auto">
              <a:xfrm>
                <a:off x="1106" y="1319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34" name="Line 2814"/>
              <p:cNvSpPr>
                <a:spLocks noChangeShapeType="1"/>
              </p:cNvSpPr>
              <p:nvPr/>
            </p:nvSpPr>
            <p:spPr bwMode="auto">
              <a:xfrm flipH="1">
                <a:off x="1007" y="1157"/>
                <a:ext cx="11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33" name="Line 2813"/>
              <p:cNvSpPr>
                <a:spLocks noChangeShapeType="1"/>
              </p:cNvSpPr>
              <p:nvPr/>
            </p:nvSpPr>
            <p:spPr bwMode="auto">
              <a:xfrm flipH="1">
                <a:off x="1007" y="1247"/>
                <a:ext cx="11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32" name="Line 2812"/>
              <p:cNvSpPr>
                <a:spLocks noChangeShapeType="1"/>
              </p:cNvSpPr>
              <p:nvPr/>
            </p:nvSpPr>
            <p:spPr bwMode="auto">
              <a:xfrm flipH="1">
                <a:off x="1007" y="1157"/>
                <a:ext cx="11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31" name="Line 2811"/>
              <p:cNvSpPr>
                <a:spLocks noChangeShapeType="1"/>
              </p:cNvSpPr>
              <p:nvPr/>
            </p:nvSpPr>
            <p:spPr bwMode="auto">
              <a:xfrm flipH="1">
                <a:off x="1007" y="1247"/>
                <a:ext cx="11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30" name="Line 2810"/>
              <p:cNvSpPr>
                <a:spLocks noChangeShapeType="1"/>
              </p:cNvSpPr>
              <p:nvPr/>
            </p:nvSpPr>
            <p:spPr bwMode="auto">
              <a:xfrm>
                <a:off x="998" y="114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29" name="Line 2809"/>
              <p:cNvSpPr>
                <a:spLocks noChangeShapeType="1"/>
              </p:cNvSpPr>
              <p:nvPr/>
            </p:nvSpPr>
            <p:spPr bwMode="auto">
              <a:xfrm>
                <a:off x="998" y="114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28" name="Line 2808"/>
              <p:cNvSpPr>
                <a:spLocks noChangeShapeType="1"/>
              </p:cNvSpPr>
              <p:nvPr/>
            </p:nvSpPr>
            <p:spPr bwMode="auto">
              <a:xfrm flipV="1">
                <a:off x="998" y="124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27" name="Line 2807"/>
              <p:cNvSpPr>
                <a:spLocks noChangeShapeType="1"/>
              </p:cNvSpPr>
              <p:nvPr/>
            </p:nvSpPr>
            <p:spPr bwMode="auto">
              <a:xfrm flipV="1">
                <a:off x="998" y="124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26" name="Line 2806"/>
              <p:cNvSpPr>
                <a:spLocks noChangeShapeType="1"/>
              </p:cNvSpPr>
              <p:nvPr/>
            </p:nvSpPr>
            <p:spPr bwMode="auto">
              <a:xfrm>
                <a:off x="953" y="1148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25" name="Line 2805"/>
              <p:cNvSpPr>
                <a:spLocks noChangeShapeType="1"/>
              </p:cNvSpPr>
              <p:nvPr/>
            </p:nvSpPr>
            <p:spPr bwMode="auto">
              <a:xfrm>
                <a:off x="953" y="1148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24" name="Line 2804"/>
              <p:cNvSpPr>
                <a:spLocks noChangeShapeType="1"/>
              </p:cNvSpPr>
              <p:nvPr/>
            </p:nvSpPr>
            <p:spPr bwMode="auto">
              <a:xfrm>
                <a:off x="953" y="1256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23" name="Line 2803"/>
              <p:cNvSpPr>
                <a:spLocks noChangeShapeType="1"/>
              </p:cNvSpPr>
              <p:nvPr/>
            </p:nvSpPr>
            <p:spPr bwMode="auto">
              <a:xfrm>
                <a:off x="953" y="1256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22" name="Line 2802"/>
              <p:cNvSpPr>
                <a:spLocks noChangeShapeType="1"/>
              </p:cNvSpPr>
              <p:nvPr/>
            </p:nvSpPr>
            <p:spPr bwMode="auto">
              <a:xfrm flipV="1">
                <a:off x="935" y="1148"/>
                <a:ext cx="18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21" name="Line 2801"/>
              <p:cNvSpPr>
                <a:spLocks noChangeShapeType="1"/>
              </p:cNvSpPr>
              <p:nvPr/>
            </p:nvSpPr>
            <p:spPr bwMode="auto">
              <a:xfrm flipV="1">
                <a:off x="935" y="1148"/>
                <a:ext cx="18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20" name="Line 2800"/>
              <p:cNvSpPr>
                <a:spLocks noChangeShapeType="1"/>
              </p:cNvSpPr>
              <p:nvPr/>
            </p:nvSpPr>
            <p:spPr bwMode="auto">
              <a:xfrm>
                <a:off x="935" y="1202"/>
                <a:ext cx="18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19" name="Line 2799"/>
              <p:cNvSpPr>
                <a:spLocks noChangeShapeType="1"/>
              </p:cNvSpPr>
              <p:nvPr/>
            </p:nvSpPr>
            <p:spPr bwMode="auto">
              <a:xfrm>
                <a:off x="935" y="1202"/>
                <a:ext cx="18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18" name="Line 2798"/>
              <p:cNvSpPr>
                <a:spLocks noChangeShapeType="1"/>
              </p:cNvSpPr>
              <p:nvPr/>
            </p:nvSpPr>
            <p:spPr bwMode="auto">
              <a:xfrm flipH="1">
                <a:off x="890" y="1202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17" name="Oval 2797"/>
              <p:cNvSpPr>
                <a:spLocks noChangeArrowheads="1"/>
              </p:cNvSpPr>
              <p:nvPr/>
            </p:nvSpPr>
            <p:spPr bwMode="auto">
              <a:xfrm>
                <a:off x="782" y="1175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16" name="Oval 2796"/>
              <p:cNvSpPr>
                <a:spLocks noChangeArrowheads="1"/>
              </p:cNvSpPr>
              <p:nvPr/>
            </p:nvSpPr>
            <p:spPr bwMode="auto">
              <a:xfrm>
                <a:off x="1304" y="1175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15" name="Line 2795"/>
              <p:cNvSpPr>
                <a:spLocks noChangeShapeType="1"/>
              </p:cNvSpPr>
              <p:nvPr/>
            </p:nvSpPr>
            <p:spPr bwMode="auto">
              <a:xfrm flipH="1" flipV="1">
                <a:off x="1178" y="1148"/>
                <a:ext cx="18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14" name="Line 2794"/>
              <p:cNvSpPr>
                <a:spLocks noChangeShapeType="1"/>
              </p:cNvSpPr>
              <p:nvPr/>
            </p:nvSpPr>
            <p:spPr bwMode="auto">
              <a:xfrm flipH="1" flipV="1">
                <a:off x="1178" y="1148"/>
                <a:ext cx="18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13" name="Line 2793"/>
              <p:cNvSpPr>
                <a:spLocks noChangeShapeType="1"/>
              </p:cNvSpPr>
              <p:nvPr/>
            </p:nvSpPr>
            <p:spPr bwMode="auto">
              <a:xfrm flipH="1">
                <a:off x="1124" y="1148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12" name="Line 2792"/>
              <p:cNvSpPr>
                <a:spLocks noChangeShapeType="1"/>
              </p:cNvSpPr>
              <p:nvPr/>
            </p:nvSpPr>
            <p:spPr bwMode="auto">
              <a:xfrm flipH="1">
                <a:off x="1124" y="1148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11" name="Line 2791"/>
              <p:cNvSpPr>
                <a:spLocks noChangeShapeType="1"/>
              </p:cNvSpPr>
              <p:nvPr/>
            </p:nvSpPr>
            <p:spPr bwMode="auto">
              <a:xfrm flipH="1">
                <a:off x="1142" y="1148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10" name="Line 2790"/>
              <p:cNvSpPr>
                <a:spLocks noChangeShapeType="1"/>
              </p:cNvSpPr>
              <p:nvPr/>
            </p:nvSpPr>
            <p:spPr bwMode="auto">
              <a:xfrm flipH="1">
                <a:off x="1142" y="1148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09" name="Line 2789"/>
              <p:cNvSpPr>
                <a:spLocks noChangeShapeType="1"/>
              </p:cNvSpPr>
              <p:nvPr/>
            </p:nvSpPr>
            <p:spPr bwMode="auto">
              <a:xfrm>
                <a:off x="1196" y="1202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08" name="Line 2788"/>
              <p:cNvSpPr>
                <a:spLocks noChangeShapeType="1"/>
              </p:cNvSpPr>
              <p:nvPr/>
            </p:nvSpPr>
            <p:spPr bwMode="auto">
              <a:xfrm flipH="1">
                <a:off x="1178" y="1202"/>
                <a:ext cx="18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07" name="Line 2787"/>
              <p:cNvSpPr>
                <a:spLocks noChangeShapeType="1"/>
              </p:cNvSpPr>
              <p:nvPr/>
            </p:nvSpPr>
            <p:spPr bwMode="auto">
              <a:xfrm flipH="1">
                <a:off x="1178" y="1202"/>
                <a:ext cx="18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06" name="Line 2786"/>
              <p:cNvSpPr>
                <a:spLocks noChangeShapeType="1"/>
              </p:cNvSpPr>
              <p:nvPr/>
            </p:nvSpPr>
            <p:spPr bwMode="auto">
              <a:xfrm flipH="1" flipV="1">
                <a:off x="1124" y="1247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05" name="Line 2785"/>
              <p:cNvSpPr>
                <a:spLocks noChangeShapeType="1"/>
              </p:cNvSpPr>
              <p:nvPr/>
            </p:nvSpPr>
            <p:spPr bwMode="auto">
              <a:xfrm flipH="1" flipV="1">
                <a:off x="1124" y="1247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04" name="Line 2784"/>
              <p:cNvSpPr>
                <a:spLocks noChangeShapeType="1"/>
              </p:cNvSpPr>
              <p:nvPr/>
            </p:nvSpPr>
            <p:spPr bwMode="auto">
              <a:xfrm flipH="1">
                <a:off x="1142" y="1256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03" name="Line 2783"/>
              <p:cNvSpPr>
                <a:spLocks noChangeShapeType="1"/>
              </p:cNvSpPr>
              <p:nvPr/>
            </p:nvSpPr>
            <p:spPr bwMode="auto">
              <a:xfrm flipH="1">
                <a:off x="1142" y="1256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02" name="Line 2782"/>
              <p:cNvSpPr>
                <a:spLocks noChangeShapeType="1"/>
              </p:cNvSpPr>
              <p:nvPr/>
            </p:nvSpPr>
            <p:spPr bwMode="auto">
              <a:xfrm flipV="1">
                <a:off x="926" y="807"/>
                <a:ext cx="1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01" name="Line 2781"/>
              <p:cNvSpPr>
                <a:spLocks noChangeShapeType="1"/>
              </p:cNvSpPr>
              <p:nvPr/>
            </p:nvSpPr>
            <p:spPr bwMode="auto">
              <a:xfrm>
                <a:off x="926" y="807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900" name="Line 2780"/>
              <p:cNvSpPr>
                <a:spLocks noChangeShapeType="1"/>
              </p:cNvSpPr>
              <p:nvPr/>
            </p:nvSpPr>
            <p:spPr bwMode="auto">
              <a:xfrm>
                <a:off x="971" y="807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99" name="Line 2779"/>
              <p:cNvSpPr>
                <a:spLocks noChangeShapeType="1"/>
              </p:cNvSpPr>
              <p:nvPr/>
            </p:nvSpPr>
            <p:spPr bwMode="auto">
              <a:xfrm>
                <a:off x="989" y="816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98" name="Line 2778"/>
              <p:cNvSpPr>
                <a:spLocks noChangeShapeType="1"/>
              </p:cNvSpPr>
              <p:nvPr/>
            </p:nvSpPr>
            <p:spPr bwMode="auto">
              <a:xfrm flipH="1">
                <a:off x="971" y="825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97" name="Line 2777"/>
              <p:cNvSpPr>
                <a:spLocks noChangeShapeType="1"/>
              </p:cNvSpPr>
              <p:nvPr/>
            </p:nvSpPr>
            <p:spPr bwMode="auto">
              <a:xfrm flipH="1">
                <a:off x="926" y="834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96" name="Line 2776"/>
              <p:cNvSpPr>
                <a:spLocks noChangeShapeType="1"/>
              </p:cNvSpPr>
              <p:nvPr/>
            </p:nvSpPr>
            <p:spPr bwMode="auto">
              <a:xfrm>
                <a:off x="935" y="834"/>
                <a:ext cx="54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95" name="Line 2775"/>
              <p:cNvSpPr>
                <a:spLocks noChangeShapeType="1"/>
              </p:cNvSpPr>
              <p:nvPr/>
            </p:nvSpPr>
            <p:spPr bwMode="auto">
              <a:xfrm flipV="1">
                <a:off x="1025" y="807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94" name="Line 2774"/>
              <p:cNvSpPr>
                <a:spLocks noChangeShapeType="1"/>
              </p:cNvSpPr>
              <p:nvPr/>
            </p:nvSpPr>
            <p:spPr bwMode="auto">
              <a:xfrm>
                <a:off x="1043" y="807"/>
                <a:ext cx="1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93" name="Line 2773"/>
              <p:cNvSpPr>
                <a:spLocks noChangeShapeType="1"/>
              </p:cNvSpPr>
              <p:nvPr/>
            </p:nvSpPr>
            <p:spPr bwMode="auto">
              <a:xfrm>
                <a:off x="1016" y="861"/>
                <a:ext cx="5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92" name="Line 2772"/>
              <p:cNvSpPr>
                <a:spLocks noChangeShapeType="1"/>
              </p:cNvSpPr>
              <p:nvPr/>
            </p:nvSpPr>
            <p:spPr bwMode="auto">
              <a:xfrm flipV="1">
                <a:off x="1106" y="807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91" name="Line 2771"/>
              <p:cNvSpPr>
                <a:spLocks noChangeShapeType="1"/>
              </p:cNvSpPr>
              <p:nvPr/>
            </p:nvSpPr>
            <p:spPr bwMode="auto">
              <a:xfrm>
                <a:off x="1124" y="807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90" name="Line 2770"/>
              <p:cNvSpPr>
                <a:spLocks noChangeShapeType="1"/>
              </p:cNvSpPr>
              <p:nvPr/>
            </p:nvSpPr>
            <p:spPr bwMode="auto">
              <a:xfrm>
                <a:off x="1142" y="807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89" name="Line 2769"/>
              <p:cNvSpPr>
                <a:spLocks noChangeShapeType="1"/>
              </p:cNvSpPr>
              <p:nvPr/>
            </p:nvSpPr>
            <p:spPr bwMode="auto">
              <a:xfrm>
                <a:off x="1160" y="816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88" name="Line 2768"/>
              <p:cNvSpPr>
                <a:spLocks noChangeShapeType="1"/>
              </p:cNvSpPr>
              <p:nvPr/>
            </p:nvSpPr>
            <p:spPr bwMode="auto">
              <a:xfrm flipH="1">
                <a:off x="1106" y="825"/>
                <a:ext cx="54" cy="3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87" name="Line 2767"/>
              <p:cNvSpPr>
                <a:spLocks noChangeShapeType="1"/>
              </p:cNvSpPr>
              <p:nvPr/>
            </p:nvSpPr>
            <p:spPr bwMode="auto">
              <a:xfrm>
                <a:off x="1106" y="861"/>
                <a:ext cx="5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86" name="Line 2766"/>
              <p:cNvSpPr>
                <a:spLocks noChangeShapeType="1"/>
              </p:cNvSpPr>
              <p:nvPr/>
            </p:nvSpPr>
            <p:spPr bwMode="auto">
              <a:xfrm flipV="1">
                <a:off x="1160" y="852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85" name="Line 2765"/>
              <p:cNvSpPr>
                <a:spLocks noChangeShapeType="1"/>
              </p:cNvSpPr>
              <p:nvPr/>
            </p:nvSpPr>
            <p:spPr bwMode="auto">
              <a:xfrm>
                <a:off x="1016" y="655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84" name="Line 2764"/>
              <p:cNvSpPr>
                <a:spLocks noChangeShapeType="1"/>
              </p:cNvSpPr>
              <p:nvPr/>
            </p:nvSpPr>
            <p:spPr bwMode="auto">
              <a:xfrm>
                <a:off x="1016" y="655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83" name="Line 2763"/>
              <p:cNvSpPr>
                <a:spLocks noChangeShapeType="1"/>
              </p:cNvSpPr>
              <p:nvPr/>
            </p:nvSpPr>
            <p:spPr bwMode="auto">
              <a:xfrm flipH="1">
                <a:off x="1025" y="673"/>
                <a:ext cx="11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82" name="Line 2762"/>
              <p:cNvSpPr>
                <a:spLocks noChangeShapeType="1"/>
              </p:cNvSpPr>
              <p:nvPr/>
            </p:nvSpPr>
            <p:spPr bwMode="auto">
              <a:xfrm flipV="1">
                <a:off x="1016" y="76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81" name="Line 2761"/>
              <p:cNvSpPr>
                <a:spLocks noChangeShapeType="1"/>
              </p:cNvSpPr>
              <p:nvPr/>
            </p:nvSpPr>
            <p:spPr bwMode="auto">
              <a:xfrm flipV="1">
                <a:off x="1016" y="76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80" name="Line 2760"/>
              <p:cNvSpPr>
                <a:spLocks noChangeShapeType="1"/>
              </p:cNvSpPr>
              <p:nvPr/>
            </p:nvSpPr>
            <p:spPr bwMode="auto">
              <a:xfrm flipH="1">
                <a:off x="1025" y="762"/>
                <a:ext cx="11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79" name="Line 2759"/>
              <p:cNvSpPr>
                <a:spLocks noChangeShapeType="1"/>
              </p:cNvSpPr>
              <p:nvPr/>
            </p:nvSpPr>
            <p:spPr bwMode="auto">
              <a:xfrm flipH="1">
                <a:off x="1025" y="762"/>
                <a:ext cx="11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78" name="Line 2758"/>
              <p:cNvSpPr>
                <a:spLocks noChangeShapeType="1"/>
              </p:cNvSpPr>
              <p:nvPr/>
            </p:nvSpPr>
            <p:spPr bwMode="auto">
              <a:xfrm flipH="1">
                <a:off x="1025" y="673"/>
                <a:ext cx="11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77" name="Line 2757"/>
              <p:cNvSpPr>
                <a:spLocks noChangeShapeType="1"/>
              </p:cNvSpPr>
              <p:nvPr/>
            </p:nvSpPr>
            <p:spPr bwMode="auto">
              <a:xfrm>
                <a:off x="953" y="718"/>
                <a:ext cx="18" cy="5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76" name="Line 2756"/>
              <p:cNvSpPr>
                <a:spLocks noChangeShapeType="1"/>
              </p:cNvSpPr>
              <p:nvPr/>
            </p:nvSpPr>
            <p:spPr bwMode="auto">
              <a:xfrm>
                <a:off x="953" y="718"/>
                <a:ext cx="18" cy="5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75" name="Oval 2755"/>
              <p:cNvSpPr>
                <a:spLocks noChangeArrowheads="1"/>
              </p:cNvSpPr>
              <p:nvPr/>
            </p:nvSpPr>
            <p:spPr bwMode="auto">
              <a:xfrm>
                <a:off x="800" y="691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74" name="Line 2754"/>
              <p:cNvSpPr>
                <a:spLocks noChangeShapeType="1"/>
              </p:cNvSpPr>
              <p:nvPr/>
            </p:nvSpPr>
            <p:spPr bwMode="auto">
              <a:xfrm>
                <a:off x="971" y="771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73" name="Line 2753"/>
              <p:cNvSpPr>
                <a:spLocks noChangeShapeType="1"/>
              </p:cNvSpPr>
              <p:nvPr/>
            </p:nvSpPr>
            <p:spPr bwMode="auto">
              <a:xfrm>
                <a:off x="971" y="771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72" name="Line 2752"/>
              <p:cNvSpPr>
                <a:spLocks noChangeShapeType="1"/>
              </p:cNvSpPr>
              <p:nvPr/>
            </p:nvSpPr>
            <p:spPr bwMode="auto">
              <a:xfrm>
                <a:off x="971" y="655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71" name="Line 2751"/>
              <p:cNvSpPr>
                <a:spLocks noChangeShapeType="1"/>
              </p:cNvSpPr>
              <p:nvPr/>
            </p:nvSpPr>
            <p:spPr bwMode="auto">
              <a:xfrm>
                <a:off x="971" y="655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70" name="Line 2750"/>
              <p:cNvSpPr>
                <a:spLocks noChangeShapeType="1"/>
              </p:cNvSpPr>
              <p:nvPr/>
            </p:nvSpPr>
            <p:spPr bwMode="auto">
              <a:xfrm flipV="1">
                <a:off x="953" y="655"/>
                <a:ext cx="18" cy="6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69" name="Line 2749"/>
              <p:cNvSpPr>
                <a:spLocks noChangeShapeType="1"/>
              </p:cNvSpPr>
              <p:nvPr/>
            </p:nvSpPr>
            <p:spPr bwMode="auto">
              <a:xfrm flipV="1">
                <a:off x="953" y="655"/>
                <a:ext cx="18" cy="6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68" name="Line 2748"/>
              <p:cNvSpPr>
                <a:spLocks noChangeShapeType="1"/>
              </p:cNvSpPr>
              <p:nvPr/>
            </p:nvSpPr>
            <p:spPr bwMode="auto">
              <a:xfrm flipH="1">
                <a:off x="908" y="718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67" name="Oval 2747"/>
              <p:cNvSpPr>
                <a:spLocks noChangeArrowheads="1"/>
              </p:cNvSpPr>
              <p:nvPr/>
            </p:nvSpPr>
            <p:spPr bwMode="auto">
              <a:xfrm>
                <a:off x="1313" y="691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66" name="Line 2746"/>
              <p:cNvSpPr>
                <a:spLocks noChangeShapeType="1"/>
              </p:cNvSpPr>
              <p:nvPr/>
            </p:nvSpPr>
            <p:spPr bwMode="auto">
              <a:xfrm flipH="1">
                <a:off x="1196" y="718"/>
                <a:ext cx="18" cy="5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65" name="Line 2745"/>
              <p:cNvSpPr>
                <a:spLocks noChangeShapeType="1"/>
              </p:cNvSpPr>
              <p:nvPr/>
            </p:nvSpPr>
            <p:spPr bwMode="auto">
              <a:xfrm flipH="1">
                <a:off x="1196" y="718"/>
                <a:ext cx="18" cy="5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64" name="Line 2744"/>
              <p:cNvSpPr>
                <a:spLocks noChangeShapeType="1"/>
              </p:cNvSpPr>
              <p:nvPr/>
            </p:nvSpPr>
            <p:spPr bwMode="auto">
              <a:xfrm flipH="1" flipV="1">
                <a:off x="1142" y="762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63" name="Line 2743"/>
              <p:cNvSpPr>
                <a:spLocks noChangeShapeType="1"/>
              </p:cNvSpPr>
              <p:nvPr/>
            </p:nvSpPr>
            <p:spPr bwMode="auto">
              <a:xfrm flipH="1" flipV="1">
                <a:off x="1142" y="762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62" name="Line 2742"/>
              <p:cNvSpPr>
                <a:spLocks noChangeShapeType="1"/>
              </p:cNvSpPr>
              <p:nvPr/>
            </p:nvSpPr>
            <p:spPr bwMode="auto">
              <a:xfrm flipH="1">
                <a:off x="1160" y="771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61" name="Line 2741"/>
              <p:cNvSpPr>
                <a:spLocks noChangeShapeType="1"/>
              </p:cNvSpPr>
              <p:nvPr/>
            </p:nvSpPr>
            <p:spPr bwMode="auto">
              <a:xfrm flipH="1">
                <a:off x="1160" y="771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60" name="Line 2740"/>
              <p:cNvSpPr>
                <a:spLocks noChangeShapeType="1"/>
              </p:cNvSpPr>
              <p:nvPr/>
            </p:nvSpPr>
            <p:spPr bwMode="auto">
              <a:xfrm>
                <a:off x="1214" y="718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59" name="Line 2739"/>
              <p:cNvSpPr>
                <a:spLocks noChangeShapeType="1"/>
              </p:cNvSpPr>
              <p:nvPr/>
            </p:nvSpPr>
            <p:spPr bwMode="auto">
              <a:xfrm flipH="1" flipV="1">
                <a:off x="1196" y="655"/>
                <a:ext cx="18" cy="6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58" name="Line 2738"/>
              <p:cNvSpPr>
                <a:spLocks noChangeShapeType="1"/>
              </p:cNvSpPr>
              <p:nvPr/>
            </p:nvSpPr>
            <p:spPr bwMode="auto">
              <a:xfrm flipH="1" flipV="1">
                <a:off x="1196" y="655"/>
                <a:ext cx="18" cy="6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57" name="Line 2737"/>
              <p:cNvSpPr>
                <a:spLocks noChangeShapeType="1"/>
              </p:cNvSpPr>
              <p:nvPr/>
            </p:nvSpPr>
            <p:spPr bwMode="auto">
              <a:xfrm flipH="1">
                <a:off x="1142" y="655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56" name="Line 2736"/>
              <p:cNvSpPr>
                <a:spLocks noChangeShapeType="1"/>
              </p:cNvSpPr>
              <p:nvPr/>
            </p:nvSpPr>
            <p:spPr bwMode="auto">
              <a:xfrm flipH="1">
                <a:off x="1142" y="655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55" name="Line 2735"/>
              <p:cNvSpPr>
                <a:spLocks noChangeShapeType="1"/>
              </p:cNvSpPr>
              <p:nvPr/>
            </p:nvSpPr>
            <p:spPr bwMode="auto">
              <a:xfrm flipH="1">
                <a:off x="1160" y="655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54" name="Line 2734"/>
              <p:cNvSpPr>
                <a:spLocks noChangeShapeType="1"/>
              </p:cNvSpPr>
              <p:nvPr/>
            </p:nvSpPr>
            <p:spPr bwMode="auto">
              <a:xfrm flipH="1">
                <a:off x="1160" y="655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53" name="Line 2733"/>
              <p:cNvSpPr>
                <a:spLocks noChangeShapeType="1"/>
              </p:cNvSpPr>
              <p:nvPr/>
            </p:nvSpPr>
            <p:spPr bwMode="auto">
              <a:xfrm flipV="1">
                <a:off x="926" y="619"/>
                <a:ext cx="1" cy="4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52" name="Line 2732"/>
              <p:cNvSpPr>
                <a:spLocks noChangeShapeType="1"/>
              </p:cNvSpPr>
              <p:nvPr/>
            </p:nvSpPr>
            <p:spPr bwMode="auto">
              <a:xfrm>
                <a:off x="926" y="619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51" name="Line 2731"/>
              <p:cNvSpPr>
                <a:spLocks noChangeShapeType="1"/>
              </p:cNvSpPr>
              <p:nvPr/>
            </p:nvSpPr>
            <p:spPr bwMode="auto">
              <a:xfrm>
                <a:off x="971" y="619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50" name="Line 2730"/>
              <p:cNvSpPr>
                <a:spLocks noChangeShapeType="1"/>
              </p:cNvSpPr>
              <p:nvPr/>
            </p:nvSpPr>
            <p:spPr bwMode="auto">
              <a:xfrm>
                <a:off x="989" y="628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49" name="Line 2729"/>
              <p:cNvSpPr>
                <a:spLocks noChangeShapeType="1"/>
              </p:cNvSpPr>
              <p:nvPr/>
            </p:nvSpPr>
            <p:spPr bwMode="auto">
              <a:xfrm flipH="1">
                <a:off x="971" y="628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48" name="Line 2728"/>
              <p:cNvSpPr>
                <a:spLocks noChangeShapeType="1"/>
              </p:cNvSpPr>
              <p:nvPr/>
            </p:nvSpPr>
            <p:spPr bwMode="auto">
              <a:xfrm flipH="1">
                <a:off x="926" y="637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47" name="Line 2727"/>
              <p:cNvSpPr>
                <a:spLocks noChangeShapeType="1"/>
              </p:cNvSpPr>
              <p:nvPr/>
            </p:nvSpPr>
            <p:spPr bwMode="auto">
              <a:xfrm>
                <a:off x="935" y="637"/>
                <a:ext cx="54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46" name="Line 2726"/>
              <p:cNvSpPr>
                <a:spLocks noChangeShapeType="1"/>
              </p:cNvSpPr>
              <p:nvPr/>
            </p:nvSpPr>
            <p:spPr bwMode="auto">
              <a:xfrm flipV="1">
                <a:off x="1025" y="619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45" name="Line 2725"/>
              <p:cNvSpPr>
                <a:spLocks noChangeShapeType="1"/>
              </p:cNvSpPr>
              <p:nvPr/>
            </p:nvSpPr>
            <p:spPr bwMode="auto">
              <a:xfrm>
                <a:off x="1043" y="619"/>
                <a:ext cx="1" cy="4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44" name="Line 2724"/>
              <p:cNvSpPr>
                <a:spLocks noChangeShapeType="1"/>
              </p:cNvSpPr>
              <p:nvPr/>
            </p:nvSpPr>
            <p:spPr bwMode="auto">
              <a:xfrm>
                <a:off x="1016" y="664"/>
                <a:ext cx="5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43" name="Line 2723"/>
              <p:cNvSpPr>
                <a:spLocks noChangeShapeType="1"/>
              </p:cNvSpPr>
              <p:nvPr/>
            </p:nvSpPr>
            <p:spPr bwMode="auto">
              <a:xfrm flipV="1">
                <a:off x="1115" y="619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42" name="Line 2722"/>
              <p:cNvSpPr>
                <a:spLocks noChangeShapeType="1"/>
              </p:cNvSpPr>
              <p:nvPr/>
            </p:nvSpPr>
            <p:spPr bwMode="auto">
              <a:xfrm>
                <a:off x="1133" y="619"/>
                <a:ext cx="1" cy="4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41" name="Line 2721"/>
              <p:cNvSpPr>
                <a:spLocks noChangeShapeType="1"/>
              </p:cNvSpPr>
              <p:nvPr/>
            </p:nvSpPr>
            <p:spPr bwMode="auto">
              <a:xfrm>
                <a:off x="1106" y="664"/>
                <a:ext cx="5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</p:grpSp>
        <p:grpSp>
          <p:nvGrpSpPr>
            <p:cNvPr id="7639" name="Group 2519"/>
            <p:cNvGrpSpPr>
              <a:grpSpLocks/>
            </p:cNvGrpSpPr>
            <p:nvPr/>
          </p:nvGrpSpPr>
          <p:grpSpPr bwMode="auto">
            <a:xfrm>
              <a:off x="45" y="63"/>
              <a:ext cx="3542" cy="1947"/>
              <a:chOff x="45" y="63"/>
              <a:chExt cx="3542" cy="1947"/>
            </a:xfrm>
            <a:grpFill/>
          </p:grpSpPr>
          <p:sp>
            <p:nvSpPr>
              <p:cNvPr id="7839" name="Line 2719"/>
              <p:cNvSpPr>
                <a:spLocks noChangeShapeType="1"/>
              </p:cNvSpPr>
              <p:nvPr/>
            </p:nvSpPr>
            <p:spPr bwMode="auto">
              <a:xfrm flipV="1">
                <a:off x="1016" y="565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38" name="Line 2718"/>
              <p:cNvSpPr>
                <a:spLocks noChangeShapeType="1"/>
              </p:cNvSpPr>
              <p:nvPr/>
            </p:nvSpPr>
            <p:spPr bwMode="auto">
              <a:xfrm flipV="1">
                <a:off x="1016" y="565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37" name="Line 2717"/>
              <p:cNvSpPr>
                <a:spLocks noChangeShapeType="1"/>
              </p:cNvSpPr>
              <p:nvPr/>
            </p:nvSpPr>
            <p:spPr bwMode="auto">
              <a:xfrm flipH="1">
                <a:off x="1025" y="565"/>
                <a:ext cx="11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36" name="Line 2716"/>
              <p:cNvSpPr>
                <a:spLocks noChangeShapeType="1"/>
              </p:cNvSpPr>
              <p:nvPr/>
            </p:nvSpPr>
            <p:spPr bwMode="auto">
              <a:xfrm flipH="1">
                <a:off x="1025" y="484"/>
                <a:ext cx="11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35" name="Line 2715"/>
              <p:cNvSpPr>
                <a:spLocks noChangeShapeType="1"/>
              </p:cNvSpPr>
              <p:nvPr/>
            </p:nvSpPr>
            <p:spPr bwMode="auto">
              <a:xfrm>
                <a:off x="1016" y="466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34" name="Line 2714"/>
              <p:cNvSpPr>
                <a:spLocks noChangeShapeType="1"/>
              </p:cNvSpPr>
              <p:nvPr/>
            </p:nvSpPr>
            <p:spPr bwMode="auto">
              <a:xfrm>
                <a:off x="1016" y="466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33" name="Line 2713"/>
              <p:cNvSpPr>
                <a:spLocks noChangeShapeType="1"/>
              </p:cNvSpPr>
              <p:nvPr/>
            </p:nvSpPr>
            <p:spPr bwMode="auto">
              <a:xfrm flipH="1">
                <a:off x="1025" y="565"/>
                <a:ext cx="11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32" name="Line 2712"/>
              <p:cNvSpPr>
                <a:spLocks noChangeShapeType="1"/>
              </p:cNvSpPr>
              <p:nvPr/>
            </p:nvSpPr>
            <p:spPr bwMode="auto">
              <a:xfrm flipH="1">
                <a:off x="1025" y="484"/>
                <a:ext cx="11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31" name="Line 2711"/>
              <p:cNvSpPr>
                <a:spLocks noChangeShapeType="1"/>
              </p:cNvSpPr>
              <p:nvPr/>
            </p:nvSpPr>
            <p:spPr bwMode="auto">
              <a:xfrm flipV="1">
                <a:off x="953" y="466"/>
                <a:ext cx="18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30" name="Line 2710"/>
              <p:cNvSpPr>
                <a:spLocks noChangeShapeType="1"/>
              </p:cNvSpPr>
              <p:nvPr/>
            </p:nvSpPr>
            <p:spPr bwMode="auto">
              <a:xfrm flipV="1">
                <a:off x="953" y="466"/>
                <a:ext cx="18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29" name="Line 2709"/>
              <p:cNvSpPr>
                <a:spLocks noChangeShapeType="1"/>
              </p:cNvSpPr>
              <p:nvPr/>
            </p:nvSpPr>
            <p:spPr bwMode="auto">
              <a:xfrm>
                <a:off x="971" y="466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28" name="Line 2708"/>
              <p:cNvSpPr>
                <a:spLocks noChangeShapeType="1"/>
              </p:cNvSpPr>
              <p:nvPr/>
            </p:nvSpPr>
            <p:spPr bwMode="auto">
              <a:xfrm>
                <a:off x="971" y="466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27" name="Line 2707"/>
              <p:cNvSpPr>
                <a:spLocks noChangeShapeType="1"/>
              </p:cNvSpPr>
              <p:nvPr/>
            </p:nvSpPr>
            <p:spPr bwMode="auto">
              <a:xfrm>
                <a:off x="953" y="520"/>
                <a:ext cx="18" cy="6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26" name="Line 2706"/>
              <p:cNvSpPr>
                <a:spLocks noChangeShapeType="1"/>
              </p:cNvSpPr>
              <p:nvPr/>
            </p:nvSpPr>
            <p:spPr bwMode="auto">
              <a:xfrm>
                <a:off x="953" y="520"/>
                <a:ext cx="18" cy="6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25" name="Line 2705"/>
              <p:cNvSpPr>
                <a:spLocks noChangeShapeType="1"/>
              </p:cNvSpPr>
              <p:nvPr/>
            </p:nvSpPr>
            <p:spPr bwMode="auto">
              <a:xfrm>
                <a:off x="971" y="583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24" name="Line 2704"/>
              <p:cNvSpPr>
                <a:spLocks noChangeShapeType="1"/>
              </p:cNvSpPr>
              <p:nvPr/>
            </p:nvSpPr>
            <p:spPr bwMode="auto">
              <a:xfrm>
                <a:off x="971" y="583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23" name="Line 2703"/>
              <p:cNvSpPr>
                <a:spLocks noChangeShapeType="1"/>
              </p:cNvSpPr>
              <p:nvPr/>
            </p:nvSpPr>
            <p:spPr bwMode="auto">
              <a:xfrm flipH="1">
                <a:off x="908" y="520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22" name="Oval 2702"/>
              <p:cNvSpPr>
                <a:spLocks noChangeArrowheads="1"/>
              </p:cNvSpPr>
              <p:nvPr/>
            </p:nvSpPr>
            <p:spPr bwMode="auto">
              <a:xfrm>
                <a:off x="800" y="493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21" name="Line 2701"/>
              <p:cNvSpPr>
                <a:spLocks noChangeShapeType="1"/>
              </p:cNvSpPr>
              <p:nvPr/>
            </p:nvSpPr>
            <p:spPr bwMode="auto">
              <a:xfrm flipH="1" flipV="1">
                <a:off x="1196" y="466"/>
                <a:ext cx="18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20" name="Line 2700"/>
              <p:cNvSpPr>
                <a:spLocks noChangeShapeType="1"/>
              </p:cNvSpPr>
              <p:nvPr/>
            </p:nvSpPr>
            <p:spPr bwMode="auto">
              <a:xfrm flipH="1" flipV="1">
                <a:off x="1196" y="466"/>
                <a:ext cx="18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19" name="Line 2699"/>
              <p:cNvSpPr>
                <a:spLocks noChangeShapeType="1"/>
              </p:cNvSpPr>
              <p:nvPr/>
            </p:nvSpPr>
            <p:spPr bwMode="auto">
              <a:xfrm flipH="1">
                <a:off x="1142" y="466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18" name="Line 2698"/>
              <p:cNvSpPr>
                <a:spLocks noChangeShapeType="1"/>
              </p:cNvSpPr>
              <p:nvPr/>
            </p:nvSpPr>
            <p:spPr bwMode="auto">
              <a:xfrm flipH="1">
                <a:off x="1142" y="466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17" name="Line 2697"/>
              <p:cNvSpPr>
                <a:spLocks noChangeShapeType="1"/>
              </p:cNvSpPr>
              <p:nvPr/>
            </p:nvSpPr>
            <p:spPr bwMode="auto">
              <a:xfrm flipH="1">
                <a:off x="1160" y="466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16" name="Line 2696"/>
              <p:cNvSpPr>
                <a:spLocks noChangeShapeType="1"/>
              </p:cNvSpPr>
              <p:nvPr/>
            </p:nvSpPr>
            <p:spPr bwMode="auto">
              <a:xfrm flipH="1">
                <a:off x="1160" y="466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15" name="Oval 2695"/>
              <p:cNvSpPr>
                <a:spLocks noChangeArrowheads="1"/>
              </p:cNvSpPr>
              <p:nvPr/>
            </p:nvSpPr>
            <p:spPr bwMode="auto">
              <a:xfrm>
                <a:off x="1313" y="493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14" name="Line 2694"/>
              <p:cNvSpPr>
                <a:spLocks noChangeShapeType="1"/>
              </p:cNvSpPr>
              <p:nvPr/>
            </p:nvSpPr>
            <p:spPr bwMode="auto">
              <a:xfrm flipH="1">
                <a:off x="1196" y="520"/>
                <a:ext cx="18" cy="6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13" name="Line 2693"/>
              <p:cNvSpPr>
                <a:spLocks noChangeShapeType="1"/>
              </p:cNvSpPr>
              <p:nvPr/>
            </p:nvSpPr>
            <p:spPr bwMode="auto">
              <a:xfrm flipH="1">
                <a:off x="1196" y="520"/>
                <a:ext cx="18" cy="6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12" name="Line 2692"/>
              <p:cNvSpPr>
                <a:spLocks noChangeShapeType="1"/>
              </p:cNvSpPr>
              <p:nvPr/>
            </p:nvSpPr>
            <p:spPr bwMode="auto">
              <a:xfrm flipH="1" flipV="1">
                <a:off x="1142" y="565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11" name="Line 2691"/>
              <p:cNvSpPr>
                <a:spLocks noChangeShapeType="1"/>
              </p:cNvSpPr>
              <p:nvPr/>
            </p:nvSpPr>
            <p:spPr bwMode="auto">
              <a:xfrm flipH="1" flipV="1">
                <a:off x="1142" y="565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10" name="Line 2690"/>
              <p:cNvSpPr>
                <a:spLocks noChangeShapeType="1"/>
              </p:cNvSpPr>
              <p:nvPr/>
            </p:nvSpPr>
            <p:spPr bwMode="auto">
              <a:xfrm flipH="1">
                <a:off x="1160" y="583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09" name="Line 2689"/>
              <p:cNvSpPr>
                <a:spLocks noChangeShapeType="1"/>
              </p:cNvSpPr>
              <p:nvPr/>
            </p:nvSpPr>
            <p:spPr bwMode="auto">
              <a:xfrm flipH="1">
                <a:off x="1160" y="583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08" name="Line 2688"/>
              <p:cNvSpPr>
                <a:spLocks noChangeShapeType="1"/>
              </p:cNvSpPr>
              <p:nvPr/>
            </p:nvSpPr>
            <p:spPr bwMode="auto">
              <a:xfrm>
                <a:off x="1214" y="520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07" name="Line 2687"/>
              <p:cNvSpPr>
                <a:spLocks noChangeShapeType="1"/>
              </p:cNvSpPr>
              <p:nvPr/>
            </p:nvSpPr>
            <p:spPr bwMode="auto">
              <a:xfrm flipV="1">
                <a:off x="809" y="915"/>
                <a:ext cx="1" cy="278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06" name="Line 2686"/>
              <p:cNvSpPr>
                <a:spLocks noChangeShapeType="1"/>
              </p:cNvSpPr>
              <p:nvPr/>
            </p:nvSpPr>
            <p:spPr bwMode="auto">
              <a:xfrm flipV="1">
                <a:off x="827" y="718"/>
                <a:ext cx="1" cy="332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05" name="Line 2685"/>
              <p:cNvSpPr>
                <a:spLocks noChangeShapeType="1"/>
              </p:cNvSpPr>
              <p:nvPr/>
            </p:nvSpPr>
            <p:spPr bwMode="auto">
              <a:xfrm>
                <a:off x="827" y="1050"/>
                <a:ext cx="99" cy="98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04" name="Line 2684"/>
              <p:cNvSpPr>
                <a:spLocks noChangeShapeType="1"/>
              </p:cNvSpPr>
              <p:nvPr/>
            </p:nvSpPr>
            <p:spPr bwMode="auto">
              <a:xfrm flipV="1">
                <a:off x="297" y="727"/>
                <a:ext cx="1" cy="699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03" name="Line 2683"/>
              <p:cNvSpPr>
                <a:spLocks noChangeShapeType="1"/>
              </p:cNvSpPr>
              <p:nvPr/>
            </p:nvSpPr>
            <p:spPr bwMode="auto">
              <a:xfrm flipV="1">
                <a:off x="45" y="1014"/>
                <a:ext cx="1" cy="80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02" name="Line 2682"/>
              <p:cNvSpPr>
                <a:spLocks noChangeShapeType="1"/>
              </p:cNvSpPr>
              <p:nvPr/>
            </p:nvSpPr>
            <p:spPr bwMode="auto">
              <a:xfrm>
                <a:off x="45" y="1014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01" name="Line 2681"/>
              <p:cNvSpPr>
                <a:spLocks noChangeShapeType="1"/>
              </p:cNvSpPr>
              <p:nvPr/>
            </p:nvSpPr>
            <p:spPr bwMode="auto">
              <a:xfrm>
                <a:off x="72" y="1014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800" name="Line 2680"/>
              <p:cNvSpPr>
                <a:spLocks noChangeShapeType="1"/>
              </p:cNvSpPr>
              <p:nvPr/>
            </p:nvSpPr>
            <p:spPr bwMode="auto">
              <a:xfrm>
                <a:off x="90" y="1032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99" name="Line 2679"/>
              <p:cNvSpPr>
                <a:spLocks noChangeShapeType="1"/>
              </p:cNvSpPr>
              <p:nvPr/>
            </p:nvSpPr>
            <p:spPr bwMode="auto">
              <a:xfrm flipH="1">
                <a:off x="72" y="1041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98" name="Line 2678"/>
              <p:cNvSpPr>
                <a:spLocks noChangeShapeType="1"/>
              </p:cNvSpPr>
              <p:nvPr/>
            </p:nvSpPr>
            <p:spPr bwMode="auto">
              <a:xfrm flipH="1">
                <a:off x="45" y="1059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97" name="Line 2677"/>
              <p:cNvSpPr>
                <a:spLocks noChangeShapeType="1"/>
              </p:cNvSpPr>
              <p:nvPr/>
            </p:nvSpPr>
            <p:spPr bwMode="auto">
              <a:xfrm>
                <a:off x="54" y="1059"/>
                <a:ext cx="36" cy="3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96" name="Line 2676"/>
              <p:cNvSpPr>
                <a:spLocks noChangeShapeType="1"/>
              </p:cNvSpPr>
              <p:nvPr/>
            </p:nvSpPr>
            <p:spPr bwMode="auto">
              <a:xfrm>
                <a:off x="117" y="1094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95" name="Line 2675"/>
              <p:cNvSpPr>
                <a:spLocks noChangeShapeType="1"/>
              </p:cNvSpPr>
              <p:nvPr/>
            </p:nvSpPr>
            <p:spPr bwMode="auto">
              <a:xfrm flipV="1">
                <a:off x="153" y="108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94" name="Line 2674"/>
              <p:cNvSpPr>
                <a:spLocks noChangeShapeType="1"/>
              </p:cNvSpPr>
              <p:nvPr/>
            </p:nvSpPr>
            <p:spPr bwMode="auto">
              <a:xfrm flipV="1">
                <a:off x="162" y="1076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93" name="Line 2673"/>
              <p:cNvSpPr>
                <a:spLocks noChangeShapeType="1"/>
              </p:cNvSpPr>
              <p:nvPr/>
            </p:nvSpPr>
            <p:spPr bwMode="auto">
              <a:xfrm flipH="1" flipV="1">
                <a:off x="153" y="1059"/>
                <a:ext cx="9" cy="1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92" name="Line 2672"/>
              <p:cNvSpPr>
                <a:spLocks noChangeShapeType="1"/>
              </p:cNvSpPr>
              <p:nvPr/>
            </p:nvSpPr>
            <p:spPr bwMode="auto">
              <a:xfrm flipV="1">
                <a:off x="153" y="1041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91" name="Line 2671"/>
              <p:cNvSpPr>
                <a:spLocks noChangeShapeType="1"/>
              </p:cNvSpPr>
              <p:nvPr/>
            </p:nvSpPr>
            <p:spPr bwMode="auto">
              <a:xfrm flipV="1">
                <a:off x="162" y="1032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90" name="Line 2670"/>
              <p:cNvSpPr>
                <a:spLocks noChangeShapeType="1"/>
              </p:cNvSpPr>
              <p:nvPr/>
            </p:nvSpPr>
            <p:spPr bwMode="auto">
              <a:xfrm flipH="1" flipV="1">
                <a:off x="153" y="1014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89" name="Line 2669"/>
              <p:cNvSpPr>
                <a:spLocks noChangeShapeType="1"/>
              </p:cNvSpPr>
              <p:nvPr/>
            </p:nvSpPr>
            <p:spPr bwMode="auto">
              <a:xfrm flipH="1">
                <a:off x="126" y="1014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88" name="Line 2668"/>
              <p:cNvSpPr>
                <a:spLocks noChangeShapeType="1"/>
              </p:cNvSpPr>
              <p:nvPr/>
            </p:nvSpPr>
            <p:spPr bwMode="auto">
              <a:xfrm flipH="1">
                <a:off x="117" y="101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87" name="Line 2667"/>
              <p:cNvSpPr>
                <a:spLocks noChangeShapeType="1"/>
              </p:cNvSpPr>
              <p:nvPr/>
            </p:nvSpPr>
            <p:spPr bwMode="auto">
              <a:xfrm>
                <a:off x="126" y="1059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86" name="Line 2666"/>
              <p:cNvSpPr>
                <a:spLocks noChangeShapeType="1"/>
              </p:cNvSpPr>
              <p:nvPr/>
            </p:nvSpPr>
            <p:spPr bwMode="auto">
              <a:xfrm>
                <a:off x="126" y="1014"/>
                <a:ext cx="1" cy="80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85" name="Line 2665"/>
              <p:cNvSpPr>
                <a:spLocks noChangeShapeType="1"/>
              </p:cNvSpPr>
              <p:nvPr/>
            </p:nvSpPr>
            <p:spPr bwMode="auto">
              <a:xfrm flipV="1">
                <a:off x="198" y="1014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84" name="Line 2664"/>
              <p:cNvSpPr>
                <a:spLocks noChangeShapeType="1"/>
              </p:cNvSpPr>
              <p:nvPr/>
            </p:nvSpPr>
            <p:spPr bwMode="auto">
              <a:xfrm>
                <a:off x="216" y="1014"/>
                <a:ext cx="1" cy="80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83" name="Line 2663"/>
              <p:cNvSpPr>
                <a:spLocks noChangeShapeType="1"/>
              </p:cNvSpPr>
              <p:nvPr/>
            </p:nvSpPr>
            <p:spPr bwMode="auto">
              <a:xfrm>
                <a:off x="189" y="1094"/>
                <a:ext cx="5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82" name="Line 2662"/>
              <p:cNvSpPr>
                <a:spLocks noChangeShapeType="1"/>
              </p:cNvSpPr>
              <p:nvPr/>
            </p:nvSpPr>
            <p:spPr bwMode="auto">
              <a:xfrm>
                <a:off x="333" y="1355"/>
                <a:ext cx="467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81" name="Line 2661"/>
              <p:cNvSpPr>
                <a:spLocks noChangeShapeType="1"/>
              </p:cNvSpPr>
              <p:nvPr/>
            </p:nvSpPr>
            <p:spPr bwMode="auto">
              <a:xfrm flipH="1">
                <a:off x="279" y="1579"/>
                <a:ext cx="5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80" name="Line 2660"/>
              <p:cNvSpPr>
                <a:spLocks noChangeShapeType="1"/>
              </p:cNvSpPr>
              <p:nvPr/>
            </p:nvSpPr>
            <p:spPr bwMode="auto">
              <a:xfrm flipV="1">
                <a:off x="279" y="1534"/>
                <a:ext cx="1" cy="4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79" name="Line 2659"/>
              <p:cNvSpPr>
                <a:spLocks noChangeShapeType="1"/>
              </p:cNvSpPr>
              <p:nvPr/>
            </p:nvSpPr>
            <p:spPr bwMode="auto">
              <a:xfrm flipV="1">
                <a:off x="279" y="1516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78" name="Line 2658"/>
              <p:cNvSpPr>
                <a:spLocks noChangeShapeType="1"/>
              </p:cNvSpPr>
              <p:nvPr/>
            </p:nvSpPr>
            <p:spPr bwMode="auto">
              <a:xfrm>
                <a:off x="288" y="1516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77" name="Line 2657"/>
              <p:cNvSpPr>
                <a:spLocks noChangeShapeType="1"/>
              </p:cNvSpPr>
              <p:nvPr/>
            </p:nvSpPr>
            <p:spPr bwMode="auto">
              <a:xfrm>
                <a:off x="297" y="1516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76" name="Line 2656"/>
              <p:cNvSpPr>
                <a:spLocks noChangeShapeType="1"/>
              </p:cNvSpPr>
              <p:nvPr/>
            </p:nvSpPr>
            <p:spPr bwMode="auto">
              <a:xfrm>
                <a:off x="306" y="1534"/>
                <a:ext cx="1" cy="4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75" name="Line 2655"/>
              <p:cNvSpPr>
                <a:spLocks noChangeShapeType="1"/>
              </p:cNvSpPr>
              <p:nvPr/>
            </p:nvSpPr>
            <p:spPr bwMode="auto">
              <a:xfrm flipV="1">
                <a:off x="306" y="1516"/>
                <a:ext cx="27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74" name="Line 2654"/>
              <p:cNvSpPr>
                <a:spLocks noChangeShapeType="1"/>
              </p:cNvSpPr>
              <p:nvPr/>
            </p:nvSpPr>
            <p:spPr bwMode="auto">
              <a:xfrm flipV="1">
                <a:off x="333" y="1453"/>
                <a:ext cx="1" cy="3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73" name="Line 2653"/>
              <p:cNvSpPr>
                <a:spLocks noChangeShapeType="1"/>
              </p:cNvSpPr>
              <p:nvPr/>
            </p:nvSpPr>
            <p:spPr bwMode="auto">
              <a:xfrm flipH="1" flipV="1">
                <a:off x="324" y="1435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72" name="Line 2652"/>
              <p:cNvSpPr>
                <a:spLocks noChangeShapeType="1"/>
              </p:cNvSpPr>
              <p:nvPr/>
            </p:nvSpPr>
            <p:spPr bwMode="auto">
              <a:xfrm flipH="1">
                <a:off x="315" y="1435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71" name="Line 2651"/>
              <p:cNvSpPr>
                <a:spLocks noChangeShapeType="1"/>
              </p:cNvSpPr>
              <p:nvPr/>
            </p:nvSpPr>
            <p:spPr bwMode="auto">
              <a:xfrm flipH="1">
                <a:off x="306" y="1435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70" name="Line 2650"/>
              <p:cNvSpPr>
                <a:spLocks noChangeShapeType="1"/>
              </p:cNvSpPr>
              <p:nvPr/>
            </p:nvSpPr>
            <p:spPr bwMode="auto">
              <a:xfrm flipH="1" flipV="1">
                <a:off x="297" y="1435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69" name="Line 2649"/>
              <p:cNvSpPr>
                <a:spLocks noChangeShapeType="1"/>
              </p:cNvSpPr>
              <p:nvPr/>
            </p:nvSpPr>
            <p:spPr bwMode="auto">
              <a:xfrm flipH="1">
                <a:off x="288" y="1435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68" name="Line 2648"/>
              <p:cNvSpPr>
                <a:spLocks noChangeShapeType="1"/>
              </p:cNvSpPr>
              <p:nvPr/>
            </p:nvSpPr>
            <p:spPr bwMode="auto">
              <a:xfrm flipH="1">
                <a:off x="279" y="1435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67" name="Line 2647"/>
              <p:cNvSpPr>
                <a:spLocks noChangeShapeType="1"/>
              </p:cNvSpPr>
              <p:nvPr/>
            </p:nvSpPr>
            <p:spPr bwMode="auto">
              <a:xfrm>
                <a:off x="279" y="1453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66" name="Line 2646"/>
              <p:cNvSpPr>
                <a:spLocks noChangeShapeType="1"/>
              </p:cNvSpPr>
              <p:nvPr/>
            </p:nvSpPr>
            <p:spPr bwMode="auto">
              <a:xfrm>
                <a:off x="279" y="1480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65" name="Line 2645"/>
              <p:cNvSpPr>
                <a:spLocks noChangeShapeType="1"/>
              </p:cNvSpPr>
              <p:nvPr/>
            </p:nvSpPr>
            <p:spPr bwMode="auto">
              <a:xfrm flipV="1">
                <a:off x="306" y="1453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64" name="Line 2644"/>
              <p:cNvSpPr>
                <a:spLocks noChangeShapeType="1"/>
              </p:cNvSpPr>
              <p:nvPr/>
            </p:nvSpPr>
            <p:spPr bwMode="auto">
              <a:xfrm>
                <a:off x="279" y="1480"/>
                <a:ext cx="5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63" name="Line 2643"/>
              <p:cNvSpPr>
                <a:spLocks noChangeShapeType="1"/>
              </p:cNvSpPr>
              <p:nvPr/>
            </p:nvSpPr>
            <p:spPr bwMode="auto">
              <a:xfrm flipH="1" flipV="1">
                <a:off x="279" y="1373"/>
                <a:ext cx="9" cy="1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62" name="Line 2642"/>
              <p:cNvSpPr>
                <a:spLocks noChangeShapeType="1"/>
              </p:cNvSpPr>
              <p:nvPr/>
            </p:nvSpPr>
            <p:spPr bwMode="auto">
              <a:xfrm>
                <a:off x="279" y="1373"/>
                <a:ext cx="5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61" name="Line 2641"/>
              <p:cNvSpPr>
                <a:spLocks noChangeShapeType="1"/>
              </p:cNvSpPr>
              <p:nvPr/>
            </p:nvSpPr>
            <p:spPr bwMode="auto">
              <a:xfrm flipV="1">
                <a:off x="333" y="1346"/>
                <a:ext cx="1" cy="5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60" name="Line 2640"/>
              <p:cNvSpPr>
                <a:spLocks noChangeShapeType="1"/>
              </p:cNvSpPr>
              <p:nvPr/>
            </p:nvSpPr>
            <p:spPr bwMode="auto">
              <a:xfrm>
                <a:off x="90" y="1543"/>
                <a:ext cx="17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59" name="Line 2639"/>
              <p:cNvSpPr>
                <a:spLocks noChangeShapeType="1"/>
              </p:cNvSpPr>
              <p:nvPr/>
            </p:nvSpPr>
            <p:spPr bwMode="auto">
              <a:xfrm flipV="1">
                <a:off x="261" y="1193"/>
                <a:ext cx="1" cy="350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58" name="Line 2638"/>
              <p:cNvSpPr>
                <a:spLocks noChangeShapeType="1"/>
              </p:cNvSpPr>
              <p:nvPr/>
            </p:nvSpPr>
            <p:spPr bwMode="auto">
              <a:xfrm flipH="1">
                <a:off x="90" y="1193"/>
                <a:ext cx="17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57" name="Line 2637"/>
              <p:cNvSpPr>
                <a:spLocks noChangeShapeType="1"/>
              </p:cNvSpPr>
              <p:nvPr/>
            </p:nvSpPr>
            <p:spPr bwMode="auto">
              <a:xfrm>
                <a:off x="90" y="1193"/>
                <a:ext cx="1" cy="350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56" name="Line 2636"/>
              <p:cNvSpPr>
                <a:spLocks noChangeShapeType="1"/>
              </p:cNvSpPr>
              <p:nvPr/>
            </p:nvSpPr>
            <p:spPr bwMode="auto">
              <a:xfrm>
                <a:off x="90" y="1193"/>
                <a:ext cx="17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55" name="Line 2635"/>
              <p:cNvSpPr>
                <a:spLocks noChangeShapeType="1"/>
              </p:cNvSpPr>
              <p:nvPr/>
            </p:nvSpPr>
            <p:spPr bwMode="auto">
              <a:xfrm>
                <a:off x="90" y="1543"/>
                <a:ext cx="17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54" name="Oval 2634"/>
              <p:cNvSpPr>
                <a:spLocks noChangeArrowheads="1"/>
              </p:cNvSpPr>
              <p:nvPr/>
            </p:nvSpPr>
            <p:spPr bwMode="auto">
              <a:xfrm>
                <a:off x="144" y="1256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53" name="Oval 2633"/>
              <p:cNvSpPr>
                <a:spLocks noChangeArrowheads="1"/>
              </p:cNvSpPr>
              <p:nvPr/>
            </p:nvSpPr>
            <p:spPr bwMode="auto">
              <a:xfrm>
                <a:off x="144" y="1426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52" name="Line 2632"/>
              <p:cNvSpPr>
                <a:spLocks noChangeShapeType="1"/>
              </p:cNvSpPr>
              <p:nvPr/>
            </p:nvSpPr>
            <p:spPr bwMode="auto">
              <a:xfrm>
                <a:off x="90" y="1193"/>
                <a:ext cx="1" cy="162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51" name="Line 2631"/>
              <p:cNvSpPr>
                <a:spLocks noChangeShapeType="1"/>
              </p:cNvSpPr>
              <p:nvPr/>
            </p:nvSpPr>
            <p:spPr bwMode="auto">
              <a:xfrm flipH="1" flipV="1">
                <a:off x="90" y="1382"/>
                <a:ext cx="9" cy="1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50" name="Line 2630"/>
              <p:cNvSpPr>
                <a:spLocks noChangeShapeType="1"/>
              </p:cNvSpPr>
              <p:nvPr/>
            </p:nvSpPr>
            <p:spPr bwMode="auto">
              <a:xfrm>
                <a:off x="90" y="1382"/>
                <a:ext cx="5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49" name="Line 2629"/>
              <p:cNvSpPr>
                <a:spLocks noChangeShapeType="1"/>
              </p:cNvSpPr>
              <p:nvPr/>
            </p:nvSpPr>
            <p:spPr bwMode="auto">
              <a:xfrm>
                <a:off x="90" y="1408"/>
                <a:ext cx="1" cy="13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48" name="Line 2628"/>
              <p:cNvSpPr>
                <a:spLocks noChangeShapeType="1"/>
              </p:cNvSpPr>
              <p:nvPr/>
            </p:nvSpPr>
            <p:spPr bwMode="auto">
              <a:xfrm>
                <a:off x="261" y="1193"/>
                <a:ext cx="1" cy="350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47" name="Line 2627"/>
              <p:cNvSpPr>
                <a:spLocks noChangeShapeType="1"/>
              </p:cNvSpPr>
              <p:nvPr/>
            </p:nvSpPr>
            <p:spPr bwMode="auto">
              <a:xfrm>
                <a:off x="144" y="1615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46" name="Line 2626"/>
              <p:cNvSpPr>
                <a:spLocks noChangeShapeType="1"/>
              </p:cNvSpPr>
              <p:nvPr/>
            </p:nvSpPr>
            <p:spPr bwMode="auto">
              <a:xfrm>
                <a:off x="171" y="1579"/>
                <a:ext cx="1" cy="6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45" name="Line 2625"/>
              <p:cNvSpPr>
                <a:spLocks noChangeShapeType="1"/>
              </p:cNvSpPr>
              <p:nvPr/>
            </p:nvSpPr>
            <p:spPr bwMode="auto">
              <a:xfrm>
                <a:off x="171" y="1283"/>
                <a:ext cx="90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44" name="Line 2624"/>
              <p:cNvSpPr>
                <a:spLocks noChangeShapeType="1"/>
              </p:cNvSpPr>
              <p:nvPr/>
            </p:nvSpPr>
            <p:spPr bwMode="auto">
              <a:xfrm>
                <a:off x="171" y="1453"/>
                <a:ext cx="90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43" name="Line 2623"/>
              <p:cNvSpPr>
                <a:spLocks noChangeShapeType="1"/>
              </p:cNvSpPr>
              <p:nvPr/>
            </p:nvSpPr>
            <p:spPr bwMode="auto">
              <a:xfrm>
                <a:off x="261" y="1453"/>
                <a:ext cx="18" cy="18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42" name="Line 2622"/>
              <p:cNvSpPr>
                <a:spLocks noChangeShapeType="1"/>
              </p:cNvSpPr>
              <p:nvPr/>
            </p:nvSpPr>
            <p:spPr bwMode="auto">
              <a:xfrm flipV="1">
                <a:off x="261" y="1426"/>
                <a:ext cx="36" cy="27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41" name="Line 2621"/>
              <p:cNvSpPr>
                <a:spLocks noChangeShapeType="1"/>
              </p:cNvSpPr>
              <p:nvPr/>
            </p:nvSpPr>
            <p:spPr bwMode="auto">
              <a:xfrm>
                <a:off x="261" y="1283"/>
                <a:ext cx="72" cy="72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40" name="Line 2620"/>
              <p:cNvSpPr>
                <a:spLocks noChangeShapeType="1"/>
              </p:cNvSpPr>
              <p:nvPr/>
            </p:nvSpPr>
            <p:spPr bwMode="auto">
              <a:xfrm flipV="1">
                <a:off x="710" y="1992"/>
                <a:ext cx="18" cy="18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39" name="Line 2619"/>
              <p:cNvSpPr>
                <a:spLocks noChangeShapeType="1"/>
              </p:cNvSpPr>
              <p:nvPr/>
            </p:nvSpPr>
            <p:spPr bwMode="auto">
              <a:xfrm>
                <a:off x="728" y="1992"/>
                <a:ext cx="81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38" name="Line 2618"/>
              <p:cNvSpPr>
                <a:spLocks noChangeShapeType="1"/>
              </p:cNvSpPr>
              <p:nvPr/>
            </p:nvSpPr>
            <p:spPr bwMode="auto">
              <a:xfrm>
                <a:off x="800" y="1355"/>
                <a:ext cx="9" cy="18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37" name="Line 2617"/>
              <p:cNvSpPr>
                <a:spLocks noChangeShapeType="1"/>
              </p:cNvSpPr>
              <p:nvPr/>
            </p:nvSpPr>
            <p:spPr bwMode="auto">
              <a:xfrm flipV="1">
                <a:off x="872" y="1274"/>
                <a:ext cx="54" cy="54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36" name="Line 2616"/>
              <p:cNvSpPr>
                <a:spLocks noChangeShapeType="1"/>
              </p:cNvSpPr>
              <p:nvPr/>
            </p:nvSpPr>
            <p:spPr bwMode="auto">
              <a:xfrm flipV="1">
                <a:off x="926" y="1148"/>
                <a:ext cx="1" cy="126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35" name="Line 2615"/>
              <p:cNvSpPr>
                <a:spLocks noChangeShapeType="1"/>
              </p:cNvSpPr>
              <p:nvPr/>
            </p:nvSpPr>
            <p:spPr bwMode="auto">
              <a:xfrm flipH="1">
                <a:off x="809" y="1328"/>
                <a:ext cx="54" cy="54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34" name="Line 2614"/>
              <p:cNvSpPr>
                <a:spLocks noChangeShapeType="1"/>
              </p:cNvSpPr>
              <p:nvPr/>
            </p:nvSpPr>
            <p:spPr bwMode="auto">
              <a:xfrm>
                <a:off x="863" y="1328"/>
                <a:ext cx="9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33" name="Line 2613"/>
              <p:cNvSpPr>
                <a:spLocks noChangeShapeType="1"/>
              </p:cNvSpPr>
              <p:nvPr/>
            </p:nvSpPr>
            <p:spPr bwMode="auto">
              <a:xfrm flipV="1">
                <a:off x="809" y="1382"/>
                <a:ext cx="1" cy="26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32" name="Line 2612"/>
              <p:cNvSpPr>
                <a:spLocks noChangeShapeType="1"/>
              </p:cNvSpPr>
              <p:nvPr/>
            </p:nvSpPr>
            <p:spPr bwMode="auto">
              <a:xfrm flipV="1">
                <a:off x="809" y="1373"/>
                <a:ext cx="1" cy="35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31" name="Line 2611"/>
              <p:cNvSpPr>
                <a:spLocks noChangeShapeType="1"/>
              </p:cNvSpPr>
              <p:nvPr/>
            </p:nvSpPr>
            <p:spPr bwMode="auto">
              <a:xfrm>
                <a:off x="171" y="520"/>
                <a:ext cx="656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30" name="Line 2610"/>
              <p:cNvSpPr>
                <a:spLocks noChangeShapeType="1"/>
              </p:cNvSpPr>
              <p:nvPr/>
            </p:nvSpPr>
            <p:spPr bwMode="auto">
              <a:xfrm flipH="1">
                <a:off x="279" y="816"/>
                <a:ext cx="5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29" name="Line 2609"/>
              <p:cNvSpPr>
                <a:spLocks noChangeShapeType="1"/>
              </p:cNvSpPr>
              <p:nvPr/>
            </p:nvSpPr>
            <p:spPr bwMode="auto">
              <a:xfrm flipV="1">
                <a:off x="279" y="780"/>
                <a:ext cx="1" cy="3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28" name="Line 2608"/>
              <p:cNvSpPr>
                <a:spLocks noChangeShapeType="1"/>
              </p:cNvSpPr>
              <p:nvPr/>
            </p:nvSpPr>
            <p:spPr bwMode="auto">
              <a:xfrm flipV="1">
                <a:off x="279" y="762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27" name="Line 2607"/>
              <p:cNvSpPr>
                <a:spLocks noChangeShapeType="1"/>
              </p:cNvSpPr>
              <p:nvPr/>
            </p:nvSpPr>
            <p:spPr bwMode="auto">
              <a:xfrm>
                <a:off x="288" y="76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26" name="Line 2606"/>
              <p:cNvSpPr>
                <a:spLocks noChangeShapeType="1"/>
              </p:cNvSpPr>
              <p:nvPr/>
            </p:nvSpPr>
            <p:spPr bwMode="auto">
              <a:xfrm>
                <a:off x="297" y="762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25" name="Line 2605"/>
              <p:cNvSpPr>
                <a:spLocks noChangeShapeType="1"/>
              </p:cNvSpPr>
              <p:nvPr/>
            </p:nvSpPr>
            <p:spPr bwMode="auto">
              <a:xfrm>
                <a:off x="306" y="780"/>
                <a:ext cx="1" cy="3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24" name="Line 2604"/>
              <p:cNvSpPr>
                <a:spLocks noChangeShapeType="1"/>
              </p:cNvSpPr>
              <p:nvPr/>
            </p:nvSpPr>
            <p:spPr bwMode="auto">
              <a:xfrm flipV="1">
                <a:off x="306" y="762"/>
                <a:ext cx="27" cy="4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23" name="Line 2603"/>
              <p:cNvSpPr>
                <a:spLocks noChangeShapeType="1"/>
              </p:cNvSpPr>
              <p:nvPr/>
            </p:nvSpPr>
            <p:spPr bwMode="auto">
              <a:xfrm flipV="1">
                <a:off x="333" y="691"/>
                <a:ext cx="1" cy="3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22" name="Line 2602"/>
              <p:cNvSpPr>
                <a:spLocks noChangeShapeType="1"/>
              </p:cNvSpPr>
              <p:nvPr/>
            </p:nvSpPr>
            <p:spPr bwMode="auto">
              <a:xfrm flipH="1" flipV="1">
                <a:off x="324" y="673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21" name="Line 2601"/>
              <p:cNvSpPr>
                <a:spLocks noChangeShapeType="1"/>
              </p:cNvSpPr>
              <p:nvPr/>
            </p:nvSpPr>
            <p:spPr bwMode="auto">
              <a:xfrm flipH="1">
                <a:off x="315" y="67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20" name="Line 2600"/>
              <p:cNvSpPr>
                <a:spLocks noChangeShapeType="1"/>
              </p:cNvSpPr>
              <p:nvPr/>
            </p:nvSpPr>
            <p:spPr bwMode="auto">
              <a:xfrm flipH="1">
                <a:off x="306" y="673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19" name="Line 2599"/>
              <p:cNvSpPr>
                <a:spLocks noChangeShapeType="1"/>
              </p:cNvSpPr>
              <p:nvPr/>
            </p:nvSpPr>
            <p:spPr bwMode="auto">
              <a:xfrm flipH="1" flipV="1">
                <a:off x="297" y="673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18" name="Line 2598"/>
              <p:cNvSpPr>
                <a:spLocks noChangeShapeType="1"/>
              </p:cNvSpPr>
              <p:nvPr/>
            </p:nvSpPr>
            <p:spPr bwMode="auto">
              <a:xfrm flipH="1">
                <a:off x="288" y="67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17" name="Line 2597"/>
              <p:cNvSpPr>
                <a:spLocks noChangeShapeType="1"/>
              </p:cNvSpPr>
              <p:nvPr/>
            </p:nvSpPr>
            <p:spPr bwMode="auto">
              <a:xfrm flipH="1">
                <a:off x="279" y="673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16" name="Line 2596"/>
              <p:cNvSpPr>
                <a:spLocks noChangeShapeType="1"/>
              </p:cNvSpPr>
              <p:nvPr/>
            </p:nvSpPr>
            <p:spPr bwMode="auto">
              <a:xfrm>
                <a:off x="279" y="691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15" name="Line 2595"/>
              <p:cNvSpPr>
                <a:spLocks noChangeShapeType="1"/>
              </p:cNvSpPr>
              <p:nvPr/>
            </p:nvSpPr>
            <p:spPr bwMode="auto">
              <a:xfrm>
                <a:off x="279" y="718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14" name="Line 2594"/>
              <p:cNvSpPr>
                <a:spLocks noChangeShapeType="1"/>
              </p:cNvSpPr>
              <p:nvPr/>
            </p:nvSpPr>
            <p:spPr bwMode="auto">
              <a:xfrm flipV="1">
                <a:off x="306" y="691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13" name="Line 2593"/>
              <p:cNvSpPr>
                <a:spLocks noChangeShapeType="1"/>
              </p:cNvSpPr>
              <p:nvPr/>
            </p:nvSpPr>
            <p:spPr bwMode="auto">
              <a:xfrm>
                <a:off x="279" y="718"/>
                <a:ext cx="5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12" name="Line 2592"/>
              <p:cNvSpPr>
                <a:spLocks noChangeShapeType="1"/>
              </p:cNvSpPr>
              <p:nvPr/>
            </p:nvSpPr>
            <p:spPr bwMode="auto">
              <a:xfrm flipH="1" flipV="1">
                <a:off x="279" y="628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11" name="Line 2591"/>
              <p:cNvSpPr>
                <a:spLocks noChangeShapeType="1"/>
              </p:cNvSpPr>
              <p:nvPr/>
            </p:nvSpPr>
            <p:spPr bwMode="auto">
              <a:xfrm flipV="1">
                <a:off x="279" y="601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10" name="Line 2590"/>
              <p:cNvSpPr>
                <a:spLocks noChangeShapeType="1"/>
              </p:cNvSpPr>
              <p:nvPr/>
            </p:nvSpPr>
            <p:spPr bwMode="auto">
              <a:xfrm flipV="1">
                <a:off x="279" y="583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09" name="Line 2589"/>
              <p:cNvSpPr>
                <a:spLocks noChangeShapeType="1"/>
              </p:cNvSpPr>
              <p:nvPr/>
            </p:nvSpPr>
            <p:spPr bwMode="auto">
              <a:xfrm>
                <a:off x="288" y="583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08" name="Line 2588"/>
              <p:cNvSpPr>
                <a:spLocks noChangeShapeType="1"/>
              </p:cNvSpPr>
              <p:nvPr/>
            </p:nvSpPr>
            <p:spPr bwMode="auto">
              <a:xfrm>
                <a:off x="324" y="583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07" name="Line 2587"/>
              <p:cNvSpPr>
                <a:spLocks noChangeShapeType="1"/>
              </p:cNvSpPr>
              <p:nvPr/>
            </p:nvSpPr>
            <p:spPr bwMode="auto">
              <a:xfrm>
                <a:off x="333" y="601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06" name="Line 2586"/>
              <p:cNvSpPr>
                <a:spLocks noChangeShapeType="1"/>
              </p:cNvSpPr>
              <p:nvPr/>
            </p:nvSpPr>
            <p:spPr bwMode="auto">
              <a:xfrm flipH="1">
                <a:off x="324" y="628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05" name="Line 2585"/>
              <p:cNvSpPr>
                <a:spLocks noChangeShapeType="1"/>
              </p:cNvSpPr>
              <p:nvPr/>
            </p:nvSpPr>
            <p:spPr bwMode="auto">
              <a:xfrm flipH="1">
                <a:off x="288" y="646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04" name="Line 2584"/>
              <p:cNvSpPr>
                <a:spLocks noChangeShapeType="1"/>
              </p:cNvSpPr>
              <p:nvPr/>
            </p:nvSpPr>
            <p:spPr bwMode="auto">
              <a:xfrm>
                <a:off x="288" y="583"/>
                <a:ext cx="36" cy="6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03" name="Line 2583"/>
              <p:cNvSpPr>
                <a:spLocks noChangeShapeType="1"/>
              </p:cNvSpPr>
              <p:nvPr/>
            </p:nvSpPr>
            <p:spPr bwMode="auto">
              <a:xfrm>
                <a:off x="90" y="780"/>
                <a:ext cx="17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02" name="Line 2582"/>
              <p:cNvSpPr>
                <a:spLocks noChangeShapeType="1"/>
              </p:cNvSpPr>
              <p:nvPr/>
            </p:nvSpPr>
            <p:spPr bwMode="auto">
              <a:xfrm flipV="1">
                <a:off x="261" y="440"/>
                <a:ext cx="1" cy="340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01" name="Line 2581"/>
              <p:cNvSpPr>
                <a:spLocks noChangeShapeType="1"/>
              </p:cNvSpPr>
              <p:nvPr/>
            </p:nvSpPr>
            <p:spPr bwMode="auto">
              <a:xfrm flipH="1">
                <a:off x="90" y="440"/>
                <a:ext cx="17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700" name="Line 2580"/>
              <p:cNvSpPr>
                <a:spLocks noChangeShapeType="1"/>
              </p:cNvSpPr>
              <p:nvPr/>
            </p:nvSpPr>
            <p:spPr bwMode="auto">
              <a:xfrm>
                <a:off x="90" y="440"/>
                <a:ext cx="1" cy="340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99" name="Line 2579"/>
              <p:cNvSpPr>
                <a:spLocks noChangeShapeType="1"/>
              </p:cNvSpPr>
              <p:nvPr/>
            </p:nvSpPr>
            <p:spPr bwMode="auto">
              <a:xfrm>
                <a:off x="261" y="440"/>
                <a:ext cx="1" cy="340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98" name="Line 2578"/>
              <p:cNvSpPr>
                <a:spLocks noChangeShapeType="1"/>
              </p:cNvSpPr>
              <p:nvPr/>
            </p:nvSpPr>
            <p:spPr bwMode="auto">
              <a:xfrm>
                <a:off x="90" y="440"/>
                <a:ext cx="1" cy="152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97" name="Line 2577"/>
              <p:cNvSpPr>
                <a:spLocks noChangeShapeType="1"/>
              </p:cNvSpPr>
              <p:nvPr/>
            </p:nvSpPr>
            <p:spPr bwMode="auto">
              <a:xfrm>
                <a:off x="90" y="780"/>
                <a:ext cx="17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96" name="Oval 2576"/>
              <p:cNvSpPr>
                <a:spLocks noChangeArrowheads="1"/>
              </p:cNvSpPr>
              <p:nvPr/>
            </p:nvSpPr>
            <p:spPr bwMode="auto">
              <a:xfrm>
                <a:off x="144" y="493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95" name="Oval 2575"/>
              <p:cNvSpPr>
                <a:spLocks noChangeArrowheads="1"/>
              </p:cNvSpPr>
              <p:nvPr/>
            </p:nvSpPr>
            <p:spPr bwMode="auto">
              <a:xfrm>
                <a:off x="144" y="673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94" name="Line 2574"/>
              <p:cNvSpPr>
                <a:spLocks noChangeShapeType="1"/>
              </p:cNvSpPr>
              <p:nvPr/>
            </p:nvSpPr>
            <p:spPr bwMode="auto">
              <a:xfrm>
                <a:off x="90" y="655"/>
                <a:ext cx="1" cy="12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93" name="Line 2573"/>
              <p:cNvSpPr>
                <a:spLocks noChangeShapeType="1"/>
              </p:cNvSpPr>
              <p:nvPr/>
            </p:nvSpPr>
            <p:spPr bwMode="auto">
              <a:xfrm flipH="1" flipV="1">
                <a:off x="90" y="62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92" name="Line 2572"/>
              <p:cNvSpPr>
                <a:spLocks noChangeShapeType="1"/>
              </p:cNvSpPr>
              <p:nvPr/>
            </p:nvSpPr>
            <p:spPr bwMode="auto">
              <a:xfrm>
                <a:off x="90" y="628"/>
                <a:ext cx="5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91" name="Line 2571"/>
              <p:cNvSpPr>
                <a:spLocks noChangeShapeType="1"/>
              </p:cNvSpPr>
              <p:nvPr/>
            </p:nvSpPr>
            <p:spPr bwMode="auto">
              <a:xfrm>
                <a:off x="90" y="440"/>
                <a:ext cx="17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90" name="Line 2570"/>
              <p:cNvSpPr>
                <a:spLocks noChangeShapeType="1"/>
              </p:cNvSpPr>
              <p:nvPr/>
            </p:nvSpPr>
            <p:spPr bwMode="auto">
              <a:xfrm>
                <a:off x="171" y="700"/>
                <a:ext cx="90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89" name="Line 2569"/>
              <p:cNvSpPr>
                <a:spLocks noChangeShapeType="1"/>
              </p:cNvSpPr>
              <p:nvPr/>
            </p:nvSpPr>
            <p:spPr bwMode="auto">
              <a:xfrm>
                <a:off x="261" y="700"/>
                <a:ext cx="36" cy="27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88" name="Line 2568"/>
              <p:cNvSpPr>
                <a:spLocks noChangeShapeType="1"/>
              </p:cNvSpPr>
              <p:nvPr/>
            </p:nvSpPr>
            <p:spPr bwMode="auto">
              <a:xfrm>
                <a:off x="144" y="852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87" name="Line 2567"/>
              <p:cNvSpPr>
                <a:spLocks noChangeShapeType="1"/>
              </p:cNvSpPr>
              <p:nvPr/>
            </p:nvSpPr>
            <p:spPr bwMode="auto">
              <a:xfrm>
                <a:off x="171" y="816"/>
                <a:ext cx="1" cy="72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86" name="Line 2566"/>
              <p:cNvSpPr>
                <a:spLocks noChangeShapeType="1"/>
              </p:cNvSpPr>
              <p:nvPr/>
            </p:nvSpPr>
            <p:spPr bwMode="auto">
              <a:xfrm flipV="1">
                <a:off x="117" y="251"/>
                <a:ext cx="1" cy="8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85" name="Line 2565"/>
              <p:cNvSpPr>
                <a:spLocks noChangeShapeType="1"/>
              </p:cNvSpPr>
              <p:nvPr/>
            </p:nvSpPr>
            <p:spPr bwMode="auto">
              <a:xfrm>
                <a:off x="117" y="251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84" name="Line 2564"/>
              <p:cNvSpPr>
                <a:spLocks noChangeShapeType="1"/>
              </p:cNvSpPr>
              <p:nvPr/>
            </p:nvSpPr>
            <p:spPr bwMode="auto">
              <a:xfrm>
                <a:off x="153" y="251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83" name="Line 2563"/>
              <p:cNvSpPr>
                <a:spLocks noChangeShapeType="1"/>
              </p:cNvSpPr>
              <p:nvPr/>
            </p:nvSpPr>
            <p:spPr bwMode="auto">
              <a:xfrm>
                <a:off x="171" y="269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82" name="Line 2562"/>
              <p:cNvSpPr>
                <a:spLocks noChangeShapeType="1"/>
              </p:cNvSpPr>
              <p:nvPr/>
            </p:nvSpPr>
            <p:spPr bwMode="auto">
              <a:xfrm flipH="1">
                <a:off x="153" y="278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81" name="Line 2561"/>
              <p:cNvSpPr>
                <a:spLocks noChangeShapeType="1"/>
              </p:cNvSpPr>
              <p:nvPr/>
            </p:nvSpPr>
            <p:spPr bwMode="auto">
              <a:xfrm flipH="1">
                <a:off x="117" y="287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80" name="Line 2560"/>
              <p:cNvSpPr>
                <a:spLocks noChangeShapeType="1"/>
              </p:cNvSpPr>
              <p:nvPr/>
            </p:nvSpPr>
            <p:spPr bwMode="auto">
              <a:xfrm>
                <a:off x="126" y="287"/>
                <a:ext cx="45" cy="4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79" name="Line 2559"/>
              <p:cNvSpPr>
                <a:spLocks noChangeShapeType="1"/>
              </p:cNvSpPr>
              <p:nvPr/>
            </p:nvSpPr>
            <p:spPr bwMode="auto">
              <a:xfrm>
                <a:off x="198" y="332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78" name="Line 2558"/>
              <p:cNvSpPr>
                <a:spLocks noChangeShapeType="1"/>
              </p:cNvSpPr>
              <p:nvPr/>
            </p:nvSpPr>
            <p:spPr bwMode="auto">
              <a:xfrm flipV="1">
                <a:off x="225" y="314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77" name="Line 2557"/>
              <p:cNvSpPr>
                <a:spLocks noChangeShapeType="1"/>
              </p:cNvSpPr>
              <p:nvPr/>
            </p:nvSpPr>
            <p:spPr bwMode="auto">
              <a:xfrm flipV="1">
                <a:off x="243" y="305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76" name="Line 2556"/>
              <p:cNvSpPr>
                <a:spLocks noChangeShapeType="1"/>
              </p:cNvSpPr>
              <p:nvPr/>
            </p:nvSpPr>
            <p:spPr bwMode="auto">
              <a:xfrm flipH="1" flipV="1">
                <a:off x="225" y="287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75" name="Line 2555"/>
              <p:cNvSpPr>
                <a:spLocks noChangeShapeType="1"/>
              </p:cNvSpPr>
              <p:nvPr/>
            </p:nvSpPr>
            <p:spPr bwMode="auto">
              <a:xfrm flipV="1">
                <a:off x="225" y="278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74" name="Line 2554"/>
              <p:cNvSpPr>
                <a:spLocks noChangeShapeType="1"/>
              </p:cNvSpPr>
              <p:nvPr/>
            </p:nvSpPr>
            <p:spPr bwMode="auto">
              <a:xfrm flipV="1">
                <a:off x="243" y="269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73" name="Line 2553"/>
              <p:cNvSpPr>
                <a:spLocks noChangeShapeType="1"/>
              </p:cNvSpPr>
              <p:nvPr/>
            </p:nvSpPr>
            <p:spPr bwMode="auto">
              <a:xfrm flipH="1" flipV="1">
                <a:off x="225" y="251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72" name="Line 2552"/>
              <p:cNvSpPr>
                <a:spLocks noChangeShapeType="1"/>
              </p:cNvSpPr>
              <p:nvPr/>
            </p:nvSpPr>
            <p:spPr bwMode="auto">
              <a:xfrm flipH="1">
                <a:off x="207" y="251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71" name="Line 2551"/>
              <p:cNvSpPr>
                <a:spLocks noChangeShapeType="1"/>
              </p:cNvSpPr>
              <p:nvPr/>
            </p:nvSpPr>
            <p:spPr bwMode="auto">
              <a:xfrm flipH="1">
                <a:off x="198" y="251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70" name="Line 2550"/>
              <p:cNvSpPr>
                <a:spLocks noChangeShapeType="1"/>
              </p:cNvSpPr>
              <p:nvPr/>
            </p:nvSpPr>
            <p:spPr bwMode="auto">
              <a:xfrm>
                <a:off x="207" y="287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69" name="Line 2549"/>
              <p:cNvSpPr>
                <a:spLocks noChangeShapeType="1"/>
              </p:cNvSpPr>
              <p:nvPr/>
            </p:nvSpPr>
            <p:spPr bwMode="auto">
              <a:xfrm>
                <a:off x="207" y="251"/>
                <a:ext cx="1" cy="8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68" name="Line 2548"/>
              <p:cNvSpPr>
                <a:spLocks noChangeShapeType="1"/>
              </p:cNvSpPr>
              <p:nvPr/>
            </p:nvSpPr>
            <p:spPr bwMode="auto">
              <a:xfrm flipV="1">
                <a:off x="270" y="251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67" name="Line 2547"/>
              <p:cNvSpPr>
                <a:spLocks noChangeShapeType="1"/>
              </p:cNvSpPr>
              <p:nvPr/>
            </p:nvSpPr>
            <p:spPr bwMode="auto">
              <a:xfrm>
                <a:off x="288" y="251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66" name="Line 2546"/>
              <p:cNvSpPr>
                <a:spLocks noChangeShapeType="1"/>
              </p:cNvSpPr>
              <p:nvPr/>
            </p:nvSpPr>
            <p:spPr bwMode="auto">
              <a:xfrm>
                <a:off x="306" y="251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65" name="Line 2545"/>
              <p:cNvSpPr>
                <a:spLocks noChangeShapeType="1"/>
              </p:cNvSpPr>
              <p:nvPr/>
            </p:nvSpPr>
            <p:spPr bwMode="auto">
              <a:xfrm>
                <a:off x="324" y="269"/>
                <a:ext cx="1" cy="4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64" name="Line 2544"/>
              <p:cNvSpPr>
                <a:spLocks noChangeShapeType="1"/>
              </p:cNvSpPr>
              <p:nvPr/>
            </p:nvSpPr>
            <p:spPr bwMode="auto">
              <a:xfrm flipH="1">
                <a:off x="306" y="314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63" name="Line 2543"/>
              <p:cNvSpPr>
                <a:spLocks noChangeShapeType="1"/>
              </p:cNvSpPr>
              <p:nvPr/>
            </p:nvSpPr>
            <p:spPr bwMode="auto">
              <a:xfrm flipH="1">
                <a:off x="288" y="332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62" name="Line 2542"/>
              <p:cNvSpPr>
                <a:spLocks noChangeShapeType="1"/>
              </p:cNvSpPr>
              <p:nvPr/>
            </p:nvSpPr>
            <p:spPr bwMode="auto">
              <a:xfrm flipH="1" flipV="1">
                <a:off x="270" y="314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61" name="Line 2541"/>
              <p:cNvSpPr>
                <a:spLocks noChangeShapeType="1"/>
              </p:cNvSpPr>
              <p:nvPr/>
            </p:nvSpPr>
            <p:spPr bwMode="auto">
              <a:xfrm flipV="1">
                <a:off x="270" y="269"/>
                <a:ext cx="1" cy="4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60" name="Line 2540"/>
              <p:cNvSpPr>
                <a:spLocks noChangeShapeType="1"/>
              </p:cNvSpPr>
              <p:nvPr/>
            </p:nvSpPr>
            <p:spPr bwMode="auto">
              <a:xfrm flipH="1">
                <a:off x="270" y="269"/>
                <a:ext cx="54" cy="4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59" name="Line 2539"/>
              <p:cNvSpPr>
                <a:spLocks noChangeShapeType="1"/>
              </p:cNvSpPr>
              <p:nvPr/>
            </p:nvSpPr>
            <p:spPr bwMode="auto">
              <a:xfrm>
                <a:off x="827" y="520"/>
                <a:ext cx="117" cy="126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58" name="Line 2538"/>
              <p:cNvSpPr>
                <a:spLocks noChangeShapeType="1"/>
              </p:cNvSpPr>
              <p:nvPr/>
            </p:nvSpPr>
            <p:spPr bwMode="auto">
              <a:xfrm flipV="1">
                <a:off x="809" y="780"/>
                <a:ext cx="135" cy="135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57" name="Line 2537"/>
              <p:cNvSpPr>
                <a:spLocks noChangeShapeType="1"/>
              </p:cNvSpPr>
              <p:nvPr/>
            </p:nvSpPr>
            <p:spPr bwMode="auto">
              <a:xfrm flipV="1">
                <a:off x="944" y="646"/>
                <a:ext cx="1" cy="134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56" name="Line 2536"/>
              <p:cNvSpPr>
                <a:spLocks noChangeShapeType="1"/>
              </p:cNvSpPr>
              <p:nvPr/>
            </p:nvSpPr>
            <p:spPr bwMode="auto">
              <a:xfrm flipV="1">
                <a:off x="1331" y="1193"/>
                <a:ext cx="1" cy="215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55" name="Line 2535"/>
              <p:cNvSpPr>
                <a:spLocks noChangeShapeType="1"/>
              </p:cNvSpPr>
              <p:nvPr/>
            </p:nvSpPr>
            <p:spPr bwMode="auto">
              <a:xfrm flipV="1">
                <a:off x="1331" y="1390"/>
                <a:ext cx="1" cy="8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54" name="Line 2534"/>
              <p:cNvSpPr>
                <a:spLocks noChangeShapeType="1"/>
              </p:cNvSpPr>
              <p:nvPr/>
            </p:nvSpPr>
            <p:spPr bwMode="auto">
              <a:xfrm flipV="1">
                <a:off x="1331" y="1337"/>
                <a:ext cx="54" cy="53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53" name="Line 2533"/>
              <p:cNvSpPr>
                <a:spLocks noChangeShapeType="1"/>
              </p:cNvSpPr>
              <p:nvPr/>
            </p:nvSpPr>
            <p:spPr bwMode="auto">
              <a:xfrm flipV="1">
                <a:off x="1349" y="520"/>
                <a:ext cx="1" cy="36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52" name="Line 2532"/>
              <p:cNvSpPr>
                <a:spLocks noChangeShapeType="1"/>
              </p:cNvSpPr>
              <p:nvPr/>
            </p:nvSpPr>
            <p:spPr bwMode="auto">
              <a:xfrm flipV="1">
                <a:off x="1349" y="718"/>
                <a:ext cx="1" cy="80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51" name="Line 2531"/>
              <p:cNvSpPr>
                <a:spLocks noChangeShapeType="1"/>
              </p:cNvSpPr>
              <p:nvPr/>
            </p:nvSpPr>
            <p:spPr bwMode="auto">
              <a:xfrm>
                <a:off x="1349" y="556"/>
                <a:ext cx="36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50" name="Line 2530"/>
              <p:cNvSpPr>
                <a:spLocks noChangeShapeType="1"/>
              </p:cNvSpPr>
              <p:nvPr/>
            </p:nvSpPr>
            <p:spPr bwMode="auto">
              <a:xfrm flipV="1">
                <a:off x="1421" y="592"/>
                <a:ext cx="1" cy="18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49" name="Line 2529"/>
              <p:cNvSpPr>
                <a:spLocks noChangeShapeType="1"/>
              </p:cNvSpPr>
              <p:nvPr/>
            </p:nvSpPr>
            <p:spPr bwMode="auto">
              <a:xfrm>
                <a:off x="1385" y="556"/>
                <a:ext cx="36" cy="36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48" name="Line 2528"/>
              <p:cNvSpPr>
                <a:spLocks noChangeShapeType="1"/>
              </p:cNvSpPr>
              <p:nvPr/>
            </p:nvSpPr>
            <p:spPr bwMode="auto">
              <a:xfrm>
                <a:off x="2455" y="1094"/>
                <a:ext cx="971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47" name="Line 2527"/>
              <p:cNvSpPr>
                <a:spLocks noChangeShapeType="1"/>
              </p:cNvSpPr>
              <p:nvPr/>
            </p:nvSpPr>
            <p:spPr bwMode="auto">
              <a:xfrm flipV="1">
                <a:off x="2607" y="63"/>
                <a:ext cx="585" cy="592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46" name="Line 2526"/>
              <p:cNvSpPr>
                <a:spLocks noChangeShapeType="1"/>
              </p:cNvSpPr>
              <p:nvPr/>
            </p:nvSpPr>
            <p:spPr bwMode="auto">
              <a:xfrm>
                <a:off x="3192" y="63"/>
                <a:ext cx="395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45" name="Line 2525"/>
              <p:cNvSpPr>
                <a:spLocks noChangeShapeType="1"/>
              </p:cNvSpPr>
              <p:nvPr/>
            </p:nvSpPr>
            <p:spPr bwMode="auto">
              <a:xfrm flipV="1">
                <a:off x="3021" y="404"/>
                <a:ext cx="1" cy="80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44" name="Line 2524"/>
              <p:cNvSpPr>
                <a:spLocks noChangeShapeType="1"/>
              </p:cNvSpPr>
              <p:nvPr/>
            </p:nvSpPr>
            <p:spPr bwMode="auto">
              <a:xfrm>
                <a:off x="3021" y="404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43" name="Line 2523"/>
              <p:cNvSpPr>
                <a:spLocks noChangeShapeType="1"/>
              </p:cNvSpPr>
              <p:nvPr/>
            </p:nvSpPr>
            <p:spPr bwMode="auto">
              <a:xfrm>
                <a:off x="3057" y="404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42" name="Line 2522"/>
              <p:cNvSpPr>
                <a:spLocks noChangeShapeType="1"/>
              </p:cNvSpPr>
              <p:nvPr/>
            </p:nvSpPr>
            <p:spPr bwMode="auto">
              <a:xfrm>
                <a:off x="3075" y="422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41" name="Line 2521"/>
              <p:cNvSpPr>
                <a:spLocks noChangeShapeType="1"/>
              </p:cNvSpPr>
              <p:nvPr/>
            </p:nvSpPr>
            <p:spPr bwMode="auto">
              <a:xfrm flipH="1">
                <a:off x="3057" y="431"/>
                <a:ext cx="18" cy="1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40" name="Line 2520"/>
              <p:cNvSpPr>
                <a:spLocks noChangeShapeType="1"/>
              </p:cNvSpPr>
              <p:nvPr/>
            </p:nvSpPr>
            <p:spPr bwMode="auto">
              <a:xfrm flipH="1">
                <a:off x="3021" y="448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</p:grpSp>
        <p:grpSp>
          <p:nvGrpSpPr>
            <p:cNvPr id="7438" name="Group 2318"/>
            <p:cNvGrpSpPr>
              <a:grpSpLocks/>
            </p:cNvGrpSpPr>
            <p:nvPr/>
          </p:nvGrpSpPr>
          <p:grpSpPr bwMode="auto">
            <a:xfrm>
              <a:off x="2437" y="63"/>
              <a:ext cx="5700" cy="2467"/>
              <a:chOff x="2437" y="63"/>
              <a:chExt cx="5700" cy="2467"/>
            </a:xfrm>
            <a:grpFill/>
          </p:grpSpPr>
          <p:sp>
            <p:nvSpPr>
              <p:cNvPr id="7638" name="Line 2518"/>
              <p:cNvSpPr>
                <a:spLocks noChangeShapeType="1"/>
              </p:cNvSpPr>
              <p:nvPr/>
            </p:nvSpPr>
            <p:spPr bwMode="auto">
              <a:xfrm>
                <a:off x="3102" y="466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37" name="Line 2517"/>
              <p:cNvSpPr>
                <a:spLocks noChangeShapeType="1"/>
              </p:cNvSpPr>
              <p:nvPr/>
            </p:nvSpPr>
            <p:spPr bwMode="auto">
              <a:xfrm>
                <a:off x="3111" y="484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36" name="Line 2516"/>
              <p:cNvSpPr>
                <a:spLocks noChangeShapeType="1"/>
              </p:cNvSpPr>
              <p:nvPr/>
            </p:nvSpPr>
            <p:spPr bwMode="auto">
              <a:xfrm flipV="1">
                <a:off x="3129" y="466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35" name="Line 2515"/>
              <p:cNvSpPr>
                <a:spLocks noChangeShapeType="1"/>
              </p:cNvSpPr>
              <p:nvPr/>
            </p:nvSpPr>
            <p:spPr bwMode="auto">
              <a:xfrm flipV="1">
                <a:off x="3147" y="422"/>
                <a:ext cx="1" cy="4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34" name="Line 2514"/>
              <p:cNvSpPr>
                <a:spLocks noChangeShapeType="1"/>
              </p:cNvSpPr>
              <p:nvPr/>
            </p:nvSpPr>
            <p:spPr bwMode="auto">
              <a:xfrm flipH="1" flipV="1">
                <a:off x="3129" y="404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33" name="Line 2513"/>
              <p:cNvSpPr>
                <a:spLocks noChangeShapeType="1"/>
              </p:cNvSpPr>
              <p:nvPr/>
            </p:nvSpPr>
            <p:spPr bwMode="auto">
              <a:xfrm flipH="1">
                <a:off x="3111" y="404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32" name="Line 2512"/>
              <p:cNvSpPr>
                <a:spLocks noChangeShapeType="1"/>
              </p:cNvSpPr>
              <p:nvPr/>
            </p:nvSpPr>
            <p:spPr bwMode="auto">
              <a:xfrm flipH="1">
                <a:off x="3102" y="404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31" name="Line 2511"/>
              <p:cNvSpPr>
                <a:spLocks noChangeShapeType="1"/>
              </p:cNvSpPr>
              <p:nvPr/>
            </p:nvSpPr>
            <p:spPr bwMode="auto">
              <a:xfrm>
                <a:off x="3102" y="422"/>
                <a:ext cx="1" cy="4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30" name="Line 2510"/>
              <p:cNvSpPr>
                <a:spLocks noChangeShapeType="1"/>
              </p:cNvSpPr>
              <p:nvPr/>
            </p:nvSpPr>
            <p:spPr bwMode="auto">
              <a:xfrm>
                <a:off x="3174" y="404"/>
                <a:ext cx="9" cy="80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29" name="Line 2509"/>
              <p:cNvSpPr>
                <a:spLocks noChangeShapeType="1"/>
              </p:cNvSpPr>
              <p:nvPr/>
            </p:nvSpPr>
            <p:spPr bwMode="auto">
              <a:xfrm flipV="1">
                <a:off x="3183" y="457"/>
                <a:ext cx="18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28" name="Line 2508"/>
              <p:cNvSpPr>
                <a:spLocks noChangeShapeType="1"/>
              </p:cNvSpPr>
              <p:nvPr/>
            </p:nvSpPr>
            <p:spPr bwMode="auto">
              <a:xfrm>
                <a:off x="3201" y="457"/>
                <a:ext cx="9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27" name="Line 2507"/>
              <p:cNvSpPr>
                <a:spLocks noChangeShapeType="1"/>
              </p:cNvSpPr>
              <p:nvPr/>
            </p:nvSpPr>
            <p:spPr bwMode="auto">
              <a:xfrm flipV="1">
                <a:off x="3210" y="404"/>
                <a:ext cx="9" cy="80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26" name="Line 2506"/>
              <p:cNvSpPr>
                <a:spLocks noChangeShapeType="1"/>
              </p:cNvSpPr>
              <p:nvPr/>
            </p:nvSpPr>
            <p:spPr bwMode="auto">
              <a:xfrm flipH="1">
                <a:off x="3246" y="484"/>
                <a:ext cx="5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25" name="Line 2505"/>
              <p:cNvSpPr>
                <a:spLocks noChangeShapeType="1"/>
              </p:cNvSpPr>
              <p:nvPr/>
            </p:nvSpPr>
            <p:spPr bwMode="auto">
              <a:xfrm flipV="1">
                <a:off x="3246" y="448"/>
                <a:ext cx="1" cy="3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24" name="Line 2504"/>
              <p:cNvSpPr>
                <a:spLocks noChangeShapeType="1"/>
              </p:cNvSpPr>
              <p:nvPr/>
            </p:nvSpPr>
            <p:spPr bwMode="auto">
              <a:xfrm flipV="1">
                <a:off x="3246" y="404"/>
                <a:ext cx="1" cy="4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23" name="Line 2503"/>
              <p:cNvSpPr>
                <a:spLocks noChangeShapeType="1"/>
              </p:cNvSpPr>
              <p:nvPr/>
            </p:nvSpPr>
            <p:spPr bwMode="auto">
              <a:xfrm>
                <a:off x="3246" y="404"/>
                <a:ext cx="5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22" name="Line 2502"/>
              <p:cNvSpPr>
                <a:spLocks noChangeShapeType="1"/>
              </p:cNvSpPr>
              <p:nvPr/>
            </p:nvSpPr>
            <p:spPr bwMode="auto">
              <a:xfrm>
                <a:off x="3246" y="448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21" name="Line 2501"/>
              <p:cNvSpPr>
                <a:spLocks noChangeShapeType="1"/>
              </p:cNvSpPr>
              <p:nvPr/>
            </p:nvSpPr>
            <p:spPr bwMode="auto">
              <a:xfrm flipV="1">
                <a:off x="3318" y="404"/>
                <a:ext cx="1" cy="80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20" name="Line 2500"/>
              <p:cNvSpPr>
                <a:spLocks noChangeShapeType="1"/>
              </p:cNvSpPr>
              <p:nvPr/>
            </p:nvSpPr>
            <p:spPr bwMode="auto">
              <a:xfrm>
                <a:off x="3318" y="404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19" name="Line 2499"/>
              <p:cNvSpPr>
                <a:spLocks noChangeShapeType="1"/>
              </p:cNvSpPr>
              <p:nvPr/>
            </p:nvSpPr>
            <p:spPr bwMode="auto">
              <a:xfrm>
                <a:off x="3354" y="404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18" name="Line 2498"/>
              <p:cNvSpPr>
                <a:spLocks noChangeShapeType="1"/>
              </p:cNvSpPr>
              <p:nvPr/>
            </p:nvSpPr>
            <p:spPr bwMode="auto">
              <a:xfrm>
                <a:off x="3372" y="422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17" name="Line 2497"/>
              <p:cNvSpPr>
                <a:spLocks noChangeShapeType="1"/>
              </p:cNvSpPr>
              <p:nvPr/>
            </p:nvSpPr>
            <p:spPr bwMode="auto">
              <a:xfrm flipH="1">
                <a:off x="3354" y="431"/>
                <a:ext cx="18" cy="1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16" name="Line 2496"/>
              <p:cNvSpPr>
                <a:spLocks noChangeShapeType="1"/>
              </p:cNvSpPr>
              <p:nvPr/>
            </p:nvSpPr>
            <p:spPr bwMode="auto">
              <a:xfrm flipH="1">
                <a:off x="3318" y="448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15" name="Line 2495"/>
              <p:cNvSpPr>
                <a:spLocks noChangeShapeType="1"/>
              </p:cNvSpPr>
              <p:nvPr/>
            </p:nvSpPr>
            <p:spPr bwMode="auto">
              <a:xfrm>
                <a:off x="3327" y="448"/>
                <a:ext cx="45" cy="3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14" name="Line 2494"/>
              <p:cNvSpPr>
                <a:spLocks noChangeShapeType="1"/>
              </p:cNvSpPr>
              <p:nvPr/>
            </p:nvSpPr>
            <p:spPr bwMode="auto">
              <a:xfrm flipV="1">
                <a:off x="2437" y="987"/>
                <a:ext cx="1" cy="89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13" name="Line 2493"/>
              <p:cNvSpPr>
                <a:spLocks noChangeShapeType="1"/>
              </p:cNvSpPr>
              <p:nvPr/>
            </p:nvSpPr>
            <p:spPr bwMode="auto">
              <a:xfrm flipV="1">
                <a:off x="2607" y="655"/>
                <a:ext cx="1" cy="430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12" name="Line 2492"/>
              <p:cNvSpPr>
                <a:spLocks noChangeShapeType="1"/>
              </p:cNvSpPr>
              <p:nvPr/>
            </p:nvSpPr>
            <p:spPr bwMode="auto">
              <a:xfrm flipV="1">
                <a:off x="2437" y="1085"/>
                <a:ext cx="170" cy="162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11" name="Line 2491"/>
              <p:cNvSpPr>
                <a:spLocks noChangeShapeType="1"/>
              </p:cNvSpPr>
              <p:nvPr/>
            </p:nvSpPr>
            <p:spPr bwMode="auto">
              <a:xfrm flipV="1">
                <a:off x="2437" y="1247"/>
                <a:ext cx="1" cy="170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10" name="Line 2490"/>
              <p:cNvSpPr>
                <a:spLocks noChangeShapeType="1"/>
              </p:cNvSpPr>
              <p:nvPr/>
            </p:nvSpPr>
            <p:spPr bwMode="auto">
              <a:xfrm>
                <a:off x="2437" y="1076"/>
                <a:ext cx="18" cy="18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09" name="Line 2489"/>
              <p:cNvSpPr>
                <a:spLocks noChangeShapeType="1"/>
              </p:cNvSpPr>
              <p:nvPr/>
            </p:nvSpPr>
            <p:spPr bwMode="auto">
              <a:xfrm flipV="1">
                <a:off x="3426" y="987"/>
                <a:ext cx="1" cy="107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08" name="Line 2488"/>
              <p:cNvSpPr>
                <a:spLocks noChangeShapeType="1"/>
              </p:cNvSpPr>
              <p:nvPr/>
            </p:nvSpPr>
            <p:spPr bwMode="auto">
              <a:xfrm flipV="1">
                <a:off x="3426" y="942"/>
                <a:ext cx="54" cy="45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07" name="Line 2487"/>
              <p:cNvSpPr>
                <a:spLocks noChangeShapeType="1"/>
              </p:cNvSpPr>
              <p:nvPr/>
            </p:nvSpPr>
            <p:spPr bwMode="auto">
              <a:xfrm flipV="1">
                <a:off x="3875" y="1059"/>
                <a:ext cx="36" cy="35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06" name="Line 2486"/>
              <p:cNvSpPr>
                <a:spLocks noChangeShapeType="1"/>
              </p:cNvSpPr>
              <p:nvPr/>
            </p:nvSpPr>
            <p:spPr bwMode="auto">
              <a:xfrm>
                <a:off x="3596" y="816"/>
                <a:ext cx="1" cy="260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05" name="Line 2485"/>
              <p:cNvSpPr>
                <a:spLocks noChangeShapeType="1"/>
              </p:cNvSpPr>
              <p:nvPr/>
            </p:nvSpPr>
            <p:spPr bwMode="auto">
              <a:xfrm>
                <a:off x="3345" y="1256"/>
                <a:ext cx="1" cy="3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04" name="Line 2484"/>
              <p:cNvSpPr>
                <a:spLocks noChangeShapeType="1"/>
              </p:cNvSpPr>
              <p:nvPr/>
            </p:nvSpPr>
            <p:spPr bwMode="auto">
              <a:xfrm>
                <a:off x="3345" y="1292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03" name="Line 2483"/>
              <p:cNvSpPr>
                <a:spLocks noChangeShapeType="1"/>
              </p:cNvSpPr>
              <p:nvPr/>
            </p:nvSpPr>
            <p:spPr bwMode="auto">
              <a:xfrm>
                <a:off x="3363" y="1301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02" name="Line 2482"/>
              <p:cNvSpPr>
                <a:spLocks noChangeShapeType="1"/>
              </p:cNvSpPr>
              <p:nvPr/>
            </p:nvSpPr>
            <p:spPr bwMode="auto">
              <a:xfrm flipV="1">
                <a:off x="3381" y="1292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01" name="Line 2481"/>
              <p:cNvSpPr>
                <a:spLocks noChangeShapeType="1"/>
              </p:cNvSpPr>
              <p:nvPr/>
            </p:nvSpPr>
            <p:spPr bwMode="auto">
              <a:xfrm flipV="1">
                <a:off x="3399" y="1256"/>
                <a:ext cx="1" cy="3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600" name="Line 2480"/>
              <p:cNvSpPr>
                <a:spLocks noChangeShapeType="1"/>
              </p:cNvSpPr>
              <p:nvPr/>
            </p:nvSpPr>
            <p:spPr bwMode="auto">
              <a:xfrm flipV="1">
                <a:off x="3426" y="1256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99" name="Line 2479"/>
              <p:cNvSpPr>
                <a:spLocks noChangeShapeType="1"/>
              </p:cNvSpPr>
              <p:nvPr/>
            </p:nvSpPr>
            <p:spPr bwMode="auto">
              <a:xfrm>
                <a:off x="3444" y="1256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98" name="Line 2478"/>
              <p:cNvSpPr>
                <a:spLocks noChangeShapeType="1"/>
              </p:cNvSpPr>
              <p:nvPr/>
            </p:nvSpPr>
            <p:spPr bwMode="auto">
              <a:xfrm>
                <a:off x="3462" y="1256"/>
                <a:ext cx="2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97" name="Line 2477"/>
              <p:cNvSpPr>
                <a:spLocks noChangeShapeType="1"/>
              </p:cNvSpPr>
              <p:nvPr/>
            </p:nvSpPr>
            <p:spPr bwMode="auto">
              <a:xfrm>
                <a:off x="3489" y="1265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96" name="Line 2476"/>
              <p:cNvSpPr>
                <a:spLocks noChangeShapeType="1"/>
              </p:cNvSpPr>
              <p:nvPr/>
            </p:nvSpPr>
            <p:spPr bwMode="auto">
              <a:xfrm flipH="1">
                <a:off x="3426" y="1265"/>
                <a:ext cx="63" cy="3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95" name="Line 2475"/>
              <p:cNvSpPr>
                <a:spLocks noChangeShapeType="1"/>
              </p:cNvSpPr>
              <p:nvPr/>
            </p:nvSpPr>
            <p:spPr bwMode="auto">
              <a:xfrm>
                <a:off x="3426" y="1301"/>
                <a:ext cx="63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94" name="Line 2474"/>
              <p:cNvSpPr>
                <a:spLocks noChangeShapeType="1"/>
              </p:cNvSpPr>
              <p:nvPr/>
            </p:nvSpPr>
            <p:spPr bwMode="auto">
              <a:xfrm>
                <a:off x="3489" y="1301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93" name="Line 2473"/>
              <p:cNvSpPr>
                <a:spLocks noChangeShapeType="1"/>
              </p:cNvSpPr>
              <p:nvPr/>
            </p:nvSpPr>
            <p:spPr bwMode="auto">
              <a:xfrm>
                <a:off x="3255" y="1220"/>
                <a:ext cx="692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92" name="Line 2472"/>
              <p:cNvSpPr>
                <a:spLocks noChangeShapeType="1"/>
              </p:cNvSpPr>
              <p:nvPr/>
            </p:nvSpPr>
            <p:spPr bwMode="auto">
              <a:xfrm flipV="1">
                <a:off x="3947" y="996"/>
                <a:ext cx="1" cy="22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91" name="Line 2471"/>
              <p:cNvSpPr>
                <a:spLocks noChangeShapeType="1"/>
              </p:cNvSpPr>
              <p:nvPr/>
            </p:nvSpPr>
            <p:spPr bwMode="auto">
              <a:xfrm flipH="1">
                <a:off x="3255" y="996"/>
                <a:ext cx="692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90" name="Line 2470"/>
              <p:cNvSpPr>
                <a:spLocks noChangeShapeType="1"/>
              </p:cNvSpPr>
              <p:nvPr/>
            </p:nvSpPr>
            <p:spPr bwMode="auto">
              <a:xfrm>
                <a:off x="3255" y="996"/>
                <a:ext cx="1" cy="22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89" name="Line 2469"/>
              <p:cNvSpPr>
                <a:spLocks noChangeShapeType="1"/>
              </p:cNvSpPr>
              <p:nvPr/>
            </p:nvSpPr>
            <p:spPr bwMode="auto">
              <a:xfrm>
                <a:off x="3255" y="996"/>
                <a:ext cx="1" cy="22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88" name="Line 2468"/>
              <p:cNvSpPr>
                <a:spLocks noChangeShapeType="1"/>
              </p:cNvSpPr>
              <p:nvPr/>
            </p:nvSpPr>
            <p:spPr bwMode="auto">
              <a:xfrm>
                <a:off x="3947" y="996"/>
                <a:ext cx="1" cy="22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87" name="Line 2467"/>
              <p:cNvSpPr>
                <a:spLocks noChangeShapeType="1"/>
              </p:cNvSpPr>
              <p:nvPr/>
            </p:nvSpPr>
            <p:spPr bwMode="auto">
              <a:xfrm flipH="1">
                <a:off x="3255" y="1220"/>
                <a:ext cx="692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86" name="Oval 2466"/>
              <p:cNvSpPr>
                <a:spLocks noChangeArrowheads="1"/>
              </p:cNvSpPr>
              <p:nvPr/>
            </p:nvSpPr>
            <p:spPr bwMode="auto">
              <a:xfrm>
                <a:off x="3740" y="1059"/>
                <a:ext cx="63" cy="62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85" name="Line 2465"/>
              <p:cNvSpPr>
                <a:spLocks noChangeShapeType="1"/>
              </p:cNvSpPr>
              <p:nvPr/>
            </p:nvSpPr>
            <p:spPr bwMode="auto">
              <a:xfrm>
                <a:off x="3480" y="1193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84" name="Line 2464"/>
              <p:cNvSpPr>
                <a:spLocks noChangeShapeType="1"/>
              </p:cNvSpPr>
              <p:nvPr/>
            </p:nvSpPr>
            <p:spPr bwMode="auto">
              <a:xfrm flipV="1">
                <a:off x="3480" y="1112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83" name="Oval 2463"/>
              <p:cNvSpPr>
                <a:spLocks noChangeArrowheads="1"/>
              </p:cNvSpPr>
              <p:nvPr/>
            </p:nvSpPr>
            <p:spPr bwMode="auto">
              <a:xfrm>
                <a:off x="3390" y="1059"/>
                <a:ext cx="63" cy="62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82" name="Line 2462"/>
              <p:cNvSpPr>
                <a:spLocks noChangeShapeType="1"/>
              </p:cNvSpPr>
              <p:nvPr/>
            </p:nvSpPr>
            <p:spPr bwMode="auto">
              <a:xfrm>
                <a:off x="3498" y="1112"/>
                <a:ext cx="1" cy="8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81" name="Line 2461"/>
              <p:cNvSpPr>
                <a:spLocks noChangeShapeType="1"/>
              </p:cNvSpPr>
              <p:nvPr/>
            </p:nvSpPr>
            <p:spPr bwMode="auto">
              <a:xfrm>
                <a:off x="3686" y="1112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80" name="Line 2460"/>
              <p:cNvSpPr>
                <a:spLocks noChangeShapeType="1"/>
              </p:cNvSpPr>
              <p:nvPr/>
            </p:nvSpPr>
            <p:spPr bwMode="auto">
              <a:xfrm flipV="1">
                <a:off x="3650" y="1112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79" name="Line 2459"/>
              <p:cNvSpPr>
                <a:spLocks noChangeShapeType="1"/>
              </p:cNvSpPr>
              <p:nvPr/>
            </p:nvSpPr>
            <p:spPr bwMode="auto">
              <a:xfrm>
                <a:off x="3668" y="1112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78" name="Line 2458"/>
              <p:cNvSpPr>
                <a:spLocks noChangeShapeType="1"/>
              </p:cNvSpPr>
              <p:nvPr/>
            </p:nvSpPr>
            <p:spPr bwMode="auto">
              <a:xfrm>
                <a:off x="3704" y="1130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77" name="Line 2457"/>
              <p:cNvSpPr>
                <a:spLocks noChangeShapeType="1"/>
              </p:cNvSpPr>
              <p:nvPr/>
            </p:nvSpPr>
            <p:spPr bwMode="auto">
              <a:xfrm flipH="1">
                <a:off x="3650" y="1148"/>
                <a:ext cx="54" cy="4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76" name="Line 2456"/>
              <p:cNvSpPr>
                <a:spLocks noChangeShapeType="1"/>
              </p:cNvSpPr>
              <p:nvPr/>
            </p:nvSpPr>
            <p:spPr bwMode="auto">
              <a:xfrm>
                <a:off x="3650" y="1193"/>
                <a:ext cx="5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75" name="Oval 2455"/>
              <p:cNvSpPr>
                <a:spLocks noChangeArrowheads="1"/>
              </p:cNvSpPr>
              <p:nvPr/>
            </p:nvSpPr>
            <p:spPr bwMode="auto">
              <a:xfrm>
                <a:off x="3561" y="1059"/>
                <a:ext cx="62" cy="62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74" name="Line 2454"/>
              <p:cNvSpPr>
                <a:spLocks noChangeShapeType="1"/>
              </p:cNvSpPr>
              <p:nvPr/>
            </p:nvSpPr>
            <p:spPr bwMode="auto">
              <a:xfrm flipH="1">
                <a:off x="3839" y="1112"/>
                <a:ext cx="36" cy="3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73" name="Line 2453"/>
              <p:cNvSpPr>
                <a:spLocks noChangeShapeType="1"/>
              </p:cNvSpPr>
              <p:nvPr/>
            </p:nvSpPr>
            <p:spPr bwMode="auto">
              <a:xfrm>
                <a:off x="3821" y="1112"/>
                <a:ext cx="5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72" name="Line 2452"/>
              <p:cNvSpPr>
                <a:spLocks noChangeShapeType="1"/>
              </p:cNvSpPr>
              <p:nvPr/>
            </p:nvSpPr>
            <p:spPr bwMode="auto">
              <a:xfrm>
                <a:off x="3857" y="1148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71" name="Line 2451"/>
              <p:cNvSpPr>
                <a:spLocks noChangeShapeType="1"/>
              </p:cNvSpPr>
              <p:nvPr/>
            </p:nvSpPr>
            <p:spPr bwMode="auto">
              <a:xfrm>
                <a:off x="3839" y="1148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70" name="Line 2450"/>
              <p:cNvSpPr>
                <a:spLocks noChangeShapeType="1"/>
              </p:cNvSpPr>
              <p:nvPr/>
            </p:nvSpPr>
            <p:spPr bwMode="auto">
              <a:xfrm>
                <a:off x="3875" y="1166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69" name="Line 2449"/>
              <p:cNvSpPr>
                <a:spLocks noChangeShapeType="1"/>
              </p:cNvSpPr>
              <p:nvPr/>
            </p:nvSpPr>
            <p:spPr bwMode="auto">
              <a:xfrm flipH="1">
                <a:off x="3857" y="1175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68" name="Line 2448"/>
              <p:cNvSpPr>
                <a:spLocks noChangeShapeType="1"/>
              </p:cNvSpPr>
              <p:nvPr/>
            </p:nvSpPr>
            <p:spPr bwMode="auto">
              <a:xfrm flipH="1" flipV="1">
                <a:off x="3821" y="1175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67" name="Line 2447"/>
              <p:cNvSpPr>
                <a:spLocks noChangeShapeType="1"/>
              </p:cNvSpPr>
              <p:nvPr/>
            </p:nvSpPr>
            <p:spPr bwMode="auto">
              <a:xfrm flipH="1">
                <a:off x="3839" y="1193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66" name="Line 2446"/>
              <p:cNvSpPr>
                <a:spLocks noChangeShapeType="1"/>
              </p:cNvSpPr>
              <p:nvPr/>
            </p:nvSpPr>
            <p:spPr bwMode="auto">
              <a:xfrm>
                <a:off x="3255" y="996"/>
                <a:ext cx="692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65" name="Line 2445"/>
              <p:cNvSpPr>
                <a:spLocks noChangeShapeType="1"/>
              </p:cNvSpPr>
              <p:nvPr/>
            </p:nvSpPr>
            <p:spPr bwMode="auto">
              <a:xfrm flipV="1">
                <a:off x="3947" y="906"/>
                <a:ext cx="1" cy="90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64" name="Line 2444"/>
              <p:cNvSpPr>
                <a:spLocks noChangeShapeType="1"/>
              </p:cNvSpPr>
              <p:nvPr/>
            </p:nvSpPr>
            <p:spPr bwMode="auto">
              <a:xfrm flipH="1">
                <a:off x="3255" y="906"/>
                <a:ext cx="692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63" name="Line 2443"/>
              <p:cNvSpPr>
                <a:spLocks noChangeShapeType="1"/>
              </p:cNvSpPr>
              <p:nvPr/>
            </p:nvSpPr>
            <p:spPr bwMode="auto">
              <a:xfrm>
                <a:off x="3255" y="906"/>
                <a:ext cx="1" cy="90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62" name="Line 2442"/>
              <p:cNvSpPr>
                <a:spLocks noChangeShapeType="1"/>
              </p:cNvSpPr>
              <p:nvPr/>
            </p:nvSpPr>
            <p:spPr bwMode="auto">
              <a:xfrm>
                <a:off x="3255" y="906"/>
                <a:ext cx="692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61" name="Line 2441"/>
              <p:cNvSpPr>
                <a:spLocks noChangeShapeType="1"/>
              </p:cNvSpPr>
              <p:nvPr/>
            </p:nvSpPr>
            <p:spPr bwMode="auto">
              <a:xfrm flipH="1">
                <a:off x="3255" y="996"/>
                <a:ext cx="692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60" name="Line 2440"/>
              <p:cNvSpPr>
                <a:spLocks noChangeShapeType="1"/>
              </p:cNvSpPr>
              <p:nvPr/>
            </p:nvSpPr>
            <p:spPr bwMode="auto">
              <a:xfrm>
                <a:off x="3255" y="906"/>
                <a:ext cx="1" cy="90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59" name="Line 2439"/>
              <p:cNvSpPr>
                <a:spLocks noChangeShapeType="1"/>
              </p:cNvSpPr>
              <p:nvPr/>
            </p:nvSpPr>
            <p:spPr bwMode="auto">
              <a:xfrm>
                <a:off x="3947" y="906"/>
                <a:ext cx="1" cy="90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58" name="Line 2438"/>
              <p:cNvSpPr>
                <a:spLocks noChangeShapeType="1"/>
              </p:cNvSpPr>
              <p:nvPr/>
            </p:nvSpPr>
            <p:spPr bwMode="auto">
              <a:xfrm flipV="1">
                <a:off x="3776" y="1094"/>
                <a:ext cx="1" cy="43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57" name="Line 2437"/>
              <p:cNvSpPr>
                <a:spLocks noChangeShapeType="1"/>
              </p:cNvSpPr>
              <p:nvPr/>
            </p:nvSpPr>
            <p:spPr bwMode="auto">
              <a:xfrm>
                <a:off x="3776" y="1094"/>
                <a:ext cx="99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56" name="Line 2436"/>
              <p:cNvSpPr>
                <a:spLocks noChangeShapeType="1"/>
              </p:cNvSpPr>
              <p:nvPr/>
            </p:nvSpPr>
            <p:spPr bwMode="auto">
              <a:xfrm>
                <a:off x="3668" y="314"/>
                <a:ext cx="432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55" name="Line 2435"/>
              <p:cNvSpPr>
                <a:spLocks noChangeShapeType="1"/>
              </p:cNvSpPr>
              <p:nvPr/>
            </p:nvSpPr>
            <p:spPr bwMode="auto">
              <a:xfrm flipV="1">
                <a:off x="3480" y="215"/>
                <a:ext cx="1" cy="727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54" name="Line 2434"/>
              <p:cNvSpPr>
                <a:spLocks noChangeShapeType="1"/>
              </p:cNvSpPr>
              <p:nvPr/>
            </p:nvSpPr>
            <p:spPr bwMode="auto">
              <a:xfrm>
                <a:off x="3650" y="215"/>
                <a:ext cx="1" cy="547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53" name="Line 2433"/>
              <p:cNvSpPr>
                <a:spLocks noChangeShapeType="1"/>
              </p:cNvSpPr>
              <p:nvPr/>
            </p:nvSpPr>
            <p:spPr bwMode="auto">
              <a:xfrm flipH="1">
                <a:off x="3596" y="762"/>
                <a:ext cx="54" cy="54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52" name="Line 2432"/>
              <p:cNvSpPr>
                <a:spLocks noChangeShapeType="1"/>
              </p:cNvSpPr>
              <p:nvPr/>
            </p:nvSpPr>
            <p:spPr bwMode="auto">
              <a:xfrm flipV="1">
                <a:off x="3273" y="323"/>
                <a:ext cx="1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51" name="Line 2431"/>
              <p:cNvSpPr>
                <a:spLocks noChangeShapeType="1"/>
              </p:cNvSpPr>
              <p:nvPr/>
            </p:nvSpPr>
            <p:spPr bwMode="auto">
              <a:xfrm>
                <a:off x="3273" y="323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50" name="Line 2430"/>
              <p:cNvSpPr>
                <a:spLocks noChangeShapeType="1"/>
              </p:cNvSpPr>
              <p:nvPr/>
            </p:nvSpPr>
            <p:spPr bwMode="auto">
              <a:xfrm>
                <a:off x="3309" y="323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49" name="Line 2429"/>
              <p:cNvSpPr>
                <a:spLocks noChangeShapeType="1"/>
              </p:cNvSpPr>
              <p:nvPr/>
            </p:nvSpPr>
            <p:spPr bwMode="auto">
              <a:xfrm>
                <a:off x="3327" y="332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48" name="Line 2428"/>
              <p:cNvSpPr>
                <a:spLocks noChangeShapeType="1"/>
              </p:cNvSpPr>
              <p:nvPr/>
            </p:nvSpPr>
            <p:spPr bwMode="auto">
              <a:xfrm flipH="1">
                <a:off x="3309" y="341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47" name="Line 2427"/>
              <p:cNvSpPr>
                <a:spLocks noChangeShapeType="1"/>
              </p:cNvSpPr>
              <p:nvPr/>
            </p:nvSpPr>
            <p:spPr bwMode="auto">
              <a:xfrm flipH="1">
                <a:off x="3273" y="350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46" name="Line 2426"/>
              <p:cNvSpPr>
                <a:spLocks noChangeShapeType="1"/>
              </p:cNvSpPr>
              <p:nvPr/>
            </p:nvSpPr>
            <p:spPr bwMode="auto">
              <a:xfrm>
                <a:off x="3354" y="359"/>
                <a:ext cx="27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45" name="Line 2425"/>
              <p:cNvSpPr>
                <a:spLocks noChangeShapeType="1"/>
              </p:cNvSpPr>
              <p:nvPr/>
            </p:nvSpPr>
            <p:spPr bwMode="auto">
              <a:xfrm>
                <a:off x="3381" y="377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44" name="Line 2424"/>
              <p:cNvSpPr>
                <a:spLocks noChangeShapeType="1"/>
              </p:cNvSpPr>
              <p:nvPr/>
            </p:nvSpPr>
            <p:spPr bwMode="auto">
              <a:xfrm flipV="1">
                <a:off x="3399" y="359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43" name="Line 2423"/>
              <p:cNvSpPr>
                <a:spLocks noChangeShapeType="1"/>
              </p:cNvSpPr>
              <p:nvPr/>
            </p:nvSpPr>
            <p:spPr bwMode="auto">
              <a:xfrm flipV="1">
                <a:off x="3417" y="332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42" name="Line 2422"/>
              <p:cNvSpPr>
                <a:spLocks noChangeShapeType="1"/>
              </p:cNvSpPr>
              <p:nvPr/>
            </p:nvSpPr>
            <p:spPr bwMode="auto">
              <a:xfrm flipH="1" flipV="1">
                <a:off x="3399" y="323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41" name="Line 2421"/>
              <p:cNvSpPr>
                <a:spLocks noChangeShapeType="1"/>
              </p:cNvSpPr>
              <p:nvPr/>
            </p:nvSpPr>
            <p:spPr bwMode="auto">
              <a:xfrm flipH="1">
                <a:off x="3381" y="323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40" name="Line 2420"/>
              <p:cNvSpPr>
                <a:spLocks noChangeShapeType="1"/>
              </p:cNvSpPr>
              <p:nvPr/>
            </p:nvSpPr>
            <p:spPr bwMode="auto">
              <a:xfrm flipH="1">
                <a:off x="3354" y="323"/>
                <a:ext cx="2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39" name="Line 2419"/>
              <p:cNvSpPr>
                <a:spLocks noChangeShapeType="1"/>
              </p:cNvSpPr>
              <p:nvPr/>
            </p:nvSpPr>
            <p:spPr bwMode="auto">
              <a:xfrm>
                <a:off x="3354" y="332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38" name="Line 2418"/>
              <p:cNvSpPr>
                <a:spLocks noChangeShapeType="1"/>
              </p:cNvSpPr>
              <p:nvPr/>
            </p:nvSpPr>
            <p:spPr bwMode="auto">
              <a:xfrm>
                <a:off x="3444" y="323"/>
                <a:ext cx="9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37" name="Line 2417"/>
              <p:cNvSpPr>
                <a:spLocks noChangeShapeType="1"/>
              </p:cNvSpPr>
              <p:nvPr/>
            </p:nvSpPr>
            <p:spPr bwMode="auto">
              <a:xfrm flipV="1">
                <a:off x="3453" y="350"/>
                <a:ext cx="18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36" name="Line 2416"/>
              <p:cNvSpPr>
                <a:spLocks noChangeShapeType="1"/>
              </p:cNvSpPr>
              <p:nvPr/>
            </p:nvSpPr>
            <p:spPr bwMode="auto">
              <a:xfrm>
                <a:off x="3471" y="350"/>
                <a:ext cx="18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35" name="Line 2415"/>
              <p:cNvSpPr>
                <a:spLocks noChangeShapeType="1"/>
              </p:cNvSpPr>
              <p:nvPr/>
            </p:nvSpPr>
            <p:spPr bwMode="auto">
              <a:xfrm flipV="1">
                <a:off x="3489" y="323"/>
                <a:ext cx="18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34" name="Line 2414"/>
              <p:cNvSpPr>
                <a:spLocks noChangeShapeType="1"/>
              </p:cNvSpPr>
              <p:nvPr/>
            </p:nvSpPr>
            <p:spPr bwMode="auto">
              <a:xfrm flipH="1">
                <a:off x="3534" y="377"/>
                <a:ext cx="53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33" name="Line 2413"/>
              <p:cNvSpPr>
                <a:spLocks noChangeShapeType="1"/>
              </p:cNvSpPr>
              <p:nvPr/>
            </p:nvSpPr>
            <p:spPr bwMode="auto">
              <a:xfrm flipV="1">
                <a:off x="3534" y="350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32" name="Line 2412"/>
              <p:cNvSpPr>
                <a:spLocks noChangeShapeType="1"/>
              </p:cNvSpPr>
              <p:nvPr/>
            </p:nvSpPr>
            <p:spPr bwMode="auto">
              <a:xfrm flipV="1">
                <a:off x="3534" y="323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31" name="Line 2411"/>
              <p:cNvSpPr>
                <a:spLocks noChangeShapeType="1"/>
              </p:cNvSpPr>
              <p:nvPr/>
            </p:nvSpPr>
            <p:spPr bwMode="auto">
              <a:xfrm>
                <a:off x="3534" y="323"/>
                <a:ext cx="53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30" name="Line 2410"/>
              <p:cNvSpPr>
                <a:spLocks noChangeShapeType="1"/>
              </p:cNvSpPr>
              <p:nvPr/>
            </p:nvSpPr>
            <p:spPr bwMode="auto">
              <a:xfrm>
                <a:off x="3534" y="350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29" name="Line 2409"/>
              <p:cNvSpPr>
                <a:spLocks noChangeShapeType="1"/>
              </p:cNvSpPr>
              <p:nvPr/>
            </p:nvSpPr>
            <p:spPr bwMode="auto">
              <a:xfrm flipV="1">
                <a:off x="3614" y="323"/>
                <a:ext cx="1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28" name="Line 2408"/>
              <p:cNvSpPr>
                <a:spLocks noChangeShapeType="1"/>
              </p:cNvSpPr>
              <p:nvPr/>
            </p:nvSpPr>
            <p:spPr bwMode="auto">
              <a:xfrm>
                <a:off x="3614" y="323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27" name="Line 2407"/>
              <p:cNvSpPr>
                <a:spLocks noChangeShapeType="1"/>
              </p:cNvSpPr>
              <p:nvPr/>
            </p:nvSpPr>
            <p:spPr bwMode="auto">
              <a:xfrm>
                <a:off x="3659" y="323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26" name="Line 2406"/>
              <p:cNvSpPr>
                <a:spLocks noChangeShapeType="1"/>
              </p:cNvSpPr>
              <p:nvPr/>
            </p:nvSpPr>
            <p:spPr bwMode="auto">
              <a:xfrm>
                <a:off x="3677" y="332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25" name="Line 2405"/>
              <p:cNvSpPr>
                <a:spLocks noChangeShapeType="1"/>
              </p:cNvSpPr>
              <p:nvPr/>
            </p:nvSpPr>
            <p:spPr bwMode="auto">
              <a:xfrm flipH="1">
                <a:off x="3659" y="341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24" name="Line 2404"/>
              <p:cNvSpPr>
                <a:spLocks noChangeShapeType="1"/>
              </p:cNvSpPr>
              <p:nvPr/>
            </p:nvSpPr>
            <p:spPr bwMode="auto">
              <a:xfrm flipH="1">
                <a:off x="3614" y="350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23" name="Line 2403"/>
              <p:cNvSpPr>
                <a:spLocks noChangeShapeType="1"/>
              </p:cNvSpPr>
              <p:nvPr/>
            </p:nvSpPr>
            <p:spPr bwMode="auto">
              <a:xfrm>
                <a:off x="3623" y="350"/>
                <a:ext cx="54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22" name="Line 2402"/>
              <p:cNvSpPr>
                <a:spLocks noChangeShapeType="1"/>
              </p:cNvSpPr>
              <p:nvPr/>
            </p:nvSpPr>
            <p:spPr bwMode="auto">
              <a:xfrm>
                <a:off x="3390" y="126"/>
                <a:ext cx="1" cy="170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21" name="Line 2401"/>
              <p:cNvSpPr>
                <a:spLocks noChangeShapeType="1"/>
              </p:cNvSpPr>
              <p:nvPr/>
            </p:nvSpPr>
            <p:spPr bwMode="auto">
              <a:xfrm>
                <a:off x="3390" y="296"/>
                <a:ext cx="350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20" name="Line 2400"/>
              <p:cNvSpPr>
                <a:spLocks noChangeShapeType="1"/>
              </p:cNvSpPr>
              <p:nvPr/>
            </p:nvSpPr>
            <p:spPr bwMode="auto">
              <a:xfrm flipV="1">
                <a:off x="3740" y="126"/>
                <a:ext cx="1" cy="170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19" name="Line 2399"/>
              <p:cNvSpPr>
                <a:spLocks noChangeShapeType="1"/>
              </p:cNvSpPr>
              <p:nvPr/>
            </p:nvSpPr>
            <p:spPr bwMode="auto">
              <a:xfrm flipH="1">
                <a:off x="3390" y="126"/>
                <a:ext cx="350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18" name="Line 2398"/>
              <p:cNvSpPr>
                <a:spLocks noChangeShapeType="1"/>
              </p:cNvSpPr>
              <p:nvPr/>
            </p:nvSpPr>
            <p:spPr bwMode="auto">
              <a:xfrm flipH="1">
                <a:off x="3390" y="126"/>
                <a:ext cx="13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17" name="Line 2397"/>
              <p:cNvSpPr>
                <a:spLocks noChangeShapeType="1"/>
              </p:cNvSpPr>
              <p:nvPr/>
            </p:nvSpPr>
            <p:spPr bwMode="auto">
              <a:xfrm flipH="1">
                <a:off x="3390" y="296"/>
                <a:ext cx="350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16" name="Oval 2396"/>
              <p:cNvSpPr>
                <a:spLocks noChangeArrowheads="1"/>
              </p:cNvSpPr>
              <p:nvPr/>
            </p:nvSpPr>
            <p:spPr bwMode="auto">
              <a:xfrm>
                <a:off x="3453" y="188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15" name="Line 2395"/>
              <p:cNvSpPr>
                <a:spLocks noChangeShapeType="1"/>
              </p:cNvSpPr>
              <p:nvPr/>
            </p:nvSpPr>
            <p:spPr bwMode="auto">
              <a:xfrm>
                <a:off x="3390" y="126"/>
                <a:ext cx="1" cy="170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14" name="Line 2394"/>
              <p:cNvSpPr>
                <a:spLocks noChangeShapeType="1"/>
              </p:cNvSpPr>
              <p:nvPr/>
            </p:nvSpPr>
            <p:spPr bwMode="auto">
              <a:xfrm>
                <a:off x="3740" y="126"/>
                <a:ext cx="1" cy="170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13" name="Oval 2393"/>
              <p:cNvSpPr>
                <a:spLocks noChangeArrowheads="1"/>
              </p:cNvSpPr>
              <p:nvPr/>
            </p:nvSpPr>
            <p:spPr bwMode="auto">
              <a:xfrm>
                <a:off x="3623" y="188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12" name="Line 2392"/>
              <p:cNvSpPr>
                <a:spLocks noChangeShapeType="1"/>
              </p:cNvSpPr>
              <p:nvPr/>
            </p:nvSpPr>
            <p:spPr bwMode="auto">
              <a:xfrm>
                <a:off x="3552" y="126"/>
                <a:ext cx="1" cy="5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11" name="Line 2391"/>
              <p:cNvSpPr>
                <a:spLocks noChangeShapeType="1"/>
              </p:cNvSpPr>
              <p:nvPr/>
            </p:nvSpPr>
            <p:spPr bwMode="auto">
              <a:xfrm flipV="1">
                <a:off x="3534" y="126"/>
                <a:ext cx="18" cy="1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10" name="Line 2390"/>
              <p:cNvSpPr>
                <a:spLocks noChangeShapeType="1"/>
              </p:cNvSpPr>
              <p:nvPr/>
            </p:nvSpPr>
            <p:spPr bwMode="auto">
              <a:xfrm flipH="1">
                <a:off x="3579" y="126"/>
                <a:ext cx="16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09" name="Line 2389"/>
              <p:cNvSpPr>
                <a:spLocks noChangeShapeType="1"/>
              </p:cNvSpPr>
              <p:nvPr/>
            </p:nvSpPr>
            <p:spPr bwMode="auto">
              <a:xfrm>
                <a:off x="3291" y="215"/>
                <a:ext cx="5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08" name="Line 2388"/>
              <p:cNvSpPr>
                <a:spLocks noChangeShapeType="1"/>
              </p:cNvSpPr>
              <p:nvPr/>
            </p:nvSpPr>
            <p:spPr bwMode="auto">
              <a:xfrm>
                <a:off x="3318" y="179"/>
                <a:ext cx="1" cy="6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07" name="Line 2387"/>
              <p:cNvSpPr>
                <a:spLocks noChangeShapeType="1"/>
              </p:cNvSpPr>
              <p:nvPr/>
            </p:nvSpPr>
            <p:spPr bwMode="auto">
              <a:xfrm flipV="1">
                <a:off x="3650" y="126"/>
                <a:ext cx="1" cy="89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06" name="Line 2386"/>
              <p:cNvSpPr>
                <a:spLocks noChangeShapeType="1"/>
              </p:cNvSpPr>
              <p:nvPr/>
            </p:nvSpPr>
            <p:spPr bwMode="auto">
              <a:xfrm>
                <a:off x="3650" y="296"/>
                <a:ext cx="18" cy="18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05" name="Line 2385"/>
              <p:cNvSpPr>
                <a:spLocks noChangeShapeType="1"/>
              </p:cNvSpPr>
              <p:nvPr/>
            </p:nvSpPr>
            <p:spPr bwMode="auto">
              <a:xfrm>
                <a:off x="3587" y="63"/>
                <a:ext cx="63" cy="63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04" name="Line 2384"/>
              <p:cNvSpPr>
                <a:spLocks noChangeShapeType="1"/>
              </p:cNvSpPr>
              <p:nvPr/>
            </p:nvSpPr>
            <p:spPr bwMode="auto">
              <a:xfrm flipV="1">
                <a:off x="4397" y="1175"/>
                <a:ext cx="1106" cy="1113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03" name="Line 2383"/>
              <p:cNvSpPr>
                <a:spLocks noChangeShapeType="1"/>
              </p:cNvSpPr>
              <p:nvPr/>
            </p:nvSpPr>
            <p:spPr bwMode="auto">
              <a:xfrm flipV="1">
                <a:off x="7481" y="1992"/>
                <a:ext cx="530" cy="538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02" name="Line 2382"/>
              <p:cNvSpPr>
                <a:spLocks noChangeShapeType="1"/>
              </p:cNvSpPr>
              <p:nvPr/>
            </p:nvSpPr>
            <p:spPr bwMode="auto">
              <a:xfrm flipV="1">
                <a:off x="5611" y="2010"/>
                <a:ext cx="1" cy="278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01" name="Line 2381"/>
              <p:cNvSpPr>
                <a:spLocks noChangeShapeType="1"/>
              </p:cNvSpPr>
              <p:nvPr/>
            </p:nvSpPr>
            <p:spPr bwMode="auto">
              <a:xfrm>
                <a:off x="6573" y="2099"/>
                <a:ext cx="386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500" name="Line 2380"/>
              <p:cNvSpPr>
                <a:spLocks noChangeShapeType="1"/>
              </p:cNvSpPr>
              <p:nvPr/>
            </p:nvSpPr>
            <p:spPr bwMode="auto">
              <a:xfrm flipV="1">
                <a:off x="6959" y="2027"/>
                <a:ext cx="63" cy="72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99" name="Line 2379"/>
              <p:cNvSpPr>
                <a:spLocks noChangeShapeType="1"/>
              </p:cNvSpPr>
              <p:nvPr/>
            </p:nvSpPr>
            <p:spPr bwMode="auto">
              <a:xfrm>
                <a:off x="7544" y="2027"/>
                <a:ext cx="18" cy="18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98" name="Line 2378"/>
              <p:cNvSpPr>
                <a:spLocks noChangeShapeType="1"/>
              </p:cNvSpPr>
              <p:nvPr/>
            </p:nvSpPr>
            <p:spPr bwMode="auto">
              <a:xfrm>
                <a:off x="7562" y="2045"/>
                <a:ext cx="503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97" name="Line 2377"/>
              <p:cNvSpPr>
                <a:spLocks noChangeShapeType="1"/>
              </p:cNvSpPr>
              <p:nvPr/>
            </p:nvSpPr>
            <p:spPr bwMode="auto">
              <a:xfrm flipV="1">
                <a:off x="8065" y="1974"/>
                <a:ext cx="72" cy="7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96" name="Line 2376"/>
              <p:cNvSpPr>
                <a:spLocks noChangeShapeType="1"/>
              </p:cNvSpPr>
              <p:nvPr/>
            </p:nvSpPr>
            <p:spPr bwMode="auto">
              <a:xfrm flipV="1">
                <a:off x="5143" y="1408"/>
                <a:ext cx="827" cy="826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95" name="Line 2375"/>
              <p:cNvSpPr>
                <a:spLocks noChangeShapeType="1"/>
              </p:cNvSpPr>
              <p:nvPr/>
            </p:nvSpPr>
            <p:spPr bwMode="auto">
              <a:xfrm flipV="1">
                <a:off x="5754" y="2099"/>
                <a:ext cx="1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94" name="Line 2374"/>
              <p:cNvSpPr>
                <a:spLocks noChangeShapeType="1"/>
              </p:cNvSpPr>
              <p:nvPr/>
            </p:nvSpPr>
            <p:spPr bwMode="auto">
              <a:xfrm>
                <a:off x="5754" y="2099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93" name="Line 2373"/>
              <p:cNvSpPr>
                <a:spLocks noChangeShapeType="1"/>
              </p:cNvSpPr>
              <p:nvPr/>
            </p:nvSpPr>
            <p:spPr bwMode="auto">
              <a:xfrm>
                <a:off x="5790" y="2099"/>
                <a:ext cx="2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92" name="Line 2372"/>
              <p:cNvSpPr>
                <a:spLocks noChangeShapeType="1"/>
              </p:cNvSpPr>
              <p:nvPr/>
            </p:nvSpPr>
            <p:spPr bwMode="auto">
              <a:xfrm>
                <a:off x="5817" y="2108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91" name="Line 2371"/>
              <p:cNvSpPr>
                <a:spLocks noChangeShapeType="1"/>
              </p:cNvSpPr>
              <p:nvPr/>
            </p:nvSpPr>
            <p:spPr bwMode="auto">
              <a:xfrm flipH="1">
                <a:off x="5790" y="2117"/>
                <a:ext cx="2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90" name="Line 2370"/>
              <p:cNvSpPr>
                <a:spLocks noChangeShapeType="1"/>
              </p:cNvSpPr>
              <p:nvPr/>
            </p:nvSpPr>
            <p:spPr bwMode="auto">
              <a:xfrm flipH="1">
                <a:off x="5754" y="2126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89" name="Line 2369"/>
              <p:cNvSpPr>
                <a:spLocks noChangeShapeType="1"/>
              </p:cNvSpPr>
              <p:nvPr/>
            </p:nvSpPr>
            <p:spPr bwMode="auto">
              <a:xfrm>
                <a:off x="5763" y="2126"/>
                <a:ext cx="54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88" name="Line 2368"/>
              <p:cNvSpPr>
                <a:spLocks noChangeShapeType="1"/>
              </p:cNvSpPr>
              <p:nvPr/>
            </p:nvSpPr>
            <p:spPr bwMode="auto">
              <a:xfrm flipH="1">
                <a:off x="5844" y="2135"/>
                <a:ext cx="5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87" name="Line 2367"/>
              <p:cNvSpPr>
                <a:spLocks noChangeShapeType="1"/>
              </p:cNvSpPr>
              <p:nvPr/>
            </p:nvSpPr>
            <p:spPr bwMode="auto">
              <a:xfrm flipV="1">
                <a:off x="5844" y="2099"/>
                <a:ext cx="45" cy="3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86" name="Line 2366"/>
              <p:cNvSpPr>
                <a:spLocks noChangeShapeType="1"/>
              </p:cNvSpPr>
              <p:nvPr/>
            </p:nvSpPr>
            <p:spPr bwMode="auto">
              <a:xfrm>
                <a:off x="5889" y="2099"/>
                <a:ext cx="1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85" name="Line 2365"/>
              <p:cNvSpPr>
                <a:spLocks noChangeShapeType="1"/>
              </p:cNvSpPr>
              <p:nvPr/>
            </p:nvSpPr>
            <p:spPr bwMode="auto">
              <a:xfrm>
                <a:off x="5880" y="2153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84" name="Line 2364"/>
              <p:cNvSpPr>
                <a:spLocks noChangeShapeType="1"/>
              </p:cNvSpPr>
              <p:nvPr/>
            </p:nvSpPr>
            <p:spPr bwMode="auto">
              <a:xfrm flipH="1">
                <a:off x="5808" y="2054"/>
                <a:ext cx="11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83" name="Line 2363"/>
              <p:cNvSpPr>
                <a:spLocks noChangeShapeType="1"/>
              </p:cNvSpPr>
              <p:nvPr/>
            </p:nvSpPr>
            <p:spPr bwMode="auto">
              <a:xfrm flipH="1">
                <a:off x="5808" y="2054"/>
                <a:ext cx="11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82" name="Line 2362"/>
              <p:cNvSpPr>
                <a:spLocks noChangeShapeType="1"/>
              </p:cNvSpPr>
              <p:nvPr/>
            </p:nvSpPr>
            <p:spPr bwMode="auto">
              <a:xfrm flipH="1">
                <a:off x="5808" y="1965"/>
                <a:ext cx="11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81" name="Line 2361"/>
              <p:cNvSpPr>
                <a:spLocks noChangeShapeType="1"/>
              </p:cNvSpPr>
              <p:nvPr/>
            </p:nvSpPr>
            <p:spPr bwMode="auto">
              <a:xfrm flipH="1">
                <a:off x="5808" y="1965"/>
                <a:ext cx="11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80" name="Line 2360"/>
              <p:cNvSpPr>
                <a:spLocks noChangeShapeType="1"/>
              </p:cNvSpPr>
              <p:nvPr/>
            </p:nvSpPr>
            <p:spPr bwMode="auto">
              <a:xfrm flipH="1" flipV="1">
                <a:off x="5925" y="2054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79" name="Line 2359"/>
              <p:cNvSpPr>
                <a:spLocks noChangeShapeType="1"/>
              </p:cNvSpPr>
              <p:nvPr/>
            </p:nvSpPr>
            <p:spPr bwMode="auto">
              <a:xfrm flipH="1" flipV="1">
                <a:off x="5925" y="2054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78" name="Line 2358"/>
              <p:cNvSpPr>
                <a:spLocks noChangeShapeType="1"/>
              </p:cNvSpPr>
              <p:nvPr/>
            </p:nvSpPr>
            <p:spPr bwMode="auto">
              <a:xfrm flipH="1">
                <a:off x="5925" y="1947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77" name="Line 2357"/>
              <p:cNvSpPr>
                <a:spLocks noChangeShapeType="1"/>
              </p:cNvSpPr>
              <p:nvPr/>
            </p:nvSpPr>
            <p:spPr bwMode="auto">
              <a:xfrm flipH="1">
                <a:off x="5925" y="1947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76" name="Oval 2356"/>
              <p:cNvSpPr>
                <a:spLocks noChangeArrowheads="1"/>
              </p:cNvSpPr>
              <p:nvPr/>
            </p:nvSpPr>
            <p:spPr bwMode="auto">
              <a:xfrm>
                <a:off x="5584" y="1983"/>
                <a:ext cx="45" cy="44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75" name="Line 2355"/>
              <p:cNvSpPr>
                <a:spLocks noChangeShapeType="1"/>
              </p:cNvSpPr>
              <p:nvPr/>
            </p:nvSpPr>
            <p:spPr bwMode="auto">
              <a:xfrm>
                <a:off x="5736" y="2010"/>
                <a:ext cx="18" cy="5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74" name="Line 2354"/>
              <p:cNvSpPr>
                <a:spLocks noChangeShapeType="1"/>
              </p:cNvSpPr>
              <p:nvPr/>
            </p:nvSpPr>
            <p:spPr bwMode="auto">
              <a:xfrm>
                <a:off x="5736" y="2010"/>
                <a:ext cx="18" cy="5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73" name="Line 2353"/>
              <p:cNvSpPr>
                <a:spLocks noChangeShapeType="1"/>
              </p:cNvSpPr>
              <p:nvPr/>
            </p:nvSpPr>
            <p:spPr bwMode="auto">
              <a:xfrm flipV="1">
                <a:off x="5790" y="2054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72" name="Line 2352"/>
              <p:cNvSpPr>
                <a:spLocks noChangeShapeType="1"/>
              </p:cNvSpPr>
              <p:nvPr/>
            </p:nvSpPr>
            <p:spPr bwMode="auto">
              <a:xfrm flipV="1">
                <a:off x="5790" y="2054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71" name="Line 2351"/>
              <p:cNvSpPr>
                <a:spLocks noChangeShapeType="1"/>
              </p:cNvSpPr>
              <p:nvPr/>
            </p:nvSpPr>
            <p:spPr bwMode="auto">
              <a:xfrm>
                <a:off x="5754" y="2063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70" name="Line 2350"/>
              <p:cNvSpPr>
                <a:spLocks noChangeShapeType="1"/>
              </p:cNvSpPr>
              <p:nvPr/>
            </p:nvSpPr>
            <p:spPr bwMode="auto">
              <a:xfrm>
                <a:off x="5754" y="2063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69" name="Line 2349"/>
              <p:cNvSpPr>
                <a:spLocks noChangeShapeType="1"/>
              </p:cNvSpPr>
              <p:nvPr/>
            </p:nvSpPr>
            <p:spPr bwMode="auto">
              <a:xfrm flipV="1">
                <a:off x="5736" y="1947"/>
                <a:ext cx="18" cy="6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68" name="Line 2348"/>
              <p:cNvSpPr>
                <a:spLocks noChangeShapeType="1"/>
              </p:cNvSpPr>
              <p:nvPr/>
            </p:nvSpPr>
            <p:spPr bwMode="auto">
              <a:xfrm flipV="1">
                <a:off x="5736" y="1947"/>
                <a:ext cx="18" cy="6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67" name="Line 2347"/>
              <p:cNvSpPr>
                <a:spLocks noChangeShapeType="1"/>
              </p:cNvSpPr>
              <p:nvPr/>
            </p:nvSpPr>
            <p:spPr bwMode="auto">
              <a:xfrm flipH="1">
                <a:off x="5691" y="2010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66" name="Line 2346"/>
              <p:cNvSpPr>
                <a:spLocks noChangeShapeType="1"/>
              </p:cNvSpPr>
              <p:nvPr/>
            </p:nvSpPr>
            <p:spPr bwMode="auto">
              <a:xfrm>
                <a:off x="5790" y="1947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65" name="Line 2345"/>
              <p:cNvSpPr>
                <a:spLocks noChangeShapeType="1"/>
              </p:cNvSpPr>
              <p:nvPr/>
            </p:nvSpPr>
            <p:spPr bwMode="auto">
              <a:xfrm>
                <a:off x="5790" y="1947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64" name="Line 2344"/>
              <p:cNvSpPr>
                <a:spLocks noChangeShapeType="1"/>
              </p:cNvSpPr>
              <p:nvPr/>
            </p:nvSpPr>
            <p:spPr bwMode="auto">
              <a:xfrm>
                <a:off x="5754" y="1947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63" name="Line 2343"/>
              <p:cNvSpPr>
                <a:spLocks noChangeShapeType="1"/>
              </p:cNvSpPr>
              <p:nvPr/>
            </p:nvSpPr>
            <p:spPr bwMode="auto">
              <a:xfrm>
                <a:off x="5754" y="1947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62" name="Line 2342"/>
              <p:cNvSpPr>
                <a:spLocks noChangeShapeType="1"/>
              </p:cNvSpPr>
              <p:nvPr/>
            </p:nvSpPr>
            <p:spPr bwMode="auto">
              <a:xfrm flipH="1">
                <a:off x="5979" y="2010"/>
                <a:ext cx="18" cy="5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61" name="Line 2341"/>
              <p:cNvSpPr>
                <a:spLocks noChangeShapeType="1"/>
              </p:cNvSpPr>
              <p:nvPr/>
            </p:nvSpPr>
            <p:spPr bwMode="auto">
              <a:xfrm flipH="1">
                <a:off x="5979" y="2010"/>
                <a:ext cx="18" cy="5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60" name="Line 2340"/>
              <p:cNvSpPr>
                <a:spLocks noChangeShapeType="1"/>
              </p:cNvSpPr>
              <p:nvPr/>
            </p:nvSpPr>
            <p:spPr bwMode="auto">
              <a:xfrm flipH="1">
                <a:off x="5943" y="2063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59" name="Line 2339"/>
              <p:cNvSpPr>
                <a:spLocks noChangeShapeType="1"/>
              </p:cNvSpPr>
              <p:nvPr/>
            </p:nvSpPr>
            <p:spPr bwMode="auto">
              <a:xfrm flipH="1">
                <a:off x="5943" y="2063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58" name="Line 2338"/>
              <p:cNvSpPr>
                <a:spLocks noChangeShapeType="1"/>
              </p:cNvSpPr>
              <p:nvPr/>
            </p:nvSpPr>
            <p:spPr bwMode="auto">
              <a:xfrm flipH="1" flipV="1">
                <a:off x="5979" y="1947"/>
                <a:ext cx="18" cy="6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57" name="Line 2337"/>
              <p:cNvSpPr>
                <a:spLocks noChangeShapeType="1"/>
              </p:cNvSpPr>
              <p:nvPr/>
            </p:nvSpPr>
            <p:spPr bwMode="auto">
              <a:xfrm flipH="1" flipV="1">
                <a:off x="5979" y="1947"/>
                <a:ext cx="18" cy="6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56" name="Line 2336"/>
              <p:cNvSpPr>
                <a:spLocks noChangeShapeType="1"/>
              </p:cNvSpPr>
              <p:nvPr/>
            </p:nvSpPr>
            <p:spPr bwMode="auto">
              <a:xfrm>
                <a:off x="5997" y="2010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55" name="Line 2335"/>
              <p:cNvSpPr>
                <a:spLocks noChangeShapeType="1"/>
              </p:cNvSpPr>
              <p:nvPr/>
            </p:nvSpPr>
            <p:spPr bwMode="auto">
              <a:xfrm flipH="1">
                <a:off x="5943" y="1947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54" name="Line 2334"/>
              <p:cNvSpPr>
                <a:spLocks noChangeShapeType="1"/>
              </p:cNvSpPr>
              <p:nvPr/>
            </p:nvSpPr>
            <p:spPr bwMode="auto">
              <a:xfrm flipH="1">
                <a:off x="5943" y="1947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53" name="Oval 2333"/>
              <p:cNvSpPr>
                <a:spLocks noChangeArrowheads="1"/>
              </p:cNvSpPr>
              <p:nvPr/>
            </p:nvSpPr>
            <p:spPr bwMode="auto">
              <a:xfrm>
                <a:off x="6096" y="1983"/>
                <a:ext cx="45" cy="44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52" name="Line 2332"/>
              <p:cNvSpPr>
                <a:spLocks noChangeShapeType="1"/>
              </p:cNvSpPr>
              <p:nvPr/>
            </p:nvSpPr>
            <p:spPr bwMode="auto">
              <a:xfrm flipV="1">
                <a:off x="7175" y="2027"/>
                <a:ext cx="1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51" name="Line 2331"/>
              <p:cNvSpPr>
                <a:spLocks noChangeShapeType="1"/>
              </p:cNvSpPr>
              <p:nvPr/>
            </p:nvSpPr>
            <p:spPr bwMode="auto">
              <a:xfrm>
                <a:off x="7175" y="2027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50" name="Line 2330"/>
              <p:cNvSpPr>
                <a:spLocks noChangeShapeType="1"/>
              </p:cNvSpPr>
              <p:nvPr/>
            </p:nvSpPr>
            <p:spPr bwMode="auto">
              <a:xfrm>
                <a:off x="7211" y="2027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49" name="Line 2329"/>
              <p:cNvSpPr>
                <a:spLocks noChangeShapeType="1"/>
              </p:cNvSpPr>
              <p:nvPr/>
            </p:nvSpPr>
            <p:spPr bwMode="auto">
              <a:xfrm>
                <a:off x="7229" y="2045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48" name="Line 2328"/>
              <p:cNvSpPr>
                <a:spLocks noChangeShapeType="1"/>
              </p:cNvSpPr>
              <p:nvPr/>
            </p:nvSpPr>
            <p:spPr bwMode="auto">
              <a:xfrm flipH="1">
                <a:off x="7211" y="2045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47" name="Line 2327"/>
              <p:cNvSpPr>
                <a:spLocks noChangeShapeType="1"/>
              </p:cNvSpPr>
              <p:nvPr/>
            </p:nvSpPr>
            <p:spPr bwMode="auto">
              <a:xfrm flipH="1">
                <a:off x="7175" y="2054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46" name="Line 2326"/>
              <p:cNvSpPr>
                <a:spLocks noChangeShapeType="1"/>
              </p:cNvSpPr>
              <p:nvPr/>
            </p:nvSpPr>
            <p:spPr bwMode="auto">
              <a:xfrm>
                <a:off x="7184" y="2054"/>
                <a:ext cx="45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45" name="Line 2325"/>
              <p:cNvSpPr>
                <a:spLocks noChangeShapeType="1"/>
              </p:cNvSpPr>
              <p:nvPr/>
            </p:nvSpPr>
            <p:spPr bwMode="auto">
              <a:xfrm flipH="1">
                <a:off x="7283" y="2027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44" name="Line 2324"/>
              <p:cNvSpPr>
                <a:spLocks noChangeShapeType="1"/>
              </p:cNvSpPr>
              <p:nvPr/>
            </p:nvSpPr>
            <p:spPr bwMode="auto">
              <a:xfrm flipH="1">
                <a:off x="7265" y="2027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43" name="Line 2323"/>
              <p:cNvSpPr>
                <a:spLocks noChangeShapeType="1"/>
              </p:cNvSpPr>
              <p:nvPr/>
            </p:nvSpPr>
            <p:spPr bwMode="auto">
              <a:xfrm>
                <a:off x="7265" y="2045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42" name="Line 2322"/>
              <p:cNvSpPr>
                <a:spLocks noChangeShapeType="1"/>
              </p:cNvSpPr>
              <p:nvPr/>
            </p:nvSpPr>
            <p:spPr bwMode="auto">
              <a:xfrm>
                <a:off x="7265" y="2063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41" name="Line 2321"/>
              <p:cNvSpPr>
                <a:spLocks noChangeShapeType="1"/>
              </p:cNvSpPr>
              <p:nvPr/>
            </p:nvSpPr>
            <p:spPr bwMode="auto">
              <a:xfrm>
                <a:off x="7265" y="2072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40" name="Line 2320"/>
              <p:cNvSpPr>
                <a:spLocks noChangeShapeType="1"/>
              </p:cNvSpPr>
              <p:nvPr/>
            </p:nvSpPr>
            <p:spPr bwMode="auto">
              <a:xfrm>
                <a:off x="7283" y="2081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39" name="Line 2319"/>
              <p:cNvSpPr>
                <a:spLocks noChangeShapeType="1"/>
              </p:cNvSpPr>
              <p:nvPr/>
            </p:nvSpPr>
            <p:spPr bwMode="auto">
              <a:xfrm flipV="1">
                <a:off x="7301" y="2072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</p:grpSp>
        <p:grpSp>
          <p:nvGrpSpPr>
            <p:cNvPr id="7237" name="Group 2117"/>
            <p:cNvGrpSpPr>
              <a:grpSpLocks/>
            </p:cNvGrpSpPr>
            <p:nvPr/>
          </p:nvGrpSpPr>
          <p:grpSpPr bwMode="auto">
            <a:xfrm>
              <a:off x="6995" y="1669"/>
              <a:ext cx="1179" cy="404"/>
              <a:chOff x="6995" y="1669"/>
              <a:chExt cx="1179" cy="404"/>
            </a:xfrm>
            <a:grpFill/>
          </p:grpSpPr>
          <p:sp>
            <p:nvSpPr>
              <p:cNvPr id="7437" name="Line 2317"/>
              <p:cNvSpPr>
                <a:spLocks noChangeShapeType="1"/>
              </p:cNvSpPr>
              <p:nvPr/>
            </p:nvSpPr>
            <p:spPr bwMode="auto">
              <a:xfrm flipV="1">
                <a:off x="7319" y="2063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36" name="Line 2316"/>
              <p:cNvSpPr>
                <a:spLocks noChangeShapeType="1"/>
              </p:cNvSpPr>
              <p:nvPr/>
            </p:nvSpPr>
            <p:spPr bwMode="auto">
              <a:xfrm flipH="1" flipV="1">
                <a:off x="7301" y="2054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35" name="Line 2315"/>
              <p:cNvSpPr>
                <a:spLocks noChangeShapeType="1"/>
              </p:cNvSpPr>
              <p:nvPr/>
            </p:nvSpPr>
            <p:spPr bwMode="auto">
              <a:xfrm flipH="1">
                <a:off x="7283" y="2054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34" name="Line 2314"/>
              <p:cNvSpPr>
                <a:spLocks noChangeShapeType="1"/>
              </p:cNvSpPr>
              <p:nvPr/>
            </p:nvSpPr>
            <p:spPr bwMode="auto">
              <a:xfrm flipH="1">
                <a:off x="7265" y="2054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33" name="Oval 2313"/>
              <p:cNvSpPr>
                <a:spLocks noChangeArrowheads="1"/>
              </p:cNvSpPr>
              <p:nvPr/>
            </p:nvSpPr>
            <p:spPr bwMode="auto">
              <a:xfrm>
                <a:off x="7517" y="1911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32" name="Oval 2312"/>
              <p:cNvSpPr>
                <a:spLocks noChangeArrowheads="1"/>
              </p:cNvSpPr>
              <p:nvPr/>
            </p:nvSpPr>
            <p:spPr bwMode="auto">
              <a:xfrm>
                <a:off x="6995" y="1911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31" name="Line 2311"/>
              <p:cNvSpPr>
                <a:spLocks noChangeShapeType="1"/>
              </p:cNvSpPr>
              <p:nvPr/>
            </p:nvSpPr>
            <p:spPr bwMode="auto">
              <a:xfrm flipH="1">
                <a:off x="7229" y="1983"/>
                <a:ext cx="11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30" name="Line 2310"/>
              <p:cNvSpPr>
                <a:spLocks noChangeShapeType="1"/>
              </p:cNvSpPr>
              <p:nvPr/>
            </p:nvSpPr>
            <p:spPr bwMode="auto">
              <a:xfrm flipH="1">
                <a:off x="7229" y="1983"/>
                <a:ext cx="11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29" name="Line 2309"/>
              <p:cNvSpPr>
                <a:spLocks noChangeShapeType="1"/>
              </p:cNvSpPr>
              <p:nvPr/>
            </p:nvSpPr>
            <p:spPr bwMode="auto">
              <a:xfrm flipH="1">
                <a:off x="7229" y="1893"/>
                <a:ext cx="11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28" name="Line 2308"/>
              <p:cNvSpPr>
                <a:spLocks noChangeShapeType="1"/>
              </p:cNvSpPr>
              <p:nvPr/>
            </p:nvSpPr>
            <p:spPr bwMode="auto">
              <a:xfrm flipH="1">
                <a:off x="7229" y="1893"/>
                <a:ext cx="11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27" name="Line 2307"/>
              <p:cNvSpPr>
                <a:spLocks noChangeShapeType="1"/>
              </p:cNvSpPr>
              <p:nvPr/>
            </p:nvSpPr>
            <p:spPr bwMode="auto">
              <a:xfrm>
                <a:off x="7157" y="1938"/>
                <a:ext cx="18" cy="6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26" name="Line 2306"/>
              <p:cNvSpPr>
                <a:spLocks noChangeShapeType="1"/>
              </p:cNvSpPr>
              <p:nvPr/>
            </p:nvSpPr>
            <p:spPr bwMode="auto">
              <a:xfrm>
                <a:off x="7157" y="1938"/>
                <a:ext cx="18" cy="6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25" name="Line 2305"/>
              <p:cNvSpPr>
                <a:spLocks noChangeShapeType="1"/>
              </p:cNvSpPr>
              <p:nvPr/>
            </p:nvSpPr>
            <p:spPr bwMode="auto">
              <a:xfrm flipV="1">
                <a:off x="7211" y="1983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24" name="Line 2304"/>
              <p:cNvSpPr>
                <a:spLocks noChangeShapeType="1"/>
              </p:cNvSpPr>
              <p:nvPr/>
            </p:nvSpPr>
            <p:spPr bwMode="auto">
              <a:xfrm flipV="1">
                <a:off x="7211" y="1983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23" name="Line 2303"/>
              <p:cNvSpPr>
                <a:spLocks noChangeShapeType="1"/>
              </p:cNvSpPr>
              <p:nvPr/>
            </p:nvSpPr>
            <p:spPr bwMode="auto">
              <a:xfrm>
                <a:off x="7175" y="2001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22" name="Line 2302"/>
              <p:cNvSpPr>
                <a:spLocks noChangeShapeType="1"/>
              </p:cNvSpPr>
              <p:nvPr/>
            </p:nvSpPr>
            <p:spPr bwMode="auto">
              <a:xfrm>
                <a:off x="7175" y="2001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21" name="Line 2301"/>
              <p:cNvSpPr>
                <a:spLocks noChangeShapeType="1"/>
              </p:cNvSpPr>
              <p:nvPr/>
            </p:nvSpPr>
            <p:spPr bwMode="auto">
              <a:xfrm flipV="1">
                <a:off x="7157" y="1884"/>
                <a:ext cx="18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20" name="Line 2300"/>
              <p:cNvSpPr>
                <a:spLocks noChangeShapeType="1"/>
              </p:cNvSpPr>
              <p:nvPr/>
            </p:nvSpPr>
            <p:spPr bwMode="auto">
              <a:xfrm flipV="1">
                <a:off x="7157" y="1884"/>
                <a:ext cx="18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19" name="Line 2299"/>
              <p:cNvSpPr>
                <a:spLocks noChangeShapeType="1"/>
              </p:cNvSpPr>
              <p:nvPr/>
            </p:nvSpPr>
            <p:spPr bwMode="auto">
              <a:xfrm flipH="1">
                <a:off x="7112" y="1938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18" name="Line 2298"/>
              <p:cNvSpPr>
                <a:spLocks noChangeShapeType="1"/>
              </p:cNvSpPr>
              <p:nvPr/>
            </p:nvSpPr>
            <p:spPr bwMode="auto">
              <a:xfrm>
                <a:off x="7211" y="1884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17" name="Line 2297"/>
              <p:cNvSpPr>
                <a:spLocks noChangeShapeType="1"/>
              </p:cNvSpPr>
              <p:nvPr/>
            </p:nvSpPr>
            <p:spPr bwMode="auto">
              <a:xfrm>
                <a:off x="7211" y="1884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16" name="Line 2296"/>
              <p:cNvSpPr>
                <a:spLocks noChangeShapeType="1"/>
              </p:cNvSpPr>
              <p:nvPr/>
            </p:nvSpPr>
            <p:spPr bwMode="auto">
              <a:xfrm>
                <a:off x="7175" y="1884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15" name="Line 2295"/>
              <p:cNvSpPr>
                <a:spLocks noChangeShapeType="1"/>
              </p:cNvSpPr>
              <p:nvPr/>
            </p:nvSpPr>
            <p:spPr bwMode="auto">
              <a:xfrm>
                <a:off x="7175" y="1884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14" name="Line 2294"/>
              <p:cNvSpPr>
                <a:spLocks noChangeShapeType="1"/>
              </p:cNvSpPr>
              <p:nvPr/>
            </p:nvSpPr>
            <p:spPr bwMode="auto">
              <a:xfrm flipH="1">
                <a:off x="7400" y="1938"/>
                <a:ext cx="18" cy="6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13" name="Line 2293"/>
              <p:cNvSpPr>
                <a:spLocks noChangeShapeType="1"/>
              </p:cNvSpPr>
              <p:nvPr/>
            </p:nvSpPr>
            <p:spPr bwMode="auto">
              <a:xfrm flipH="1">
                <a:off x="7400" y="1938"/>
                <a:ext cx="18" cy="6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12" name="Line 2292"/>
              <p:cNvSpPr>
                <a:spLocks noChangeShapeType="1"/>
              </p:cNvSpPr>
              <p:nvPr/>
            </p:nvSpPr>
            <p:spPr bwMode="auto">
              <a:xfrm flipH="1" flipV="1">
                <a:off x="7346" y="1983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11" name="Line 2291"/>
              <p:cNvSpPr>
                <a:spLocks noChangeShapeType="1"/>
              </p:cNvSpPr>
              <p:nvPr/>
            </p:nvSpPr>
            <p:spPr bwMode="auto">
              <a:xfrm flipH="1" flipV="1">
                <a:off x="7346" y="1983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10" name="Line 2290"/>
              <p:cNvSpPr>
                <a:spLocks noChangeShapeType="1"/>
              </p:cNvSpPr>
              <p:nvPr/>
            </p:nvSpPr>
            <p:spPr bwMode="auto">
              <a:xfrm flipH="1">
                <a:off x="7355" y="2001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09" name="Line 2289"/>
              <p:cNvSpPr>
                <a:spLocks noChangeShapeType="1"/>
              </p:cNvSpPr>
              <p:nvPr/>
            </p:nvSpPr>
            <p:spPr bwMode="auto">
              <a:xfrm flipH="1">
                <a:off x="7355" y="2001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08" name="Line 2288"/>
              <p:cNvSpPr>
                <a:spLocks noChangeShapeType="1"/>
              </p:cNvSpPr>
              <p:nvPr/>
            </p:nvSpPr>
            <p:spPr bwMode="auto">
              <a:xfrm flipH="1" flipV="1">
                <a:off x="7400" y="1884"/>
                <a:ext cx="18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07" name="Line 2287"/>
              <p:cNvSpPr>
                <a:spLocks noChangeShapeType="1"/>
              </p:cNvSpPr>
              <p:nvPr/>
            </p:nvSpPr>
            <p:spPr bwMode="auto">
              <a:xfrm flipH="1" flipV="1">
                <a:off x="7400" y="1884"/>
                <a:ext cx="18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06" name="Line 2286"/>
              <p:cNvSpPr>
                <a:spLocks noChangeShapeType="1"/>
              </p:cNvSpPr>
              <p:nvPr/>
            </p:nvSpPr>
            <p:spPr bwMode="auto">
              <a:xfrm>
                <a:off x="7418" y="1938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05" name="Line 2285"/>
              <p:cNvSpPr>
                <a:spLocks noChangeShapeType="1"/>
              </p:cNvSpPr>
              <p:nvPr/>
            </p:nvSpPr>
            <p:spPr bwMode="auto">
              <a:xfrm flipH="1">
                <a:off x="7346" y="188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04" name="Line 2284"/>
              <p:cNvSpPr>
                <a:spLocks noChangeShapeType="1"/>
              </p:cNvSpPr>
              <p:nvPr/>
            </p:nvSpPr>
            <p:spPr bwMode="auto">
              <a:xfrm flipH="1">
                <a:off x="7346" y="188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03" name="Line 2283"/>
              <p:cNvSpPr>
                <a:spLocks noChangeShapeType="1"/>
              </p:cNvSpPr>
              <p:nvPr/>
            </p:nvSpPr>
            <p:spPr bwMode="auto">
              <a:xfrm flipH="1">
                <a:off x="7355" y="1884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02" name="Line 2282"/>
              <p:cNvSpPr>
                <a:spLocks noChangeShapeType="1"/>
              </p:cNvSpPr>
              <p:nvPr/>
            </p:nvSpPr>
            <p:spPr bwMode="auto">
              <a:xfrm flipH="1">
                <a:off x="7355" y="1884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01" name="Line 2281"/>
              <p:cNvSpPr>
                <a:spLocks noChangeShapeType="1"/>
              </p:cNvSpPr>
              <p:nvPr/>
            </p:nvSpPr>
            <p:spPr bwMode="auto">
              <a:xfrm>
                <a:off x="7930" y="2063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400" name="Line 2280"/>
              <p:cNvSpPr>
                <a:spLocks noChangeShapeType="1"/>
              </p:cNvSpPr>
              <p:nvPr/>
            </p:nvSpPr>
            <p:spPr bwMode="auto">
              <a:xfrm>
                <a:off x="7948" y="2072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99" name="Line 2279"/>
              <p:cNvSpPr>
                <a:spLocks noChangeShapeType="1"/>
              </p:cNvSpPr>
              <p:nvPr/>
            </p:nvSpPr>
            <p:spPr bwMode="auto">
              <a:xfrm flipV="1">
                <a:off x="7975" y="2063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98" name="Line 2278"/>
              <p:cNvSpPr>
                <a:spLocks noChangeShapeType="1"/>
              </p:cNvSpPr>
              <p:nvPr/>
            </p:nvSpPr>
            <p:spPr bwMode="auto">
              <a:xfrm flipV="1">
                <a:off x="7993" y="2036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97" name="Line 2277"/>
              <p:cNvSpPr>
                <a:spLocks noChangeShapeType="1"/>
              </p:cNvSpPr>
              <p:nvPr/>
            </p:nvSpPr>
            <p:spPr bwMode="auto">
              <a:xfrm flipH="1" flipV="1">
                <a:off x="7975" y="2027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96" name="Line 2276"/>
              <p:cNvSpPr>
                <a:spLocks noChangeShapeType="1"/>
              </p:cNvSpPr>
              <p:nvPr/>
            </p:nvSpPr>
            <p:spPr bwMode="auto">
              <a:xfrm flipH="1">
                <a:off x="7948" y="2027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95" name="Line 2275"/>
              <p:cNvSpPr>
                <a:spLocks noChangeShapeType="1"/>
              </p:cNvSpPr>
              <p:nvPr/>
            </p:nvSpPr>
            <p:spPr bwMode="auto">
              <a:xfrm flipH="1">
                <a:off x="7930" y="2027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94" name="Line 2274"/>
              <p:cNvSpPr>
                <a:spLocks noChangeShapeType="1"/>
              </p:cNvSpPr>
              <p:nvPr/>
            </p:nvSpPr>
            <p:spPr bwMode="auto">
              <a:xfrm>
                <a:off x="7930" y="2036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93" name="Line 2273"/>
              <p:cNvSpPr>
                <a:spLocks noChangeShapeType="1"/>
              </p:cNvSpPr>
              <p:nvPr/>
            </p:nvSpPr>
            <p:spPr bwMode="auto">
              <a:xfrm>
                <a:off x="7975" y="2063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92" name="Line 2272"/>
              <p:cNvSpPr>
                <a:spLocks noChangeShapeType="1"/>
              </p:cNvSpPr>
              <p:nvPr/>
            </p:nvSpPr>
            <p:spPr bwMode="auto">
              <a:xfrm flipH="1">
                <a:off x="8038" y="2027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91" name="Line 2271"/>
              <p:cNvSpPr>
                <a:spLocks noChangeShapeType="1"/>
              </p:cNvSpPr>
              <p:nvPr/>
            </p:nvSpPr>
            <p:spPr bwMode="auto">
              <a:xfrm flipH="1">
                <a:off x="8020" y="2027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90" name="Line 2270"/>
              <p:cNvSpPr>
                <a:spLocks noChangeShapeType="1"/>
              </p:cNvSpPr>
              <p:nvPr/>
            </p:nvSpPr>
            <p:spPr bwMode="auto">
              <a:xfrm>
                <a:off x="8020" y="2036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89" name="Line 2269"/>
              <p:cNvSpPr>
                <a:spLocks noChangeShapeType="1"/>
              </p:cNvSpPr>
              <p:nvPr/>
            </p:nvSpPr>
            <p:spPr bwMode="auto">
              <a:xfrm>
                <a:off x="8020" y="2054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88" name="Line 2268"/>
              <p:cNvSpPr>
                <a:spLocks noChangeShapeType="1"/>
              </p:cNvSpPr>
              <p:nvPr/>
            </p:nvSpPr>
            <p:spPr bwMode="auto">
              <a:xfrm>
                <a:off x="8020" y="2063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87" name="Line 2267"/>
              <p:cNvSpPr>
                <a:spLocks noChangeShapeType="1"/>
              </p:cNvSpPr>
              <p:nvPr/>
            </p:nvSpPr>
            <p:spPr bwMode="auto">
              <a:xfrm>
                <a:off x="8038" y="2072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86" name="Line 2266"/>
              <p:cNvSpPr>
                <a:spLocks noChangeShapeType="1"/>
              </p:cNvSpPr>
              <p:nvPr/>
            </p:nvSpPr>
            <p:spPr bwMode="auto">
              <a:xfrm flipV="1">
                <a:off x="8056" y="2063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85" name="Line 2265"/>
              <p:cNvSpPr>
                <a:spLocks noChangeShapeType="1"/>
              </p:cNvSpPr>
              <p:nvPr/>
            </p:nvSpPr>
            <p:spPr bwMode="auto">
              <a:xfrm flipV="1">
                <a:off x="8074" y="2054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84" name="Line 2264"/>
              <p:cNvSpPr>
                <a:spLocks noChangeShapeType="1"/>
              </p:cNvSpPr>
              <p:nvPr/>
            </p:nvSpPr>
            <p:spPr bwMode="auto">
              <a:xfrm flipH="1" flipV="1">
                <a:off x="8056" y="2045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83" name="Line 2263"/>
              <p:cNvSpPr>
                <a:spLocks noChangeShapeType="1"/>
              </p:cNvSpPr>
              <p:nvPr/>
            </p:nvSpPr>
            <p:spPr bwMode="auto">
              <a:xfrm flipH="1">
                <a:off x="8038" y="2045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82" name="Line 2262"/>
              <p:cNvSpPr>
                <a:spLocks noChangeShapeType="1"/>
              </p:cNvSpPr>
              <p:nvPr/>
            </p:nvSpPr>
            <p:spPr bwMode="auto">
              <a:xfrm flipH="1">
                <a:off x="8020" y="2045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81" name="Line 2261"/>
              <p:cNvSpPr>
                <a:spLocks noChangeShapeType="1"/>
              </p:cNvSpPr>
              <p:nvPr/>
            </p:nvSpPr>
            <p:spPr bwMode="auto">
              <a:xfrm>
                <a:off x="7912" y="1965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80" name="Line 2260"/>
              <p:cNvSpPr>
                <a:spLocks noChangeShapeType="1"/>
              </p:cNvSpPr>
              <p:nvPr/>
            </p:nvSpPr>
            <p:spPr bwMode="auto">
              <a:xfrm>
                <a:off x="7921" y="196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79" name="Line 2259"/>
              <p:cNvSpPr>
                <a:spLocks noChangeShapeType="1"/>
              </p:cNvSpPr>
              <p:nvPr/>
            </p:nvSpPr>
            <p:spPr bwMode="auto">
              <a:xfrm>
                <a:off x="7930" y="197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78" name="Line 2258"/>
              <p:cNvSpPr>
                <a:spLocks noChangeShapeType="1"/>
              </p:cNvSpPr>
              <p:nvPr/>
            </p:nvSpPr>
            <p:spPr bwMode="auto">
              <a:xfrm>
                <a:off x="7939" y="198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77" name="Line 2257"/>
              <p:cNvSpPr>
                <a:spLocks noChangeShapeType="1"/>
              </p:cNvSpPr>
              <p:nvPr/>
            </p:nvSpPr>
            <p:spPr bwMode="auto">
              <a:xfrm>
                <a:off x="7948" y="198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76" name="Line 2256"/>
              <p:cNvSpPr>
                <a:spLocks noChangeShapeType="1"/>
              </p:cNvSpPr>
              <p:nvPr/>
            </p:nvSpPr>
            <p:spPr bwMode="auto">
              <a:xfrm>
                <a:off x="7957" y="199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75" name="Line 2255"/>
              <p:cNvSpPr>
                <a:spLocks noChangeShapeType="1"/>
              </p:cNvSpPr>
              <p:nvPr/>
            </p:nvSpPr>
            <p:spPr bwMode="auto">
              <a:xfrm>
                <a:off x="7966" y="1992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74" name="Line 2254"/>
              <p:cNvSpPr>
                <a:spLocks noChangeShapeType="1"/>
              </p:cNvSpPr>
              <p:nvPr/>
            </p:nvSpPr>
            <p:spPr bwMode="auto">
              <a:xfrm>
                <a:off x="7984" y="199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73" name="Line 2253"/>
              <p:cNvSpPr>
                <a:spLocks noChangeShapeType="1"/>
              </p:cNvSpPr>
              <p:nvPr/>
            </p:nvSpPr>
            <p:spPr bwMode="auto">
              <a:xfrm>
                <a:off x="7993" y="199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72" name="Line 2252"/>
              <p:cNvSpPr>
                <a:spLocks noChangeShapeType="1"/>
              </p:cNvSpPr>
              <p:nvPr/>
            </p:nvSpPr>
            <p:spPr bwMode="auto">
              <a:xfrm>
                <a:off x="8002" y="2001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71" name="Line 2251"/>
              <p:cNvSpPr>
                <a:spLocks noChangeShapeType="1"/>
              </p:cNvSpPr>
              <p:nvPr/>
            </p:nvSpPr>
            <p:spPr bwMode="auto">
              <a:xfrm flipV="1">
                <a:off x="8020" y="199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70" name="Line 2250"/>
              <p:cNvSpPr>
                <a:spLocks noChangeShapeType="1"/>
              </p:cNvSpPr>
              <p:nvPr/>
            </p:nvSpPr>
            <p:spPr bwMode="auto">
              <a:xfrm>
                <a:off x="8029" y="199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69" name="Line 2249"/>
              <p:cNvSpPr>
                <a:spLocks noChangeShapeType="1"/>
              </p:cNvSpPr>
              <p:nvPr/>
            </p:nvSpPr>
            <p:spPr bwMode="auto">
              <a:xfrm>
                <a:off x="8038" y="199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68" name="Line 2248"/>
              <p:cNvSpPr>
                <a:spLocks noChangeShapeType="1"/>
              </p:cNvSpPr>
              <p:nvPr/>
            </p:nvSpPr>
            <p:spPr bwMode="auto">
              <a:xfrm>
                <a:off x="8047" y="1992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67" name="Line 2247"/>
              <p:cNvSpPr>
                <a:spLocks noChangeShapeType="1"/>
              </p:cNvSpPr>
              <p:nvPr/>
            </p:nvSpPr>
            <p:spPr bwMode="auto">
              <a:xfrm flipV="1">
                <a:off x="8065" y="198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66" name="Line 2246"/>
              <p:cNvSpPr>
                <a:spLocks noChangeShapeType="1"/>
              </p:cNvSpPr>
              <p:nvPr/>
            </p:nvSpPr>
            <p:spPr bwMode="auto">
              <a:xfrm>
                <a:off x="8074" y="198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65" name="Line 2245"/>
              <p:cNvSpPr>
                <a:spLocks noChangeShapeType="1"/>
              </p:cNvSpPr>
              <p:nvPr/>
            </p:nvSpPr>
            <p:spPr bwMode="auto">
              <a:xfrm flipV="1">
                <a:off x="8083" y="197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64" name="Line 2244"/>
              <p:cNvSpPr>
                <a:spLocks noChangeShapeType="1"/>
              </p:cNvSpPr>
              <p:nvPr/>
            </p:nvSpPr>
            <p:spPr bwMode="auto">
              <a:xfrm flipV="1">
                <a:off x="8092" y="196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63" name="Line 2243"/>
              <p:cNvSpPr>
                <a:spLocks noChangeShapeType="1"/>
              </p:cNvSpPr>
              <p:nvPr/>
            </p:nvSpPr>
            <p:spPr bwMode="auto">
              <a:xfrm>
                <a:off x="8101" y="1965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62" name="Line 2242"/>
              <p:cNvSpPr>
                <a:spLocks noChangeShapeType="1"/>
              </p:cNvSpPr>
              <p:nvPr/>
            </p:nvSpPr>
            <p:spPr bwMode="auto">
              <a:xfrm flipV="1">
                <a:off x="8110" y="195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61" name="Line 2241"/>
              <p:cNvSpPr>
                <a:spLocks noChangeShapeType="1"/>
              </p:cNvSpPr>
              <p:nvPr/>
            </p:nvSpPr>
            <p:spPr bwMode="auto">
              <a:xfrm flipV="1">
                <a:off x="8119" y="194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60" name="Line 2240"/>
              <p:cNvSpPr>
                <a:spLocks noChangeShapeType="1"/>
              </p:cNvSpPr>
              <p:nvPr/>
            </p:nvSpPr>
            <p:spPr bwMode="auto">
              <a:xfrm flipV="1">
                <a:off x="8128" y="193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59" name="Line 2239"/>
              <p:cNvSpPr>
                <a:spLocks noChangeShapeType="1"/>
              </p:cNvSpPr>
              <p:nvPr/>
            </p:nvSpPr>
            <p:spPr bwMode="auto">
              <a:xfrm flipV="1">
                <a:off x="8137" y="192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58" name="Line 2238"/>
              <p:cNvSpPr>
                <a:spLocks noChangeShapeType="1"/>
              </p:cNvSpPr>
              <p:nvPr/>
            </p:nvSpPr>
            <p:spPr bwMode="auto">
              <a:xfrm flipV="1">
                <a:off x="8146" y="192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57" name="Line 2237"/>
              <p:cNvSpPr>
                <a:spLocks noChangeShapeType="1"/>
              </p:cNvSpPr>
              <p:nvPr/>
            </p:nvSpPr>
            <p:spPr bwMode="auto">
              <a:xfrm flipV="1">
                <a:off x="8155" y="1911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56" name="Line 2236"/>
              <p:cNvSpPr>
                <a:spLocks noChangeShapeType="1"/>
              </p:cNvSpPr>
              <p:nvPr/>
            </p:nvSpPr>
            <p:spPr bwMode="auto">
              <a:xfrm flipV="1">
                <a:off x="8155" y="190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55" name="Line 2235"/>
              <p:cNvSpPr>
                <a:spLocks noChangeShapeType="1"/>
              </p:cNvSpPr>
              <p:nvPr/>
            </p:nvSpPr>
            <p:spPr bwMode="auto">
              <a:xfrm flipV="1">
                <a:off x="8164" y="1884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54" name="Line 2234"/>
              <p:cNvSpPr>
                <a:spLocks noChangeShapeType="1"/>
              </p:cNvSpPr>
              <p:nvPr/>
            </p:nvSpPr>
            <p:spPr bwMode="auto">
              <a:xfrm flipV="1">
                <a:off x="8164" y="187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53" name="Line 2233"/>
              <p:cNvSpPr>
                <a:spLocks noChangeShapeType="1"/>
              </p:cNvSpPr>
              <p:nvPr/>
            </p:nvSpPr>
            <p:spPr bwMode="auto">
              <a:xfrm flipV="1">
                <a:off x="8173" y="1866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52" name="Line 2232"/>
              <p:cNvSpPr>
                <a:spLocks noChangeShapeType="1"/>
              </p:cNvSpPr>
              <p:nvPr/>
            </p:nvSpPr>
            <p:spPr bwMode="auto">
              <a:xfrm flipV="1">
                <a:off x="8173" y="1857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51" name="Line 2231"/>
              <p:cNvSpPr>
                <a:spLocks noChangeShapeType="1"/>
              </p:cNvSpPr>
              <p:nvPr/>
            </p:nvSpPr>
            <p:spPr bwMode="auto">
              <a:xfrm flipV="1">
                <a:off x="8173" y="1839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50" name="Line 2230"/>
              <p:cNvSpPr>
                <a:spLocks noChangeShapeType="1"/>
              </p:cNvSpPr>
              <p:nvPr/>
            </p:nvSpPr>
            <p:spPr bwMode="auto">
              <a:xfrm flipV="1">
                <a:off x="8173" y="1830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49" name="Line 2229"/>
              <p:cNvSpPr>
                <a:spLocks noChangeShapeType="1"/>
              </p:cNvSpPr>
              <p:nvPr/>
            </p:nvSpPr>
            <p:spPr bwMode="auto">
              <a:xfrm flipV="1">
                <a:off x="8173" y="1821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48" name="Line 2228"/>
              <p:cNvSpPr>
                <a:spLocks noChangeShapeType="1"/>
              </p:cNvSpPr>
              <p:nvPr/>
            </p:nvSpPr>
            <p:spPr bwMode="auto">
              <a:xfrm flipV="1">
                <a:off x="8173" y="1812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47" name="Line 2227"/>
              <p:cNvSpPr>
                <a:spLocks noChangeShapeType="1"/>
              </p:cNvSpPr>
              <p:nvPr/>
            </p:nvSpPr>
            <p:spPr bwMode="auto">
              <a:xfrm flipV="1">
                <a:off x="8173" y="1794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46" name="Line 2226"/>
              <p:cNvSpPr>
                <a:spLocks noChangeShapeType="1"/>
              </p:cNvSpPr>
              <p:nvPr/>
            </p:nvSpPr>
            <p:spPr bwMode="auto">
              <a:xfrm flipV="1">
                <a:off x="8173" y="1785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45" name="Line 2225"/>
              <p:cNvSpPr>
                <a:spLocks noChangeShapeType="1"/>
              </p:cNvSpPr>
              <p:nvPr/>
            </p:nvSpPr>
            <p:spPr bwMode="auto">
              <a:xfrm flipH="1" flipV="1">
                <a:off x="8164" y="177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44" name="Line 2224"/>
              <p:cNvSpPr>
                <a:spLocks noChangeShapeType="1"/>
              </p:cNvSpPr>
              <p:nvPr/>
            </p:nvSpPr>
            <p:spPr bwMode="auto">
              <a:xfrm flipV="1">
                <a:off x="8164" y="1767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43" name="Line 2223"/>
              <p:cNvSpPr>
                <a:spLocks noChangeShapeType="1"/>
              </p:cNvSpPr>
              <p:nvPr/>
            </p:nvSpPr>
            <p:spPr bwMode="auto">
              <a:xfrm flipH="1" flipV="1">
                <a:off x="8155" y="1749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42" name="Line 2222"/>
              <p:cNvSpPr>
                <a:spLocks noChangeShapeType="1"/>
              </p:cNvSpPr>
              <p:nvPr/>
            </p:nvSpPr>
            <p:spPr bwMode="auto">
              <a:xfrm flipV="1">
                <a:off x="8155" y="1740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41" name="Line 2221"/>
              <p:cNvSpPr>
                <a:spLocks noChangeShapeType="1"/>
              </p:cNvSpPr>
              <p:nvPr/>
            </p:nvSpPr>
            <p:spPr bwMode="auto">
              <a:xfrm flipH="1" flipV="1">
                <a:off x="8146" y="1731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40" name="Line 2220"/>
              <p:cNvSpPr>
                <a:spLocks noChangeShapeType="1"/>
              </p:cNvSpPr>
              <p:nvPr/>
            </p:nvSpPr>
            <p:spPr bwMode="auto">
              <a:xfrm flipH="1" flipV="1">
                <a:off x="8137" y="172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39" name="Line 2219"/>
              <p:cNvSpPr>
                <a:spLocks noChangeShapeType="1"/>
              </p:cNvSpPr>
              <p:nvPr/>
            </p:nvSpPr>
            <p:spPr bwMode="auto">
              <a:xfrm flipH="1" flipV="1">
                <a:off x="8128" y="171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38" name="Line 2218"/>
              <p:cNvSpPr>
                <a:spLocks noChangeShapeType="1"/>
              </p:cNvSpPr>
              <p:nvPr/>
            </p:nvSpPr>
            <p:spPr bwMode="auto">
              <a:xfrm flipH="1" flipV="1">
                <a:off x="8119" y="170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37" name="Line 2217"/>
              <p:cNvSpPr>
                <a:spLocks noChangeShapeType="1"/>
              </p:cNvSpPr>
              <p:nvPr/>
            </p:nvSpPr>
            <p:spPr bwMode="auto">
              <a:xfrm flipH="1">
                <a:off x="8110" y="170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36" name="Line 2216"/>
              <p:cNvSpPr>
                <a:spLocks noChangeShapeType="1"/>
              </p:cNvSpPr>
              <p:nvPr/>
            </p:nvSpPr>
            <p:spPr bwMode="auto">
              <a:xfrm flipH="1" flipV="1">
                <a:off x="8101" y="1696"/>
                <a:ext cx="9" cy="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35" name="Line 2215"/>
              <p:cNvSpPr>
                <a:spLocks noChangeShapeType="1"/>
              </p:cNvSpPr>
              <p:nvPr/>
            </p:nvSpPr>
            <p:spPr bwMode="auto">
              <a:xfrm flipH="1" flipV="1">
                <a:off x="8092" y="168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34" name="Line 2214"/>
              <p:cNvSpPr>
                <a:spLocks noChangeShapeType="1"/>
              </p:cNvSpPr>
              <p:nvPr/>
            </p:nvSpPr>
            <p:spPr bwMode="auto">
              <a:xfrm flipH="1">
                <a:off x="8083" y="1687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33" name="Line 2213"/>
              <p:cNvSpPr>
                <a:spLocks noChangeShapeType="1"/>
              </p:cNvSpPr>
              <p:nvPr/>
            </p:nvSpPr>
            <p:spPr bwMode="auto">
              <a:xfrm flipH="1" flipV="1">
                <a:off x="8074" y="167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32" name="Line 2212"/>
              <p:cNvSpPr>
                <a:spLocks noChangeShapeType="1"/>
              </p:cNvSpPr>
              <p:nvPr/>
            </p:nvSpPr>
            <p:spPr bwMode="auto">
              <a:xfrm flipH="1">
                <a:off x="8065" y="167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31" name="Line 2211"/>
              <p:cNvSpPr>
                <a:spLocks noChangeShapeType="1"/>
              </p:cNvSpPr>
              <p:nvPr/>
            </p:nvSpPr>
            <p:spPr bwMode="auto">
              <a:xfrm flipH="1" flipV="1">
                <a:off x="8047" y="1669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30" name="Line 2210"/>
              <p:cNvSpPr>
                <a:spLocks noChangeShapeType="1"/>
              </p:cNvSpPr>
              <p:nvPr/>
            </p:nvSpPr>
            <p:spPr bwMode="auto">
              <a:xfrm flipH="1">
                <a:off x="8038" y="166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29" name="Line 2209"/>
              <p:cNvSpPr>
                <a:spLocks noChangeShapeType="1"/>
              </p:cNvSpPr>
              <p:nvPr/>
            </p:nvSpPr>
            <p:spPr bwMode="auto">
              <a:xfrm flipH="1">
                <a:off x="8029" y="166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28" name="Line 2208"/>
              <p:cNvSpPr>
                <a:spLocks noChangeShapeType="1"/>
              </p:cNvSpPr>
              <p:nvPr/>
            </p:nvSpPr>
            <p:spPr bwMode="auto">
              <a:xfrm flipH="1">
                <a:off x="8020" y="166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27" name="Line 2207"/>
              <p:cNvSpPr>
                <a:spLocks noChangeShapeType="1"/>
              </p:cNvSpPr>
              <p:nvPr/>
            </p:nvSpPr>
            <p:spPr bwMode="auto">
              <a:xfrm flipH="1">
                <a:off x="8002" y="1669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26" name="Line 2206"/>
              <p:cNvSpPr>
                <a:spLocks noChangeShapeType="1"/>
              </p:cNvSpPr>
              <p:nvPr/>
            </p:nvSpPr>
            <p:spPr bwMode="auto">
              <a:xfrm flipH="1">
                <a:off x="7993" y="166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25" name="Line 2205"/>
              <p:cNvSpPr>
                <a:spLocks noChangeShapeType="1"/>
              </p:cNvSpPr>
              <p:nvPr/>
            </p:nvSpPr>
            <p:spPr bwMode="auto">
              <a:xfrm flipH="1">
                <a:off x="7984" y="166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24" name="Line 2204"/>
              <p:cNvSpPr>
                <a:spLocks noChangeShapeType="1"/>
              </p:cNvSpPr>
              <p:nvPr/>
            </p:nvSpPr>
            <p:spPr bwMode="auto">
              <a:xfrm flipH="1">
                <a:off x="7966" y="1669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23" name="Line 2203"/>
              <p:cNvSpPr>
                <a:spLocks noChangeShapeType="1"/>
              </p:cNvSpPr>
              <p:nvPr/>
            </p:nvSpPr>
            <p:spPr bwMode="auto">
              <a:xfrm flipH="1">
                <a:off x="7957" y="166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22" name="Line 2202"/>
              <p:cNvSpPr>
                <a:spLocks noChangeShapeType="1"/>
              </p:cNvSpPr>
              <p:nvPr/>
            </p:nvSpPr>
            <p:spPr bwMode="auto">
              <a:xfrm flipH="1">
                <a:off x="7948" y="167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21" name="Line 2201"/>
              <p:cNvSpPr>
                <a:spLocks noChangeShapeType="1"/>
              </p:cNvSpPr>
              <p:nvPr/>
            </p:nvSpPr>
            <p:spPr bwMode="auto">
              <a:xfrm flipH="1">
                <a:off x="7939" y="167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20" name="Line 2200"/>
              <p:cNvSpPr>
                <a:spLocks noChangeShapeType="1"/>
              </p:cNvSpPr>
              <p:nvPr/>
            </p:nvSpPr>
            <p:spPr bwMode="auto">
              <a:xfrm flipH="1">
                <a:off x="7930" y="1687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19" name="Line 2199"/>
              <p:cNvSpPr>
                <a:spLocks noChangeShapeType="1"/>
              </p:cNvSpPr>
              <p:nvPr/>
            </p:nvSpPr>
            <p:spPr bwMode="auto">
              <a:xfrm flipH="1">
                <a:off x="7921" y="168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18" name="Line 2198"/>
              <p:cNvSpPr>
                <a:spLocks noChangeShapeType="1"/>
              </p:cNvSpPr>
              <p:nvPr/>
            </p:nvSpPr>
            <p:spPr bwMode="auto">
              <a:xfrm flipH="1">
                <a:off x="7912" y="1696"/>
                <a:ext cx="9" cy="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17" name="Line 2197"/>
              <p:cNvSpPr>
                <a:spLocks noChangeShapeType="1"/>
              </p:cNvSpPr>
              <p:nvPr/>
            </p:nvSpPr>
            <p:spPr bwMode="auto">
              <a:xfrm>
                <a:off x="7912" y="1965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16" name="Line 2196"/>
              <p:cNvSpPr>
                <a:spLocks noChangeShapeType="1"/>
              </p:cNvSpPr>
              <p:nvPr/>
            </p:nvSpPr>
            <p:spPr bwMode="auto">
              <a:xfrm>
                <a:off x="7921" y="196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15" name="Line 2195"/>
              <p:cNvSpPr>
                <a:spLocks noChangeShapeType="1"/>
              </p:cNvSpPr>
              <p:nvPr/>
            </p:nvSpPr>
            <p:spPr bwMode="auto">
              <a:xfrm>
                <a:off x="7930" y="197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14" name="Line 2194"/>
              <p:cNvSpPr>
                <a:spLocks noChangeShapeType="1"/>
              </p:cNvSpPr>
              <p:nvPr/>
            </p:nvSpPr>
            <p:spPr bwMode="auto">
              <a:xfrm>
                <a:off x="7939" y="198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13" name="Line 2193"/>
              <p:cNvSpPr>
                <a:spLocks noChangeShapeType="1"/>
              </p:cNvSpPr>
              <p:nvPr/>
            </p:nvSpPr>
            <p:spPr bwMode="auto">
              <a:xfrm>
                <a:off x="7948" y="198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12" name="Line 2192"/>
              <p:cNvSpPr>
                <a:spLocks noChangeShapeType="1"/>
              </p:cNvSpPr>
              <p:nvPr/>
            </p:nvSpPr>
            <p:spPr bwMode="auto">
              <a:xfrm>
                <a:off x="7957" y="199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11" name="Line 2191"/>
              <p:cNvSpPr>
                <a:spLocks noChangeShapeType="1"/>
              </p:cNvSpPr>
              <p:nvPr/>
            </p:nvSpPr>
            <p:spPr bwMode="auto">
              <a:xfrm>
                <a:off x="7966" y="1992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10" name="Line 2190"/>
              <p:cNvSpPr>
                <a:spLocks noChangeShapeType="1"/>
              </p:cNvSpPr>
              <p:nvPr/>
            </p:nvSpPr>
            <p:spPr bwMode="auto">
              <a:xfrm>
                <a:off x="7984" y="199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09" name="Line 2189"/>
              <p:cNvSpPr>
                <a:spLocks noChangeShapeType="1"/>
              </p:cNvSpPr>
              <p:nvPr/>
            </p:nvSpPr>
            <p:spPr bwMode="auto">
              <a:xfrm>
                <a:off x="7993" y="199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08" name="Line 2188"/>
              <p:cNvSpPr>
                <a:spLocks noChangeShapeType="1"/>
              </p:cNvSpPr>
              <p:nvPr/>
            </p:nvSpPr>
            <p:spPr bwMode="auto">
              <a:xfrm>
                <a:off x="8002" y="2001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07" name="Line 2187"/>
              <p:cNvSpPr>
                <a:spLocks noChangeShapeType="1"/>
              </p:cNvSpPr>
              <p:nvPr/>
            </p:nvSpPr>
            <p:spPr bwMode="auto">
              <a:xfrm flipV="1">
                <a:off x="8020" y="199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06" name="Line 2186"/>
              <p:cNvSpPr>
                <a:spLocks noChangeShapeType="1"/>
              </p:cNvSpPr>
              <p:nvPr/>
            </p:nvSpPr>
            <p:spPr bwMode="auto">
              <a:xfrm>
                <a:off x="8029" y="199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05" name="Line 2185"/>
              <p:cNvSpPr>
                <a:spLocks noChangeShapeType="1"/>
              </p:cNvSpPr>
              <p:nvPr/>
            </p:nvSpPr>
            <p:spPr bwMode="auto">
              <a:xfrm>
                <a:off x="8038" y="199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04" name="Line 2184"/>
              <p:cNvSpPr>
                <a:spLocks noChangeShapeType="1"/>
              </p:cNvSpPr>
              <p:nvPr/>
            </p:nvSpPr>
            <p:spPr bwMode="auto">
              <a:xfrm>
                <a:off x="8047" y="1992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03" name="Line 2183"/>
              <p:cNvSpPr>
                <a:spLocks noChangeShapeType="1"/>
              </p:cNvSpPr>
              <p:nvPr/>
            </p:nvSpPr>
            <p:spPr bwMode="auto">
              <a:xfrm flipV="1">
                <a:off x="8065" y="198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02" name="Line 2182"/>
              <p:cNvSpPr>
                <a:spLocks noChangeShapeType="1"/>
              </p:cNvSpPr>
              <p:nvPr/>
            </p:nvSpPr>
            <p:spPr bwMode="auto">
              <a:xfrm>
                <a:off x="8074" y="198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01" name="Line 2181"/>
              <p:cNvSpPr>
                <a:spLocks noChangeShapeType="1"/>
              </p:cNvSpPr>
              <p:nvPr/>
            </p:nvSpPr>
            <p:spPr bwMode="auto">
              <a:xfrm flipV="1">
                <a:off x="8083" y="197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300" name="Line 2180"/>
              <p:cNvSpPr>
                <a:spLocks noChangeShapeType="1"/>
              </p:cNvSpPr>
              <p:nvPr/>
            </p:nvSpPr>
            <p:spPr bwMode="auto">
              <a:xfrm flipV="1">
                <a:off x="8092" y="196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99" name="Line 2179"/>
              <p:cNvSpPr>
                <a:spLocks noChangeShapeType="1"/>
              </p:cNvSpPr>
              <p:nvPr/>
            </p:nvSpPr>
            <p:spPr bwMode="auto">
              <a:xfrm>
                <a:off x="8101" y="1965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98" name="Line 2178"/>
              <p:cNvSpPr>
                <a:spLocks noChangeShapeType="1"/>
              </p:cNvSpPr>
              <p:nvPr/>
            </p:nvSpPr>
            <p:spPr bwMode="auto">
              <a:xfrm flipV="1">
                <a:off x="8110" y="195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97" name="Line 2177"/>
              <p:cNvSpPr>
                <a:spLocks noChangeShapeType="1"/>
              </p:cNvSpPr>
              <p:nvPr/>
            </p:nvSpPr>
            <p:spPr bwMode="auto">
              <a:xfrm flipV="1">
                <a:off x="8119" y="194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96" name="Line 2176"/>
              <p:cNvSpPr>
                <a:spLocks noChangeShapeType="1"/>
              </p:cNvSpPr>
              <p:nvPr/>
            </p:nvSpPr>
            <p:spPr bwMode="auto">
              <a:xfrm flipV="1">
                <a:off x="8128" y="193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95" name="Line 2175"/>
              <p:cNvSpPr>
                <a:spLocks noChangeShapeType="1"/>
              </p:cNvSpPr>
              <p:nvPr/>
            </p:nvSpPr>
            <p:spPr bwMode="auto">
              <a:xfrm flipV="1">
                <a:off x="8137" y="192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94" name="Line 2174"/>
              <p:cNvSpPr>
                <a:spLocks noChangeShapeType="1"/>
              </p:cNvSpPr>
              <p:nvPr/>
            </p:nvSpPr>
            <p:spPr bwMode="auto">
              <a:xfrm flipV="1">
                <a:off x="8146" y="192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93" name="Line 2173"/>
              <p:cNvSpPr>
                <a:spLocks noChangeShapeType="1"/>
              </p:cNvSpPr>
              <p:nvPr/>
            </p:nvSpPr>
            <p:spPr bwMode="auto">
              <a:xfrm flipV="1">
                <a:off x="8155" y="1911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92" name="Line 2172"/>
              <p:cNvSpPr>
                <a:spLocks noChangeShapeType="1"/>
              </p:cNvSpPr>
              <p:nvPr/>
            </p:nvSpPr>
            <p:spPr bwMode="auto">
              <a:xfrm flipV="1">
                <a:off x="8155" y="190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91" name="Line 2171"/>
              <p:cNvSpPr>
                <a:spLocks noChangeShapeType="1"/>
              </p:cNvSpPr>
              <p:nvPr/>
            </p:nvSpPr>
            <p:spPr bwMode="auto">
              <a:xfrm flipV="1">
                <a:off x="8164" y="1884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90" name="Line 2170"/>
              <p:cNvSpPr>
                <a:spLocks noChangeShapeType="1"/>
              </p:cNvSpPr>
              <p:nvPr/>
            </p:nvSpPr>
            <p:spPr bwMode="auto">
              <a:xfrm flipV="1">
                <a:off x="8164" y="187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89" name="Line 2169"/>
              <p:cNvSpPr>
                <a:spLocks noChangeShapeType="1"/>
              </p:cNvSpPr>
              <p:nvPr/>
            </p:nvSpPr>
            <p:spPr bwMode="auto">
              <a:xfrm flipV="1">
                <a:off x="8173" y="1866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88" name="Line 2168"/>
              <p:cNvSpPr>
                <a:spLocks noChangeShapeType="1"/>
              </p:cNvSpPr>
              <p:nvPr/>
            </p:nvSpPr>
            <p:spPr bwMode="auto">
              <a:xfrm flipV="1">
                <a:off x="8173" y="1857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87" name="Line 2167"/>
              <p:cNvSpPr>
                <a:spLocks noChangeShapeType="1"/>
              </p:cNvSpPr>
              <p:nvPr/>
            </p:nvSpPr>
            <p:spPr bwMode="auto">
              <a:xfrm flipV="1">
                <a:off x="8173" y="1839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86" name="Line 2166"/>
              <p:cNvSpPr>
                <a:spLocks noChangeShapeType="1"/>
              </p:cNvSpPr>
              <p:nvPr/>
            </p:nvSpPr>
            <p:spPr bwMode="auto">
              <a:xfrm flipV="1">
                <a:off x="8173" y="1830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85" name="Line 2165"/>
              <p:cNvSpPr>
                <a:spLocks noChangeShapeType="1"/>
              </p:cNvSpPr>
              <p:nvPr/>
            </p:nvSpPr>
            <p:spPr bwMode="auto">
              <a:xfrm flipV="1">
                <a:off x="8173" y="1821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84" name="Line 2164"/>
              <p:cNvSpPr>
                <a:spLocks noChangeShapeType="1"/>
              </p:cNvSpPr>
              <p:nvPr/>
            </p:nvSpPr>
            <p:spPr bwMode="auto">
              <a:xfrm flipV="1">
                <a:off x="8173" y="1812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83" name="Line 2163"/>
              <p:cNvSpPr>
                <a:spLocks noChangeShapeType="1"/>
              </p:cNvSpPr>
              <p:nvPr/>
            </p:nvSpPr>
            <p:spPr bwMode="auto">
              <a:xfrm flipV="1">
                <a:off x="8173" y="1794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82" name="Line 2162"/>
              <p:cNvSpPr>
                <a:spLocks noChangeShapeType="1"/>
              </p:cNvSpPr>
              <p:nvPr/>
            </p:nvSpPr>
            <p:spPr bwMode="auto">
              <a:xfrm flipV="1">
                <a:off x="8173" y="1785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81" name="Line 2161"/>
              <p:cNvSpPr>
                <a:spLocks noChangeShapeType="1"/>
              </p:cNvSpPr>
              <p:nvPr/>
            </p:nvSpPr>
            <p:spPr bwMode="auto">
              <a:xfrm flipH="1" flipV="1">
                <a:off x="8164" y="177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80" name="Line 2160"/>
              <p:cNvSpPr>
                <a:spLocks noChangeShapeType="1"/>
              </p:cNvSpPr>
              <p:nvPr/>
            </p:nvSpPr>
            <p:spPr bwMode="auto">
              <a:xfrm flipV="1">
                <a:off x="8164" y="1767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79" name="Line 2159"/>
              <p:cNvSpPr>
                <a:spLocks noChangeShapeType="1"/>
              </p:cNvSpPr>
              <p:nvPr/>
            </p:nvSpPr>
            <p:spPr bwMode="auto">
              <a:xfrm flipH="1" flipV="1">
                <a:off x="8155" y="1749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78" name="Line 2158"/>
              <p:cNvSpPr>
                <a:spLocks noChangeShapeType="1"/>
              </p:cNvSpPr>
              <p:nvPr/>
            </p:nvSpPr>
            <p:spPr bwMode="auto">
              <a:xfrm flipV="1">
                <a:off x="8155" y="1740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77" name="Line 2157"/>
              <p:cNvSpPr>
                <a:spLocks noChangeShapeType="1"/>
              </p:cNvSpPr>
              <p:nvPr/>
            </p:nvSpPr>
            <p:spPr bwMode="auto">
              <a:xfrm flipH="1" flipV="1">
                <a:off x="8146" y="1731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76" name="Line 2156"/>
              <p:cNvSpPr>
                <a:spLocks noChangeShapeType="1"/>
              </p:cNvSpPr>
              <p:nvPr/>
            </p:nvSpPr>
            <p:spPr bwMode="auto">
              <a:xfrm flipH="1" flipV="1">
                <a:off x="8137" y="172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75" name="Line 2155"/>
              <p:cNvSpPr>
                <a:spLocks noChangeShapeType="1"/>
              </p:cNvSpPr>
              <p:nvPr/>
            </p:nvSpPr>
            <p:spPr bwMode="auto">
              <a:xfrm flipH="1" flipV="1">
                <a:off x="8128" y="171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74" name="Line 2154"/>
              <p:cNvSpPr>
                <a:spLocks noChangeShapeType="1"/>
              </p:cNvSpPr>
              <p:nvPr/>
            </p:nvSpPr>
            <p:spPr bwMode="auto">
              <a:xfrm flipH="1" flipV="1">
                <a:off x="8119" y="170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73" name="Line 2153"/>
              <p:cNvSpPr>
                <a:spLocks noChangeShapeType="1"/>
              </p:cNvSpPr>
              <p:nvPr/>
            </p:nvSpPr>
            <p:spPr bwMode="auto">
              <a:xfrm flipH="1">
                <a:off x="8110" y="170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72" name="Line 2152"/>
              <p:cNvSpPr>
                <a:spLocks noChangeShapeType="1"/>
              </p:cNvSpPr>
              <p:nvPr/>
            </p:nvSpPr>
            <p:spPr bwMode="auto">
              <a:xfrm flipH="1" flipV="1">
                <a:off x="8101" y="1696"/>
                <a:ext cx="9" cy="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71" name="Line 2151"/>
              <p:cNvSpPr>
                <a:spLocks noChangeShapeType="1"/>
              </p:cNvSpPr>
              <p:nvPr/>
            </p:nvSpPr>
            <p:spPr bwMode="auto">
              <a:xfrm flipH="1" flipV="1">
                <a:off x="8092" y="168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70" name="Line 2150"/>
              <p:cNvSpPr>
                <a:spLocks noChangeShapeType="1"/>
              </p:cNvSpPr>
              <p:nvPr/>
            </p:nvSpPr>
            <p:spPr bwMode="auto">
              <a:xfrm flipH="1">
                <a:off x="8083" y="1687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69" name="Line 2149"/>
              <p:cNvSpPr>
                <a:spLocks noChangeShapeType="1"/>
              </p:cNvSpPr>
              <p:nvPr/>
            </p:nvSpPr>
            <p:spPr bwMode="auto">
              <a:xfrm flipH="1" flipV="1">
                <a:off x="8074" y="167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68" name="Line 2148"/>
              <p:cNvSpPr>
                <a:spLocks noChangeShapeType="1"/>
              </p:cNvSpPr>
              <p:nvPr/>
            </p:nvSpPr>
            <p:spPr bwMode="auto">
              <a:xfrm flipH="1">
                <a:off x="8065" y="167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67" name="Line 2147"/>
              <p:cNvSpPr>
                <a:spLocks noChangeShapeType="1"/>
              </p:cNvSpPr>
              <p:nvPr/>
            </p:nvSpPr>
            <p:spPr bwMode="auto">
              <a:xfrm flipH="1" flipV="1">
                <a:off x="8047" y="1669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66" name="Line 2146"/>
              <p:cNvSpPr>
                <a:spLocks noChangeShapeType="1"/>
              </p:cNvSpPr>
              <p:nvPr/>
            </p:nvSpPr>
            <p:spPr bwMode="auto">
              <a:xfrm flipH="1">
                <a:off x="8038" y="166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65" name="Line 2145"/>
              <p:cNvSpPr>
                <a:spLocks noChangeShapeType="1"/>
              </p:cNvSpPr>
              <p:nvPr/>
            </p:nvSpPr>
            <p:spPr bwMode="auto">
              <a:xfrm flipH="1">
                <a:off x="8029" y="166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64" name="Line 2144"/>
              <p:cNvSpPr>
                <a:spLocks noChangeShapeType="1"/>
              </p:cNvSpPr>
              <p:nvPr/>
            </p:nvSpPr>
            <p:spPr bwMode="auto">
              <a:xfrm flipH="1">
                <a:off x="8020" y="166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63" name="Line 2143"/>
              <p:cNvSpPr>
                <a:spLocks noChangeShapeType="1"/>
              </p:cNvSpPr>
              <p:nvPr/>
            </p:nvSpPr>
            <p:spPr bwMode="auto">
              <a:xfrm flipH="1">
                <a:off x="8002" y="1669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62" name="Line 2142"/>
              <p:cNvSpPr>
                <a:spLocks noChangeShapeType="1"/>
              </p:cNvSpPr>
              <p:nvPr/>
            </p:nvSpPr>
            <p:spPr bwMode="auto">
              <a:xfrm flipH="1">
                <a:off x="7993" y="166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61" name="Line 2141"/>
              <p:cNvSpPr>
                <a:spLocks noChangeShapeType="1"/>
              </p:cNvSpPr>
              <p:nvPr/>
            </p:nvSpPr>
            <p:spPr bwMode="auto">
              <a:xfrm flipH="1">
                <a:off x="7984" y="166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60" name="Line 2140"/>
              <p:cNvSpPr>
                <a:spLocks noChangeShapeType="1"/>
              </p:cNvSpPr>
              <p:nvPr/>
            </p:nvSpPr>
            <p:spPr bwMode="auto">
              <a:xfrm flipH="1">
                <a:off x="7966" y="1669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59" name="Line 2139"/>
              <p:cNvSpPr>
                <a:spLocks noChangeShapeType="1"/>
              </p:cNvSpPr>
              <p:nvPr/>
            </p:nvSpPr>
            <p:spPr bwMode="auto">
              <a:xfrm flipH="1">
                <a:off x="7957" y="166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58" name="Line 2138"/>
              <p:cNvSpPr>
                <a:spLocks noChangeShapeType="1"/>
              </p:cNvSpPr>
              <p:nvPr/>
            </p:nvSpPr>
            <p:spPr bwMode="auto">
              <a:xfrm flipH="1">
                <a:off x="7948" y="167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57" name="Line 2137"/>
              <p:cNvSpPr>
                <a:spLocks noChangeShapeType="1"/>
              </p:cNvSpPr>
              <p:nvPr/>
            </p:nvSpPr>
            <p:spPr bwMode="auto">
              <a:xfrm flipH="1">
                <a:off x="7939" y="167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56" name="Line 2136"/>
              <p:cNvSpPr>
                <a:spLocks noChangeShapeType="1"/>
              </p:cNvSpPr>
              <p:nvPr/>
            </p:nvSpPr>
            <p:spPr bwMode="auto">
              <a:xfrm flipH="1">
                <a:off x="7930" y="1687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55" name="Line 2135"/>
              <p:cNvSpPr>
                <a:spLocks noChangeShapeType="1"/>
              </p:cNvSpPr>
              <p:nvPr/>
            </p:nvSpPr>
            <p:spPr bwMode="auto">
              <a:xfrm flipH="1">
                <a:off x="7921" y="168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54" name="Line 2134"/>
              <p:cNvSpPr>
                <a:spLocks noChangeShapeType="1"/>
              </p:cNvSpPr>
              <p:nvPr/>
            </p:nvSpPr>
            <p:spPr bwMode="auto">
              <a:xfrm flipH="1">
                <a:off x="7912" y="1696"/>
                <a:ext cx="9" cy="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53" name="Oval 2133"/>
              <p:cNvSpPr>
                <a:spLocks noChangeArrowheads="1"/>
              </p:cNvSpPr>
              <p:nvPr/>
            </p:nvSpPr>
            <p:spPr bwMode="auto">
              <a:xfrm>
                <a:off x="8065" y="1803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52" name="Line 2132"/>
              <p:cNvSpPr>
                <a:spLocks noChangeShapeType="1"/>
              </p:cNvSpPr>
              <p:nvPr/>
            </p:nvSpPr>
            <p:spPr bwMode="auto">
              <a:xfrm flipH="1" flipV="1">
                <a:off x="7840" y="1956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51" name="Line 2131"/>
              <p:cNvSpPr>
                <a:spLocks noChangeShapeType="1"/>
              </p:cNvSpPr>
              <p:nvPr/>
            </p:nvSpPr>
            <p:spPr bwMode="auto">
              <a:xfrm flipV="1">
                <a:off x="7840" y="1866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50" name="Line 2130"/>
              <p:cNvSpPr>
                <a:spLocks noChangeShapeType="1"/>
              </p:cNvSpPr>
              <p:nvPr/>
            </p:nvSpPr>
            <p:spPr bwMode="auto">
              <a:xfrm flipV="1">
                <a:off x="7903" y="1704"/>
                <a:ext cx="1" cy="26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49" name="Line 2129"/>
              <p:cNvSpPr>
                <a:spLocks noChangeShapeType="1"/>
              </p:cNvSpPr>
              <p:nvPr/>
            </p:nvSpPr>
            <p:spPr bwMode="auto">
              <a:xfrm flipV="1">
                <a:off x="7903" y="1704"/>
                <a:ext cx="1" cy="26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48" name="Line 2128"/>
              <p:cNvSpPr>
                <a:spLocks noChangeShapeType="1"/>
              </p:cNvSpPr>
              <p:nvPr/>
            </p:nvSpPr>
            <p:spPr bwMode="auto">
              <a:xfrm flipH="1">
                <a:off x="7867" y="1956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47" name="Line 2127"/>
              <p:cNvSpPr>
                <a:spLocks noChangeShapeType="1"/>
              </p:cNvSpPr>
              <p:nvPr/>
            </p:nvSpPr>
            <p:spPr bwMode="auto">
              <a:xfrm flipH="1">
                <a:off x="7858" y="197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46" name="Line 2126"/>
              <p:cNvSpPr>
                <a:spLocks noChangeShapeType="1"/>
              </p:cNvSpPr>
              <p:nvPr/>
            </p:nvSpPr>
            <p:spPr bwMode="auto">
              <a:xfrm>
                <a:off x="7885" y="1938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45" name="Line 2125"/>
              <p:cNvSpPr>
                <a:spLocks noChangeShapeType="1"/>
              </p:cNvSpPr>
              <p:nvPr/>
            </p:nvSpPr>
            <p:spPr bwMode="auto">
              <a:xfrm>
                <a:off x="7867" y="1920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44" name="Line 2124"/>
              <p:cNvSpPr>
                <a:spLocks noChangeShapeType="1"/>
              </p:cNvSpPr>
              <p:nvPr/>
            </p:nvSpPr>
            <p:spPr bwMode="auto">
              <a:xfrm flipH="1">
                <a:off x="7867" y="1902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43" name="Line 2123"/>
              <p:cNvSpPr>
                <a:spLocks noChangeShapeType="1"/>
              </p:cNvSpPr>
              <p:nvPr/>
            </p:nvSpPr>
            <p:spPr bwMode="auto">
              <a:xfrm flipH="1">
                <a:off x="7858" y="1920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42" name="Line 2122"/>
              <p:cNvSpPr>
                <a:spLocks noChangeShapeType="1"/>
              </p:cNvSpPr>
              <p:nvPr/>
            </p:nvSpPr>
            <p:spPr bwMode="auto">
              <a:xfrm>
                <a:off x="7885" y="1884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41" name="Line 2121"/>
              <p:cNvSpPr>
                <a:spLocks noChangeShapeType="1"/>
              </p:cNvSpPr>
              <p:nvPr/>
            </p:nvSpPr>
            <p:spPr bwMode="auto">
              <a:xfrm>
                <a:off x="7867" y="1866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40" name="Line 2120"/>
              <p:cNvSpPr>
                <a:spLocks noChangeShapeType="1"/>
              </p:cNvSpPr>
              <p:nvPr/>
            </p:nvSpPr>
            <p:spPr bwMode="auto">
              <a:xfrm>
                <a:off x="7858" y="1866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39" name="Oval 2119"/>
              <p:cNvSpPr>
                <a:spLocks noChangeArrowheads="1"/>
              </p:cNvSpPr>
              <p:nvPr/>
            </p:nvSpPr>
            <p:spPr bwMode="auto">
              <a:xfrm>
                <a:off x="7984" y="1893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38" name="Line 2118"/>
              <p:cNvSpPr>
                <a:spLocks noChangeShapeType="1"/>
              </p:cNvSpPr>
              <p:nvPr/>
            </p:nvSpPr>
            <p:spPr bwMode="auto">
              <a:xfrm flipV="1">
                <a:off x="7867" y="1696"/>
                <a:ext cx="1" cy="9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</p:grpSp>
        <p:grpSp>
          <p:nvGrpSpPr>
            <p:cNvPr id="7036" name="Group 1916"/>
            <p:cNvGrpSpPr>
              <a:grpSpLocks/>
            </p:cNvGrpSpPr>
            <p:nvPr/>
          </p:nvGrpSpPr>
          <p:grpSpPr bwMode="auto">
            <a:xfrm>
              <a:off x="5862" y="1615"/>
              <a:ext cx="2653" cy="2727"/>
              <a:chOff x="5862" y="1615"/>
              <a:chExt cx="2653" cy="2727"/>
            </a:xfrm>
            <a:grpFill/>
          </p:grpSpPr>
          <p:sp>
            <p:nvSpPr>
              <p:cNvPr id="7236" name="Line 2116"/>
              <p:cNvSpPr>
                <a:spLocks noChangeShapeType="1"/>
              </p:cNvSpPr>
              <p:nvPr/>
            </p:nvSpPr>
            <p:spPr bwMode="auto">
              <a:xfrm flipH="1">
                <a:off x="7858" y="1794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35" name="Line 2115"/>
              <p:cNvSpPr>
                <a:spLocks noChangeShapeType="1"/>
              </p:cNvSpPr>
              <p:nvPr/>
            </p:nvSpPr>
            <p:spPr bwMode="auto">
              <a:xfrm flipH="1">
                <a:off x="7858" y="1696"/>
                <a:ext cx="9" cy="1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34" name="Oval 2114"/>
              <p:cNvSpPr>
                <a:spLocks noChangeArrowheads="1"/>
              </p:cNvSpPr>
              <p:nvPr/>
            </p:nvSpPr>
            <p:spPr bwMode="auto">
              <a:xfrm>
                <a:off x="7984" y="1722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33" name="Line 2113"/>
              <p:cNvSpPr>
                <a:spLocks noChangeShapeType="1"/>
              </p:cNvSpPr>
              <p:nvPr/>
            </p:nvSpPr>
            <p:spPr bwMode="auto">
              <a:xfrm flipH="1">
                <a:off x="8182" y="1812"/>
                <a:ext cx="54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32" name="Line 2112"/>
              <p:cNvSpPr>
                <a:spLocks noChangeShapeType="1"/>
              </p:cNvSpPr>
              <p:nvPr/>
            </p:nvSpPr>
            <p:spPr bwMode="auto">
              <a:xfrm>
                <a:off x="8182" y="1866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31" name="Line 2111"/>
              <p:cNvSpPr>
                <a:spLocks noChangeShapeType="1"/>
              </p:cNvSpPr>
              <p:nvPr/>
            </p:nvSpPr>
            <p:spPr bwMode="auto">
              <a:xfrm>
                <a:off x="8182" y="1884"/>
                <a:ext cx="5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30" name="Line 2110"/>
              <p:cNvSpPr>
                <a:spLocks noChangeShapeType="1"/>
              </p:cNvSpPr>
              <p:nvPr/>
            </p:nvSpPr>
            <p:spPr bwMode="auto">
              <a:xfrm>
                <a:off x="8236" y="1794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29" name="Line 2109"/>
              <p:cNvSpPr>
                <a:spLocks noChangeShapeType="1"/>
              </p:cNvSpPr>
              <p:nvPr/>
            </p:nvSpPr>
            <p:spPr bwMode="auto">
              <a:xfrm>
                <a:off x="8218" y="1776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28" name="Line 2108"/>
              <p:cNvSpPr>
                <a:spLocks noChangeShapeType="1"/>
              </p:cNvSpPr>
              <p:nvPr/>
            </p:nvSpPr>
            <p:spPr bwMode="auto">
              <a:xfrm flipV="1">
                <a:off x="8182" y="1776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27" name="Line 2107"/>
              <p:cNvSpPr>
                <a:spLocks noChangeShapeType="1"/>
              </p:cNvSpPr>
              <p:nvPr/>
            </p:nvSpPr>
            <p:spPr bwMode="auto">
              <a:xfrm>
                <a:off x="8200" y="1776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26" name="Line 2106"/>
              <p:cNvSpPr>
                <a:spLocks noChangeShapeType="1"/>
              </p:cNvSpPr>
              <p:nvPr/>
            </p:nvSpPr>
            <p:spPr bwMode="auto">
              <a:xfrm flipH="1" flipV="1">
                <a:off x="6636" y="1767"/>
                <a:ext cx="1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25" name="Line 2105"/>
              <p:cNvSpPr>
                <a:spLocks noChangeShapeType="1"/>
              </p:cNvSpPr>
              <p:nvPr/>
            </p:nvSpPr>
            <p:spPr bwMode="auto">
              <a:xfrm flipH="1">
                <a:off x="6618" y="1767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24" name="Line 2104"/>
              <p:cNvSpPr>
                <a:spLocks noChangeShapeType="1"/>
              </p:cNvSpPr>
              <p:nvPr/>
            </p:nvSpPr>
            <p:spPr bwMode="auto">
              <a:xfrm flipH="1">
                <a:off x="6600" y="1767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23" name="Line 2103"/>
              <p:cNvSpPr>
                <a:spLocks noChangeShapeType="1"/>
              </p:cNvSpPr>
              <p:nvPr/>
            </p:nvSpPr>
            <p:spPr bwMode="auto">
              <a:xfrm>
                <a:off x="6600" y="1776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22" name="Line 2102"/>
              <p:cNvSpPr>
                <a:spLocks noChangeShapeType="1"/>
              </p:cNvSpPr>
              <p:nvPr/>
            </p:nvSpPr>
            <p:spPr bwMode="auto">
              <a:xfrm>
                <a:off x="6600" y="1803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21" name="Line 2101"/>
              <p:cNvSpPr>
                <a:spLocks noChangeShapeType="1"/>
              </p:cNvSpPr>
              <p:nvPr/>
            </p:nvSpPr>
            <p:spPr bwMode="auto">
              <a:xfrm>
                <a:off x="6618" y="1812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20" name="Line 2100"/>
              <p:cNvSpPr>
                <a:spLocks noChangeShapeType="1"/>
              </p:cNvSpPr>
              <p:nvPr/>
            </p:nvSpPr>
            <p:spPr bwMode="auto">
              <a:xfrm flipV="1">
                <a:off x="6636" y="1803"/>
                <a:ext cx="1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19" name="Line 2099"/>
              <p:cNvSpPr>
                <a:spLocks noChangeShapeType="1"/>
              </p:cNvSpPr>
              <p:nvPr/>
            </p:nvSpPr>
            <p:spPr bwMode="auto">
              <a:xfrm flipV="1">
                <a:off x="6653" y="1776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18" name="Line 2098"/>
              <p:cNvSpPr>
                <a:spLocks noChangeShapeType="1"/>
              </p:cNvSpPr>
              <p:nvPr/>
            </p:nvSpPr>
            <p:spPr bwMode="auto">
              <a:xfrm flipH="1" flipV="1">
                <a:off x="6600" y="1767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17" name="Line 2097"/>
              <p:cNvSpPr>
                <a:spLocks noChangeShapeType="1"/>
              </p:cNvSpPr>
              <p:nvPr/>
            </p:nvSpPr>
            <p:spPr bwMode="auto">
              <a:xfrm>
                <a:off x="6510" y="1785"/>
                <a:ext cx="5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16" name="Line 2096"/>
              <p:cNvSpPr>
                <a:spLocks noChangeShapeType="1"/>
              </p:cNvSpPr>
              <p:nvPr/>
            </p:nvSpPr>
            <p:spPr bwMode="auto">
              <a:xfrm flipH="1">
                <a:off x="6519" y="1785"/>
                <a:ext cx="45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15" name="Line 2095"/>
              <p:cNvSpPr>
                <a:spLocks noChangeShapeType="1"/>
              </p:cNvSpPr>
              <p:nvPr/>
            </p:nvSpPr>
            <p:spPr bwMode="auto">
              <a:xfrm flipV="1">
                <a:off x="6519" y="1767"/>
                <a:ext cx="1" cy="4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14" name="Line 2094"/>
              <p:cNvSpPr>
                <a:spLocks noChangeShapeType="1"/>
              </p:cNvSpPr>
              <p:nvPr/>
            </p:nvSpPr>
            <p:spPr bwMode="auto">
              <a:xfrm flipH="1">
                <a:off x="6510" y="1767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13" name="Line 2093"/>
              <p:cNvSpPr>
                <a:spLocks noChangeShapeType="1"/>
              </p:cNvSpPr>
              <p:nvPr/>
            </p:nvSpPr>
            <p:spPr bwMode="auto">
              <a:xfrm flipH="1">
                <a:off x="6671" y="1875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12" name="Line 2092"/>
              <p:cNvSpPr>
                <a:spLocks noChangeShapeType="1"/>
              </p:cNvSpPr>
              <p:nvPr/>
            </p:nvSpPr>
            <p:spPr bwMode="auto">
              <a:xfrm flipH="1" flipV="1">
                <a:off x="6662" y="186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11" name="Line 2091"/>
              <p:cNvSpPr>
                <a:spLocks noChangeShapeType="1"/>
              </p:cNvSpPr>
              <p:nvPr/>
            </p:nvSpPr>
            <p:spPr bwMode="auto">
              <a:xfrm flipH="1" flipV="1">
                <a:off x="6653" y="185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10" name="Line 2090"/>
              <p:cNvSpPr>
                <a:spLocks noChangeShapeType="1"/>
              </p:cNvSpPr>
              <p:nvPr/>
            </p:nvSpPr>
            <p:spPr bwMode="auto">
              <a:xfrm flipH="1">
                <a:off x="6636" y="1857"/>
                <a:ext cx="1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09" name="Line 2089"/>
              <p:cNvSpPr>
                <a:spLocks noChangeShapeType="1"/>
              </p:cNvSpPr>
              <p:nvPr/>
            </p:nvSpPr>
            <p:spPr bwMode="auto">
              <a:xfrm flipH="1" flipV="1">
                <a:off x="6627" y="184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08" name="Line 2088"/>
              <p:cNvSpPr>
                <a:spLocks noChangeShapeType="1"/>
              </p:cNvSpPr>
              <p:nvPr/>
            </p:nvSpPr>
            <p:spPr bwMode="auto">
              <a:xfrm flipH="1">
                <a:off x="6618" y="184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07" name="Line 2087"/>
              <p:cNvSpPr>
                <a:spLocks noChangeShapeType="1"/>
              </p:cNvSpPr>
              <p:nvPr/>
            </p:nvSpPr>
            <p:spPr bwMode="auto">
              <a:xfrm flipH="1">
                <a:off x="6609" y="184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06" name="Line 2086"/>
              <p:cNvSpPr>
                <a:spLocks noChangeShapeType="1"/>
              </p:cNvSpPr>
              <p:nvPr/>
            </p:nvSpPr>
            <p:spPr bwMode="auto">
              <a:xfrm flipH="1">
                <a:off x="6591" y="1848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05" name="Line 2085"/>
              <p:cNvSpPr>
                <a:spLocks noChangeShapeType="1"/>
              </p:cNvSpPr>
              <p:nvPr/>
            </p:nvSpPr>
            <p:spPr bwMode="auto">
              <a:xfrm flipH="1" flipV="1">
                <a:off x="6582" y="183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04" name="Line 2084"/>
              <p:cNvSpPr>
                <a:spLocks noChangeShapeType="1"/>
              </p:cNvSpPr>
              <p:nvPr/>
            </p:nvSpPr>
            <p:spPr bwMode="auto">
              <a:xfrm flipH="1">
                <a:off x="6573" y="183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03" name="Line 2083"/>
              <p:cNvSpPr>
                <a:spLocks noChangeShapeType="1"/>
              </p:cNvSpPr>
              <p:nvPr/>
            </p:nvSpPr>
            <p:spPr bwMode="auto">
              <a:xfrm flipH="1">
                <a:off x="6555" y="1839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02" name="Line 2082"/>
              <p:cNvSpPr>
                <a:spLocks noChangeShapeType="1"/>
              </p:cNvSpPr>
              <p:nvPr/>
            </p:nvSpPr>
            <p:spPr bwMode="auto">
              <a:xfrm flipH="1">
                <a:off x="6546" y="184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01" name="Line 2081"/>
              <p:cNvSpPr>
                <a:spLocks noChangeShapeType="1"/>
              </p:cNvSpPr>
              <p:nvPr/>
            </p:nvSpPr>
            <p:spPr bwMode="auto">
              <a:xfrm flipH="1">
                <a:off x="6537" y="184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200" name="Line 2080"/>
              <p:cNvSpPr>
                <a:spLocks noChangeShapeType="1"/>
              </p:cNvSpPr>
              <p:nvPr/>
            </p:nvSpPr>
            <p:spPr bwMode="auto">
              <a:xfrm flipH="1">
                <a:off x="6528" y="184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99" name="Line 2079"/>
              <p:cNvSpPr>
                <a:spLocks noChangeShapeType="1"/>
              </p:cNvSpPr>
              <p:nvPr/>
            </p:nvSpPr>
            <p:spPr bwMode="auto">
              <a:xfrm flipH="1">
                <a:off x="6519" y="184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98" name="Line 2078"/>
              <p:cNvSpPr>
                <a:spLocks noChangeShapeType="1"/>
              </p:cNvSpPr>
              <p:nvPr/>
            </p:nvSpPr>
            <p:spPr bwMode="auto">
              <a:xfrm flipH="1">
                <a:off x="6501" y="1857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97" name="Line 2077"/>
              <p:cNvSpPr>
                <a:spLocks noChangeShapeType="1"/>
              </p:cNvSpPr>
              <p:nvPr/>
            </p:nvSpPr>
            <p:spPr bwMode="auto">
              <a:xfrm flipH="1">
                <a:off x="6492" y="185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96" name="Line 2076"/>
              <p:cNvSpPr>
                <a:spLocks noChangeShapeType="1"/>
              </p:cNvSpPr>
              <p:nvPr/>
            </p:nvSpPr>
            <p:spPr bwMode="auto">
              <a:xfrm flipH="1">
                <a:off x="6483" y="186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95" name="Line 2075"/>
              <p:cNvSpPr>
                <a:spLocks noChangeShapeType="1"/>
              </p:cNvSpPr>
              <p:nvPr/>
            </p:nvSpPr>
            <p:spPr bwMode="auto">
              <a:xfrm flipH="1">
                <a:off x="6474" y="1875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94" name="Line 2074"/>
              <p:cNvSpPr>
                <a:spLocks noChangeShapeType="1"/>
              </p:cNvSpPr>
              <p:nvPr/>
            </p:nvSpPr>
            <p:spPr bwMode="auto">
              <a:xfrm flipH="1">
                <a:off x="6465" y="187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93" name="Line 2073"/>
              <p:cNvSpPr>
                <a:spLocks noChangeShapeType="1"/>
              </p:cNvSpPr>
              <p:nvPr/>
            </p:nvSpPr>
            <p:spPr bwMode="auto">
              <a:xfrm flipH="1">
                <a:off x="6456" y="188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92" name="Line 2072"/>
              <p:cNvSpPr>
                <a:spLocks noChangeShapeType="1"/>
              </p:cNvSpPr>
              <p:nvPr/>
            </p:nvSpPr>
            <p:spPr bwMode="auto">
              <a:xfrm flipH="1">
                <a:off x="6447" y="189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91" name="Line 2071"/>
              <p:cNvSpPr>
                <a:spLocks noChangeShapeType="1"/>
              </p:cNvSpPr>
              <p:nvPr/>
            </p:nvSpPr>
            <p:spPr bwMode="auto">
              <a:xfrm flipH="1">
                <a:off x="6438" y="190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90" name="Line 2070"/>
              <p:cNvSpPr>
                <a:spLocks noChangeShapeType="1"/>
              </p:cNvSpPr>
              <p:nvPr/>
            </p:nvSpPr>
            <p:spPr bwMode="auto">
              <a:xfrm>
                <a:off x="6438" y="1911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89" name="Line 2069"/>
              <p:cNvSpPr>
                <a:spLocks noChangeShapeType="1"/>
              </p:cNvSpPr>
              <p:nvPr/>
            </p:nvSpPr>
            <p:spPr bwMode="auto">
              <a:xfrm flipH="1">
                <a:off x="6429" y="192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88" name="Line 2068"/>
              <p:cNvSpPr>
                <a:spLocks noChangeShapeType="1"/>
              </p:cNvSpPr>
              <p:nvPr/>
            </p:nvSpPr>
            <p:spPr bwMode="auto">
              <a:xfrm>
                <a:off x="6429" y="1929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87" name="Line 2067"/>
              <p:cNvSpPr>
                <a:spLocks noChangeShapeType="1"/>
              </p:cNvSpPr>
              <p:nvPr/>
            </p:nvSpPr>
            <p:spPr bwMode="auto">
              <a:xfrm flipH="1">
                <a:off x="6420" y="1938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86" name="Line 2066"/>
              <p:cNvSpPr>
                <a:spLocks noChangeShapeType="1"/>
              </p:cNvSpPr>
              <p:nvPr/>
            </p:nvSpPr>
            <p:spPr bwMode="auto">
              <a:xfrm>
                <a:off x="6420" y="1956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85" name="Line 2065"/>
              <p:cNvSpPr>
                <a:spLocks noChangeShapeType="1"/>
              </p:cNvSpPr>
              <p:nvPr/>
            </p:nvSpPr>
            <p:spPr bwMode="auto">
              <a:xfrm flipH="1">
                <a:off x="6411" y="196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84" name="Line 2064"/>
              <p:cNvSpPr>
                <a:spLocks noChangeShapeType="1"/>
              </p:cNvSpPr>
              <p:nvPr/>
            </p:nvSpPr>
            <p:spPr bwMode="auto">
              <a:xfrm>
                <a:off x="6411" y="1974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83" name="Line 2063"/>
              <p:cNvSpPr>
                <a:spLocks noChangeShapeType="1"/>
              </p:cNvSpPr>
              <p:nvPr/>
            </p:nvSpPr>
            <p:spPr bwMode="auto">
              <a:xfrm>
                <a:off x="6411" y="1983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82" name="Line 2062"/>
              <p:cNvSpPr>
                <a:spLocks noChangeShapeType="1"/>
              </p:cNvSpPr>
              <p:nvPr/>
            </p:nvSpPr>
            <p:spPr bwMode="auto">
              <a:xfrm>
                <a:off x="6411" y="2001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81" name="Line 2061"/>
              <p:cNvSpPr>
                <a:spLocks noChangeShapeType="1"/>
              </p:cNvSpPr>
              <p:nvPr/>
            </p:nvSpPr>
            <p:spPr bwMode="auto">
              <a:xfrm>
                <a:off x="6411" y="2010"/>
                <a:ext cx="1" cy="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80" name="Line 2060"/>
              <p:cNvSpPr>
                <a:spLocks noChangeShapeType="1"/>
              </p:cNvSpPr>
              <p:nvPr/>
            </p:nvSpPr>
            <p:spPr bwMode="auto">
              <a:xfrm>
                <a:off x="6411" y="2018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79" name="Line 2059"/>
              <p:cNvSpPr>
                <a:spLocks noChangeShapeType="1"/>
              </p:cNvSpPr>
              <p:nvPr/>
            </p:nvSpPr>
            <p:spPr bwMode="auto">
              <a:xfrm>
                <a:off x="6411" y="2027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78" name="Line 2058"/>
              <p:cNvSpPr>
                <a:spLocks noChangeShapeType="1"/>
              </p:cNvSpPr>
              <p:nvPr/>
            </p:nvSpPr>
            <p:spPr bwMode="auto">
              <a:xfrm>
                <a:off x="6411" y="204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77" name="Line 2057"/>
              <p:cNvSpPr>
                <a:spLocks noChangeShapeType="1"/>
              </p:cNvSpPr>
              <p:nvPr/>
            </p:nvSpPr>
            <p:spPr bwMode="auto">
              <a:xfrm>
                <a:off x="6420" y="2054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76" name="Line 2056"/>
              <p:cNvSpPr>
                <a:spLocks noChangeShapeType="1"/>
              </p:cNvSpPr>
              <p:nvPr/>
            </p:nvSpPr>
            <p:spPr bwMode="auto">
              <a:xfrm>
                <a:off x="6420" y="206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75" name="Line 2055"/>
              <p:cNvSpPr>
                <a:spLocks noChangeShapeType="1"/>
              </p:cNvSpPr>
              <p:nvPr/>
            </p:nvSpPr>
            <p:spPr bwMode="auto">
              <a:xfrm>
                <a:off x="6429" y="2072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74" name="Line 2054"/>
              <p:cNvSpPr>
                <a:spLocks noChangeShapeType="1"/>
              </p:cNvSpPr>
              <p:nvPr/>
            </p:nvSpPr>
            <p:spPr bwMode="auto">
              <a:xfrm>
                <a:off x="6429" y="209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73" name="Line 2053"/>
              <p:cNvSpPr>
                <a:spLocks noChangeShapeType="1"/>
              </p:cNvSpPr>
              <p:nvPr/>
            </p:nvSpPr>
            <p:spPr bwMode="auto">
              <a:xfrm>
                <a:off x="6438" y="2099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72" name="Line 2052"/>
              <p:cNvSpPr>
                <a:spLocks noChangeShapeType="1"/>
              </p:cNvSpPr>
              <p:nvPr/>
            </p:nvSpPr>
            <p:spPr bwMode="auto">
              <a:xfrm>
                <a:off x="6438" y="210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71" name="Line 2051"/>
              <p:cNvSpPr>
                <a:spLocks noChangeShapeType="1"/>
              </p:cNvSpPr>
              <p:nvPr/>
            </p:nvSpPr>
            <p:spPr bwMode="auto">
              <a:xfrm>
                <a:off x="6447" y="211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70" name="Line 2050"/>
              <p:cNvSpPr>
                <a:spLocks noChangeShapeType="1"/>
              </p:cNvSpPr>
              <p:nvPr/>
            </p:nvSpPr>
            <p:spPr bwMode="auto">
              <a:xfrm>
                <a:off x="6456" y="212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69" name="Line 2049"/>
              <p:cNvSpPr>
                <a:spLocks noChangeShapeType="1"/>
              </p:cNvSpPr>
              <p:nvPr/>
            </p:nvSpPr>
            <p:spPr bwMode="auto">
              <a:xfrm>
                <a:off x="6465" y="2135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68" name="Line 2048"/>
              <p:cNvSpPr>
                <a:spLocks noChangeShapeType="1"/>
              </p:cNvSpPr>
              <p:nvPr/>
            </p:nvSpPr>
            <p:spPr bwMode="auto">
              <a:xfrm>
                <a:off x="6474" y="213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67" name="Line 2047"/>
              <p:cNvSpPr>
                <a:spLocks noChangeShapeType="1"/>
              </p:cNvSpPr>
              <p:nvPr/>
            </p:nvSpPr>
            <p:spPr bwMode="auto">
              <a:xfrm>
                <a:off x="6483" y="214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66" name="Line 2046"/>
              <p:cNvSpPr>
                <a:spLocks noChangeShapeType="1"/>
              </p:cNvSpPr>
              <p:nvPr/>
            </p:nvSpPr>
            <p:spPr bwMode="auto">
              <a:xfrm>
                <a:off x="6492" y="215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65" name="Line 2045"/>
              <p:cNvSpPr>
                <a:spLocks noChangeShapeType="1"/>
              </p:cNvSpPr>
              <p:nvPr/>
            </p:nvSpPr>
            <p:spPr bwMode="auto">
              <a:xfrm>
                <a:off x="6501" y="2153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64" name="Line 2044"/>
              <p:cNvSpPr>
                <a:spLocks noChangeShapeType="1"/>
              </p:cNvSpPr>
              <p:nvPr/>
            </p:nvSpPr>
            <p:spPr bwMode="auto">
              <a:xfrm>
                <a:off x="6519" y="216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63" name="Line 2043"/>
              <p:cNvSpPr>
                <a:spLocks noChangeShapeType="1"/>
              </p:cNvSpPr>
              <p:nvPr/>
            </p:nvSpPr>
            <p:spPr bwMode="auto">
              <a:xfrm>
                <a:off x="6528" y="216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62" name="Line 2042"/>
              <p:cNvSpPr>
                <a:spLocks noChangeShapeType="1"/>
              </p:cNvSpPr>
              <p:nvPr/>
            </p:nvSpPr>
            <p:spPr bwMode="auto">
              <a:xfrm>
                <a:off x="6537" y="2171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61" name="Line 2041"/>
              <p:cNvSpPr>
                <a:spLocks noChangeShapeType="1"/>
              </p:cNvSpPr>
              <p:nvPr/>
            </p:nvSpPr>
            <p:spPr bwMode="auto">
              <a:xfrm>
                <a:off x="6546" y="2171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60" name="Line 2040"/>
              <p:cNvSpPr>
                <a:spLocks noChangeShapeType="1"/>
              </p:cNvSpPr>
              <p:nvPr/>
            </p:nvSpPr>
            <p:spPr bwMode="auto">
              <a:xfrm>
                <a:off x="6555" y="2171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59" name="Line 2039"/>
              <p:cNvSpPr>
                <a:spLocks noChangeShapeType="1"/>
              </p:cNvSpPr>
              <p:nvPr/>
            </p:nvSpPr>
            <p:spPr bwMode="auto">
              <a:xfrm>
                <a:off x="6573" y="2171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58" name="Line 2038"/>
              <p:cNvSpPr>
                <a:spLocks noChangeShapeType="1"/>
              </p:cNvSpPr>
              <p:nvPr/>
            </p:nvSpPr>
            <p:spPr bwMode="auto">
              <a:xfrm>
                <a:off x="6582" y="2171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57" name="Line 2037"/>
              <p:cNvSpPr>
                <a:spLocks noChangeShapeType="1"/>
              </p:cNvSpPr>
              <p:nvPr/>
            </p:nvSpPr>
            <p:spPr bwMode="auto">
              <a:xfrm>
                <a:off x="6591" y="2171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56" name="Line 2036"/>
              <p:cNvSpPr>
                <a:spLocks noChangeShapeType="1"/>
              </p:cNvSpPr>
              <p:nvPr/>
            </p:nvSpPr>
            <p:spPr bwMode="auto">
              <a:xfrm>
                <a:off x="6609" y="2171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55" name="Line 2035"/>
              <p:cNvSpPr>
                <a:spLocks noChangeShapeType="1"/>
              </p:cNvSpPr>
              <p:nvPr/>
            </p:nvSpPr>
            <p:spPr bwMode="auto">
              <a:xfrm flipV="1">
                <a:off x="6618" y="216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54" name="Line 2034"/>
              <p:cNvSpPr>
                <a:spLocks noChangeShapeType="1"/>
              </p:cNvSpPr>
              <p:nvPr/>
            </p:nvSpPr>
            <p:spPr bwMode="auto">
              <a:xfrm>
                <a:off x="6627" y="216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53" name="Line 2033"/>
              <p:cNvSpPr>
                <a:spLocks noChangeShapeType="1"/>
              </p:cNvSpPr>
              <p:nvPr/>
            </p:nvSpPr>
            <p:spPr bwMode="auto">
              <a:xfrm flipV="1">
                <a:off x="6636" y="2153"/>
                <a:ext cx="1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52" name="Line 2032"/>
              <p:cNvSpPr>
                <a:spLocks noChangeShapeType="1"/>
              </p:cNvSpPr>
              <p:nvPr/>
            </p:nvSpPr>
            <p:spPr bwMode="auto">
              <a:xfrm>
                <a:off x="6653" y="215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51" name="Line 2031"/>
              <p:cNvSpPr>
                <a:spLocks noChangeShapeType="1"/>
              </p:cNvSpPr>
              <p:nvPr/>
            </p:nvSpPr>
            <p:spPr bwMode="auto">
              <a:xfrm flipV="1">
                <a:off x="6662" y="214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50" name="Line 2030"/>
              <p:cNvSpPr>
                <a:spLocks noChangeShapeType="1"/>
              </p:cNvSpPr>
              <p:nvPr/>
            </p:nvSpPr>
            <p:spPr bwMode="auto">
              <a:xfrm flipV="1">
                <a:off x="6671" y="213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49" name="Line 2029"/>
              <p:cNvSpPr>
                <a:spLocks noChangeShapeType="1"/>
              </p:cNvSpPr>
              <p:nvPr/>
            </p:nvSpPr>
            <p:spPr bwMode="auto">
              <a:xfrm flipH="1">
                <a:off x="6671" y="1875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48" name="Line 2028"/>
              <p:cNvSpPr>
                <a:spLocks noChangeShapeType="1"/>
              </p:cNvSpPr>
              <p:nvPr/>
            </p:nvSpPr>
            <p:spPr bwMode="auto">
              <a:xfrm flipH="1" flipV="1">
                <a:off x="6662" y="186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47" name="Line 2027"/>
              <p:cNvSpPr>
                <a:spLocks noChangeShapeType="1"/>
              </p:cNvSpPr>
              <p:nvPr/>
            </p:nvSpPr>
            <p:spPr bwMode="auto">
              <a:xfrm flipH="1" flipV="1">
                <a:off x="6653" y="185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46" name="Line 2026"/>
              <p:cNvSpPr>
                <a:spLocks noChangeShapeType="1"/>
              </p:cNvSpPr>
              <p:nvPr/>
            </p:nvSpPr>
            <p:spPr bwMode="auto">
              <a:xfrm flipH="1">
                <a:off x="6636" y="1857"/>
                <a:ext cx="1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45" name="Line 2025"/>
              <p:cNvSpPr>
                <a:spLocks noChangeShapeType="1"/>
              </p:cNvSpPr>
              <p:nvPr/>
            </p:nvSpPr>
            <p:spPr bwMode="auto">
              <a:xfrm flipH="1" flipV="1">
                <a:off x="6627" y="184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44" name="Line 2024"/>
              <p:cNvSpPr>
                <a:spLocks noChangeShapeType="1"/>
              </p:cNvSpPr>
              <p:nvPr/>
            </p:nvSpPr>
            <p:spPr bwMode="auto">
              <a:xfrm flipH="1">
                <a:off x="6618" y="184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43" name="Line 2023"/>
              <p:cNvSpPr>
                <a:spLocks noChangeShapeType="1"/>
              </p:cNvSpPr>
              <p:nvPr/>
            </p:nvSpPr>
            <p:spPr bwMode="auto">
              <a:xfrm flipH="1">
                <a:off x="6609" y="184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42" name="Line 2022"/>
              <p:cNvSpPr>
                <a:spLocks noChangeShapeType="1"/>
              </p:cNvSpPr>
              <p:nvPr/>
            </p:nvSpPr>
            <p:spPr bwMode="auto">
              <a:xfrm flipH="1">
                <a:off x="6591" y="1848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41" name="Line 2021"/>
              <p:cNvSpPr>
                <a:spLocks noChangeShapeType="1"/>
              </p:cNvSpPr>
              <p:nvPr/>
            </p:nvSpPr>
            <p:spPr bwMode="auto">
              <a:xfrm flipH="1" flipV="1">
                <a:off x="6582" y="183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40" name="Line 2020"/>
              <p:cNvSpPr>
                <a:spLocks noChangeShapeType="1"/>
              </p:cNvSpPr>
              <p:nvPr/>
            </p:nvSpPr>
            <p:spPr bwMode="auto">
              <a:xfrm flipH="1">
                <a:off x="6573" y="183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39" name="Line 2019"/>
              <p:cNvSpPr>
                <a:spLocks noChangeShapeType="1"/>
              </p:cNvSpPr>
              <p:nvPr/>
            </p:nvSpPr>
            <p:spPr bwMode="auto">
              <a:xfrm flipH="1">
                <a:off x="6555" y="1839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38" name="Line 2018"/>
              <p:cNvSpPr>
                <a:spLocks noChangeShapeType="1"/>
              </p:cNvSpPr>
              <p:nvPr/>
            </p:nvSpPr>
            <p:spPr bwMode="auto">
              <a:xfrm flipH="1">
                <a:off x="6546" y="184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37" name="Line 2017"/>
              <p:cNvSpPr>
                <a:spLocks noChangeShapeType="1"/>
              </p:cNvSpPr>
              <p:nvPr/>
            </p:nvSpPr>
            <p:spPr bwMode="auto">
              <a:xfrm flipH="1">
                <a:off x="6537" y="184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36" name="Line 2016"/>
              <p:cNvSpPr>
                <a:spLocks noChangeShapeType="1"/>
              </p:cNvSpPr>
              <p:nvPr/>
            </p:nvSpPr>
            <p:spPr bwMode="auto">
              <a:xfrm flipH="1">
                <a:off x="6528" y="184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35" name="Line 2015"/>
              <p:cNvSpPr>
                <a:spLocks noChangeShapeType="1"/>
              </p:cNvSpPr>
              <p:nvPr/>
            </p:nvSpPr>
            <p:spPr bwMode="auto">
              <a:xfrm flipH="1">
                <a:off x="6519" y="184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34" name="Line 2014"/>
              <p:cNvSpPr>
                <a:spLocks noChangeShapeType="1"/>
              </p:cNvSpPr>
              <p:nvPr/>
            </p:nvSpPr>
            <p:spPr bwMode="auto">
              <a:xfrm flipH="1">
                <a:off x="6501" y="1857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33" name="Line 2013"/>
              <p:cNvSpPr>
                <a:spLocks noChangeShapeType="1"/>
              </p:cNvSpPr>
              <p:nvPr/>
            </p:nvSpPr>
            <p:spPr bwMode="auto">
              <a:xfrm flipH="1">
                <a:off x="6492" y="185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32" name="Line 2012"/>
              <p:cNvSpPr>
                <a:spLocks noChangeShapeType="1"/>
              </p:cNvSpPr>
              <p:nvPr/>
            </p:nvSpPr>
            <p:spPr bwMode="auto">
              <a:xfrm flipH="1">
                <a:off x="6483" y="186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31" name="Line 2011"/>
              <p:cNvSpPr>
                <a:spLocks noChangeShapeType="1"/>
              </p:cNvSpPr>
              <p:nvPr/>
            </p:nvSpPr>
            <p:spPr bwMode="auto">
              <a:xfrm flipH="1">
                <a:off x="6474" y="1875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30" name="Line 2010"/>
              <p:cNvSpPr>
                <a:spLocks noChangeShapeType="1"/>
              </p:cNvSpPr>
              <p:nvPr/>
            </p:nvSpPr>
            <p:spPr bwMode="auto">
              <a:xfrm flipH="1">
                <a:off x="6465" y="187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29" name="Line 2009"/>
              <p:cNvSpPr>
                <a:spLocks noChangeShapeType="1"/>
              </p:cNvSpPr>
              <p:nvPr/>
            </p:nvSpPr>
            <p:spPr bwMode="auto">
              <a:xfrm flipH="1">
                <a:off x="6456" y="188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28" name="Line 2008"/>
              <p:cNvSpPr>
                <a:spLocks noChangeShapeType="1"/>
              </p:cNvSpPr>
              <p:nvPr/>
            </p:nvSpPr>
            <p:spPr bwMode="auto">
              <a:xfrm flipH="1">
                <a:off x="6447" y="189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27" name="Line 2007"/>
              <p:cNvSpPr>
                <a:spLocks noChangeShapeType="1"/>
              </p:cNvSpPr>
              <p:nvPr/>
            </p:nvSpPr>
            <p:spPr bwMode="auto">
              <a:xfrm flipH="1">
                <a:off x="6438" y="190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26" name="Line 2006"/>
              <p:cNvSpPr>
                <a:spLocks noChangeShapeType="1"/>
              </p:cNvSpPr>
              <p:nvPr/>
            </p:nvSpPr>
            <p:spPr bwMode="auto">
              <a:xfrm>
                <a:off x="6438" y="1911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25" name="Line 2005"/>
              <p:cNvSpPr>
                <a:spLocks noChangeShapeType="1"/>
              </p:cNvSpPr>
              <p:nvPr/>
            </p:nvSpPr>
            <p:spPr bwMode="auto">
              <a:xfrm flipH="1">
                <a:off x="6429" y="192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24" name="Line 2004"/>
              <p:cNvSpPr>
                <a:spLocks noChangeShapeType="1"/>
              </p:cNvSpPr>
              <p:nvPr/>
            </p:nvSpPr>
            <p:spPr bwMode="auto">
              <a:xfrm>
                <a:off x="6429" y="1929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23" name="Line 2003"/>
              <p:cNvSpPr>
                <a:spLocks noChangeShapeType="1"/>
              </p:cNvSpPr>
              <p:nvPr/>
            </p:nvSpPr>
            <p:spPr bwMode="auto">
              <a:xfrm flipH="1">
                <a:off x="6420" y="1938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22" name="Line 2002"/>
              <p:cNvSpPr>
                <a:spLocks noChangeShapeType="1"/>
              </p:cNvSpPr>
              <p:nvPr/>
            </p:nvSpPr>
            <p:spPr bwMode="auto">
              <a:xfrm>
                <a:off x="6420" y="1956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21" name="Line 2001"/>
              <p:cNvSpPr>
                <a:spLocks noChangeShapeType="1"/>
              </p:cNvSpPr>
              <p:nvPr/>
            </p:nvSpPr>
            <p:spPr bwMode="auto">
              <a:xfrm flipH="1">
                <a:off x="6411" y="196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20" name="Line 2000"/>
              <p:cNvSpPr>
                <a:spLocks noChangeShapeType="1"/>
              </p:cNvSpPr>
              <p:nvPr/>
            </p:nvSpPr>
            <p:spPr bwMode="auto">
              <a:xfrm>
                <a:off x="6411" y="1974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19" name="Line 1999"/>
              <p:cNvSpPr>
                <a:spLocks noChangeShapeType="1"/>
              </p:cNvSpPr>
              <p:nvPr/>
            </p:nvSpPr>
            <p:spPr bwMode="auto">
              <a:xfrm>
                <a:off x="6411" y="1983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18" name="Line 1998"/>
              <p:cNvSpPr>
                <a:spLocks noChangeShapeType="1"/>
              </p:cNvSpPr>
              <p:nvPr/>
            </p:nvSpPr>
            <p:spPr bwMode="auto">
              <a:xfrm>
                <a:off x="6411" y="2001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17" name="Line 1997"/>
              <p:cNvSpPr>
                <a:spLocks noChangeShapeType="1"/>
              </p:cNvSpPr>
              <p:nvPr/>
            </p:nvSpPr>
            <p:spPr bwMode="auto">
              <a:xfrm>
                <a:off x="6411" y="2010"/>
                <a:ext cx="1" cy="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16" name="Line 1996"/>
              <p:cNvSpPr>
                <a:spLocks noChangeShapeType="1"/>
              </p:cNvSpPr>
              <p:nvPr/>
            </p:nvSpPr>
            <p:spPr bwMode="auto">
              <a:xfrm>
                <a:off x="6411" y="2018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15" name="Line 1995"/>
              <p:cNvSpPr>
                <a:spLocks noChangeShapeType="1"/>
              </p:cNvSpPr>
              <p:nvPr/>
            </p:nvSpPr>
            <p:spPr bwMode="auto">
              <a:xfrm>
                <a:off x="6411" y="2027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14" name="Line 1994"/>
              <p:cNvSpPr>
                <a:spLocks noChangeShapeType="1"/>
              </p:cNvSpPr>
              <p:nvPr/>
            </p:nvSpPr>
            <p:spPr bwMode="auto">
              <a:xfrm>
                <a:off x="6411" y="204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13" name="Line 1993"/>
              <p:cNvSpPr>
                <a:spLocks noChangeShapeType="1"/>
              </p:cNvSpPr>
              <p:nvPr/>
            </p:nvSpPr>
            <p:spPr bwMode="auto">
              <a:xfrm>
                <a:off x="6420" y="2054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12" name="Line 1992"/>
              <p:cNvSpPr>
                <a:spLocks noChangeShapeType="1"/>
              </p:cNvSpPr>
              <p:nvPr/>
            </p:nvSpPr>
            <p:spPr bwMode="auto">
              <a:xfrm>
                <a:off x="6420" y="206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11" name="Line 1991"/>
              <p:cNvSpPr>
                <a:spLocks noChangeShapeType="1"/>
              </p:cNvSpPr>
              <p:nvPr/>
            </p:nvSpPr>
            <p:spPr bwMode="auto">
              <a:xfrm>
                <a:off x="6429" y="2072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10" name="Line 1990"/>
              <p:cNvSpPr>
                <a:spLocks noChangeShapeType="1"/>
              </p:cNvSpPr>
              <p:nvPr/>
            </p:nvSpPr>
            <p:spPr bwMode="auto">
              <a:xfrm>
                <a:off x="6429" y="209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09" name="Line 1989"/>
              <p:cNvSpPr>
                <a:spLocks noChangeShapeType="1"/>
              </p:cNvSpPr>
              <p:nvPr/>
            </p:nvSpPr>
            <p:spPr bwMode="auto">
              <a:xfrm>
                <a:off x="6438" y="2099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08" name="Line 1988"/>
              <p:cNvSpPr>
                <a:spLocks noChangeShapeType="1"/>
              </p:cNvSpPr>
              <p:nvPr/>
            </p:nvSpPr>
            <p:spPr bwMode="auto">
              <a:xfrm>
                <a:off x="6438" y="210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07" name="Line 1987"/>
              <p:cNvSpPr>
                <a:spLocks noChangeShapeType="1"/>
              </p:cNvSpPr>
              <p:nvPr/>
            </p:nvSpPr>
            <p:spPr bwMode="auto">
              <a:xfrm>
                <a:off x="6447" y="211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06" name="Line 1986"/>
              <p:cNvSpPr>
                <a:spLocks noChangeShapeType="1"/>
              </p:cNvSpPr>
              <p:nvPr/>
            </p:nvSpPr>
            <p:spPr bwMode="auto">
              <a:xfrm>
                <a:off x="6456" y="212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05" name="Line 1985"/>
              <p:cNvSpPr>
                <a:spLocks noChangeShapeType="1"/>
              </p:cNvSpPr>
              <p:nvPr/>
            </p:nvSpPr>
            <p:spPr bwMode="auto">
              <a:xfrm>
                <a:off x="6465" y="2135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04" name="Line 1984"/>
              <p:cNvSpPr>
                <a:spLocks noChangeShapeType="1"/>
              </p:cNvSpPr>
              <p:nvPr/>
            </p:nvSpPr>
            <p:spPr bwMode="auto">
              <a:xfrm>
                <a:off x="6474" y="213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03" name="Line 1983"/>
              <p:cNvSpPr>
                <a:spLocks noChangeShapeType="1"/>
              </p:cNvSpPr>
              <p:nvPr/>
            </p:nvSpPr>
            <p:spPr bwMode="auto">
              <a:xfrm>
                <a:off x="6483" y="214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02" name="Line 1982"/>
              <p:cNvSpPr>
                <a:spLocks noChangeShapeType="1"/>
              </p:cNvSpPr>
              <p:nvPr/>
            </p:nvSpPr>
            <p:spPr bwMode="auto">
              <a:xfrm>
                <a:off x="6492" y="215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01" name="Line 1981"/>
              <p:cNvSpPr>
                <a:spLocks noChangeShapeType="1"/>
              </p:cNvSpPr>
              <p:nvPr/>
            </p:nvSpPr>
            <p:spPr bwMode="auto">
              <a:xfrm>
                <a:off x="6501" y="2153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100" name="Line 1980"/>
              <p:cNvSpPr>
                <a:spLocks noChangeShapeType="1"/>
              </p:cNvSpPr>
              <p:nvPr/>
            </p:nvSpPr>
            <p:spPr bwMode="auto">
              <a:xfrm>
                <a:off x="6519" y="216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99" name="Line 1979"/>
              <p:cNvSpPr>
                <a:spLocks noChangeShapeType="1"/>
              </p:cNvSpPr>
              <p:nvPr/>
            </p:nvSpPr>
            <p:spPr bwMode="auto">
              <a:xfrm>
                <a:off x="6528" y="216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98" name="Line 1978"/>
              <p:cNvSpPr>
                <a:spLocks noChangeShapeType="1"/>
              </p:cNvSpPr>
              <p:nvPr/>
            </p:nvSpPr>
            <p:spPr bwMode="auto">
              <a:xfrm>
                <a:off x="6537" y="2171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97" name="Line 1977"/>
              <p:cNvSpPr>
                <a:spLocks noChangeShapeType="1"/>
              </p:cNvSpPr>
              <p:nvPr/>
            </p:nvSpPr>
            <p:spPr bwMode="auto">
              <a:xfrm>
                <a:off x="6546" y="2171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96" name="Line 1976"/>
              <p:cNvSpPr>
                <a:spLocks noChangeShapeType="1"/>
              </p:cNvSpPr>
              <p:nvPr/>
            </p:nvSpPr>
            <p:spPr bwMode="auto">
              <a:xfrm>
                <a:off x="6555" y="2171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95" name="Line 1975"/>
              <p:cNvSpPr>
                <a:spLocks noChangeShapeType="1"/>
              </p:cNvSpPr>
              <p:nvPr/>
            </p:nvSpPr>
            <p:spPr bwMode="auto">
              <a:xfrm>
                <a:off x="6573" y="2171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94" name="Line 1974"/>
              <p:cNvSpPr>
                <a:spLocks noChangeShapeType="1"/>
              </p:cNvSpPr>
              <p:nvPr/>
            </p:nvSpPr>
            <p:spPr bwMode="auto">
              <a:xfrm>
                <a:off x="6582" y="2171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93" name="Line 1973"/>
              <p:cNvSpPr>
                <a:spLocks noChangeShapeType="1"/>
              </p:cNvSpPr>
              <p:nvPr/>
            </p:nvSpPr>
            <p:spPr bwMode="auto">
              <a:xfrm>
                <a:off x="6591" y="2171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92" name="Line 1972"/>
              <p:cNvSpPr>
                <a:spLocks noChangeShapeType="1"/>
              </p:cNvSpPr>
              <p:nvPr/>
            </p:nvSpPr>
            <p:spPr bwMode="auto">
              <a:xfrm>
                <a:off x="6609" y="2171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91" name="Line 1971"/>
              <p:cNvSpPr>
                <a:spLocks noChangeShapeType="1"/>
              </p:cNvSpPr>
              <p:nvPr/>
            </p:nvSpPr>
            <p:spPr bwMode="auto">
              <a:xfrm flipV="1">
                <a:off x="6618" y="216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90" name="Line 1970"/>
              <p:cNvSpPr>
                <a:spLocks noChangeShapeType="1"/>
              </p:cNvSpPr>
              <p:nvPr/>
            </p:nvSpPr>
            <p:spPr bwMode="auto">
              <a:xfrm>
                <a:off x="6627" y="216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89" name="Line 1969"/>
              <p:cNvSpPr>
                <a:spLocks noChangeShapeType="1"/>
              </p:cNvSpPr>
              <p:nvPr/>
            </p:nvSpPr>
            <p:spPr bwMode="auto">
              <a:xfrm flipV="1">
                <a:off x="6636" y="2153"/>
                <a:ext cx="1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88" name="Line 1968"/>
              <p:cNvSpPr>
                <a:spLocks noChangeShapeType="1"/>
              </p:cNvSpPr>
              <p:nvPr/>
            </p:nvSpPr>
            <p:spPr bwMode="auto">
              <a:xfrm>
                <a:off x="6653" y="215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87" name="Line 1967"/>
              <p:cNvSpPr>
                <a:spLocks noChangeShapeType="1"/>
              </p:cNvSpPr>
              <p:nvPr/>
            </p:nvSpPr>
            <p:spPr bwMode="auto">
              <a:xfrm flipV="1">
                <a:off x="6662" y="214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86" name="Line 1966"/>
              <p:cNvSpPr>
                <a:spLocks noChangeShapeType="1"/>
              </p:cNvSpPr>
              <p:nvPr/>
            </p:nvSpPr>
            <p:spPr bwMode="auto">
              <a:xfrm flipV="1">
                <a:off x="6671" y="213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85" name="Line 1965"/>
              <p:cNvSpPr>
                <a:spLocks noChangeShapeType="1"/>
              </p:cNvSpPr>
              <p:nvPr/>
            </p:nvSpPr>
            <p:spPr bwMode="auto">
              <a:xfrm>
                <a:off x="6680" y="1875"/>
                <a:ext cx="1" cy="260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84" name="Line 1964"/>
              <p:cNvSpPr>
                <a:spLocks noChangeShapeType="1"/>
              </p:cNvSpPr>
              <p:nvPr/>
            </p:nvSpPr>
            <p:spPr bwMode="auto">
              <a:xfrm>
                <a:off x="6680" y="1875"/>
                <a:ext cx="1" cy="260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83" name="Line 1963"/>
              <p:cNvSpPr>
                <a:spLocks noChangeShapeType="1"/>
              </p:cNvSpPr>
              <p:nvPr/>
            </p:nvSpPr>
            <p:spPr bwMode="auto">
              <a:xfrm>
                <a:off x="6716" y="2045"/>
                <a:ext cx="1" cy="9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82" name="Oval 1962"/>
              <p:cNvSpPr>
                <a:spLocks noChangeArrowheads="1"/>
              </p:cNvSpPr>
              <p:nvPr/>
            </p:nvSpPr>
            <p:spPr bwMode="auto">
              <a:xfrm>
                <a:off x="6546" y="2072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81" name="Line 1961"/>
              <p:cNvSpPr>
                <a:spLocks noChangeShapeType="1"/>
              </p:cNvSpPr>
              <p:nvPr/>
            </p:nvSpPr>
            <p:spPr bwMode="auto">
              <a:xfrm flipV="1">
                <a:off x="6716" y="2126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80" name="Oval 1960"/>
              <p:cNvSpPr>
                <a:spLocks noChangeArrowheads="1"/>
              </p:cNvSpPr>
              <p:nvPr/>
            </p:nvSpPr>
            <p:spPr bwMode="auto">
              <a:xfrm>
                <a:off x="6465" y="1983"/>
                <a:ext cx="45" cy="44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79" name="Line 1959"/>
              <p:cNvSpPr>
                <a:spLocks noChangeShapeType="1"/>
              </p:cNvSpPr>
              <p:nvPr/>
            </p:nvSpPr>
            <p:spPr bwMode="auto">
              <a:xfrm flipH="1">
                <a:off x="6384" y="2045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78" name="Line 1958"/>
              <p:cNvSpPr>
                <a:spLocks noChangeShapeType="1"/>
              </p:cNvSpPr>
              <p:nvPr/>
            </p:nvSpPr>
            <p:spPr bwMode="auto">
              <a:xfrm flipH="1" flipV="1">
                <a:off x="6348" y="2045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77" name="Line 1957"/>
              <p:cNvSpPr>
                <a:spLocks noChangeShapeType="1"/>
              </p:cNvSpPr>
              <p:nvPr/>
            </p:nvSpPr>
            <p:spPr bwMode="auto">
              <a:xfrm flipH="1">
                <a:off x="6366" y="2063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76" name="Line 1956"/>
              <p:cNvSpPr>
                <a:spLocks noChangeShapeType="1"/>
              </p:cNvSpPr>
              <p:nvPr/>
            </p:nvSpPr>
            <p:spPr bwMode="auto">
              <a:xfrm flipV="1">
                <a:off x="6348" y="2027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75" name="Line 1955"/>
              <p:cNvSpPr>
                <a:spLocks noChangeShapeType="1"/>
              </p:cNvSpPr>
              <p:nvPr/>
            </p:nvSpPr>
            <p:spPr bwMode="auto">
              <a:xfrm flipV="1">
                <a:off x="6348" y="1974"/>
                <a:ext cx="54" cy="5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74" name="Line 1954"/>
              <p:cNvSpPr>
                <a:spLocks noChangeShapeType="1"/>
              </p:cNvSpPr>
              <p:nvPr/>
            </p:nvSpPr>
            <p:spPr bwMode="auto">
              <a:xfrm flipV="1">
                <a:off x="6402" y="1956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73" name="Line 1953"/>
              <p:cNvSpPr>
                <a:spLocks noChangeShapeType="1"/>
              </p:cNvSpPr>
              <p:nvPr/>
            </p:nvSpPr>
            <p:spPr bwMode="auto">
              <a:xfrm flipH="1">
                <a:off x="6348" y="1956"/>
                <a:ext cx="5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72" name="Line 1952"/>
              <p:cNvSpPr>
                <a:spLocks noChangeShapeType="1"/>
              </p:cNvSpPr>
              <p:nvPr/>
            </p:nvSpPr>
            <p:spPr bwMode="auto">
              <a:xfrm flipH="1">
                <a:off x="6734" y="1956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71" name="Line 1951"/>
              <p:cNvSpPr>
                <a:spLocks noChangeShapeType="1"/>
              </p:cNvSpPr>
              <p:nvPr/>
            </p:nvSpPr>
            <p:spPr bwMode="auto">
              <a:xfrm>
                <a:off x="6734" y="1866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70" name="Line 1950"/>
              <p:cNvSpPr>
                <a:spLocks noChangeShapeType="1"/>
              </p:cNvSpPr>
              <p:nvPr/>
            </p:nvSpPr>
            <p:spPr bwMode="auto">
              <a:xfrm>
                <a:off x="6698" y="2045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69" name="Line 1949"/>
              <p:cNvSpPr>
                <a:spLocks noChangeShapeType="1"/>
              </p:cNvSpPr>
              <p:nvPr/>
            </p:nvSpPr>
            <p:spPr bwMode="auto">
              <a:xfrm flipH="1">
                <a:off x="6716" y="1974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68" name="Line 1948"/>
              <p:cNvSpPr>
                <a:spLocks noChangeShapeType="1"/>
              </p:cNvSpPr>
              <p:nvPr/>
            </p:nvSpPr>
            <p:spPr bwMode="auto">
              <a:xfrm>
                <a:off x="6716" y="1920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67" name="Line 1947"/>
              <p:cNvSpPr>
                <a:spLocks noChangeShapeType="1"/>
              </p:cNvSpPr>
              <p:nvPr/>
            </p:nvSpPr>
            <p:spPr bwMode="auto">
              <a:xfrm>
                <a:off x="6716" y="1866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66" name="Line 1946"/>
              <p:cNvSpPr>
                <a:spLocks noChangeShapeType="1"/>
              </p:cNvSpPr>
              <p:nvPr/>
            </p:nvSpPr>
            <p:spPr bwMode="auto">
              <a:xfrm flipH="1" flipV="1">
                <a:off x="6698" y="1956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65" name="Line 1945"/>
              <p:cNvSpPr>
                <a:spLocks noChangeShapeType="1"/>
              </p:cNvSpPr>
              <p:nvPr/>
            </p:nvSpPr>
            <p:spPr bwMode="auto">
              <a:xfrm flipV="1">
                <a:off x="6698" y="1938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64" name="Line 1944"/>
              <p:cNvSpPr>
                <a:spLocks noChangeShapeType="1"/>
              </p:cNvSpPr>
              <p:nvPr/>
            </p:nvSpPr>
            <p:spPr bwMode="auto">
              <a:xfrm flipV="1">
                <a:off x="6698" y="1920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63" name="Line 1943"/>
              <p:cNvSpPr>
                <a:spLocks noChangeShapeType="1"/>
              </p:cNvSpPr>
              <p:nvPr/>
            </p:nvSpPr>
            <p:spPr bwMode="auto">
              <a:xfrm flipH="1" flipV="1">
                <a:off x="6698" y="1902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62" name="Line 1942"/>
              <p:cNvSpPr>
                <a:spLocks noChangeShapeType="1"/>
              </p:cNvSpPr>
              <p:nvPr/>
            </p:nvSpPr>
            <p:spPr bwMode="auto">
              <a:xfrm flipV="1">
                <a:off x="6698" y="1884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61" name="Line 1941"/>
              <p:cNvSpPr>
                <a:spLocks noChangeShapeType="1"/>
              </p:cNvSpPr>
              <p:nvPr/>
            </p:nvSpPr>
            <p:spPr bwMode="auto">
              <a:xfrm flipV="1">
                <a:off x="6698" y="1866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60" name="Oval 1940"/>
              <p:cNvSpPr>
                <a:spLocks noChangeArrowheads="1"/>
              </p:cNvSpPr>
              <p:nvPr/>
            </p:nvSpPr>
            <p:spPr bwMode="auto">
              <a:xfrm>
                <a:off x="6546" y="1893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59" name="Line 1939"/>
              <p:cNvSpPr>
                <a:spLocks noChangeShapeType="1"/>
              </p:cNvSpPr>
              <p:nvPr/>
            </p:nvSpPr>
            <p:spPr bwMode="auto">
              <a:xfrm>
                <a:off x="8083" y="1615"/>
                <a:ext cx="432" cy="430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58" name="Line 1938"/>
              <p:cNvSpPr>
                <a:spLocks noChangeShapeType="1"/>
              </p:cNvSpPr>
              <p:nvPr/>
            </p:nvSpPr>
            <p:spPr bwMode="auto">
              <a:xfrm flipV="1">
                <a:off x="6707" y="2036"/>
                <a:ext cx="1" cy="700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57" name="Line 1937"/>
              <p:cNvSpPr>
                <a:spLocks noChangeShapeType="1"/>
              </p:cNvSpPr>
              <p:nvPr/>
            </p:nvSpPr>
            <p:spPr bwMode="auto">
              <a:xfrm>
                <a:off x="6618" y="1947"/>
                <a:ext cx="89" cy="89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56" name="Line 1936"/>
              <p:cNvSpPr>
                <a:spLocks noChangeShapeType="1"/>
              </p:cNvSpPr>
              <p:nvPr/>
            </p:nvSpPr>
            <p:spPr bwMode="auto">
              <a:xfrm>
                <a:off x="5862" y="3669"/>
                <a:ext cx="594" cy="583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55" name="Line 1935"/>
              <p:cNvSpPr>
                <a:spLocks noChangeShapeType="1"/>
              </p:cNvSpPr>
              <p:nvPr/>
            </p:nvSpPr>
            <p:spPr bwMode="auto">
              <a:xfrm flipV="1">
                <a:off x="6456" y="4252"/>
                <a:ext cx="1" cy="90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54" name="Line 1934"/>
              <p:cNvSpPr>
                <a:spLocks noChangeShapeType="1"/>
              </p:cNvSpPr>
              <p:nvPr/>
            </p:nvSpPr>
            <p:spPr bwMode="auto">
              <a:xfrm flipV="1">
                <a:off x="6438" y="2700"/>
                <a:ext cx="1" cy="8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53" name="Line 1933"/>
              <p:cNvSpPr>
                <a:spLocks noChangeShapeType="1"/>
              </p:cNvSpPr>
              <p:nvPr/>
            </p:nvSpPr>
            <p:spPr bwMode="auto">
              <a:xfrm>
                <a:off x="6438" y="2781"/>
                <a:ext cx="135" cy="135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52" name="Line 1932"/>
              <p:cNvSpPr>
                <a:spLocks noChangeShapeType="1"/>
              </p:cNvSpPr>
              <p:nvPr/>
            </p:nvSpPr>
            <p:spPr bwMode="auto">
              <a:xfrm flipV="1">
                <a:off x="6069" y="2790"/>
                <a:ext cx="1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51" name="Line 1931"/>
              <p:cNvSpPr>
                <a:spLocks noChangeShapeType="1"/>
              </p:cNvSpPr>
              <p:nvPr/>
            </p:nvSpPr>
            <p:spPr bwMode="auto">
              <a:xfrm>
                <a:off x="6069" y="2790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50" name="Line 1930"/>
              <p:cNvSpPr>
                <a:spLocks noChangeShapeType="1"/>
              </p:cNvSpPr>
              <p:nvPr/>
            </p:nvSpPr>
            <p:spPr bwMode="auto">
              <a:xfrm>
                <a:off x="6105" y="2790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49" name="Line 1929"/>
              <p:cNvSpPr>
                <a:spLocks noChangeShapeType="1"/>
              </p:cNvSpPr>
              <p:nvPr/>
            </p:nvSpPr>
            <p:spPr bwMode="auto">
              <a:xfrm>
                <a:off x="6123" y="2799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48" name="Line 1928"/>
              <p:cNvSpPr>
                <a:spLocks noChangeShapeType="1"/>
              </p:cNvSpPr>
              <p:nvPr/>
            </p:nvSpPr>
            <p:spPr bwMode="auto">
              <a:xfrm flipH="1">
                <a:off x="6105" y="2808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47" name="Line 1927"/>
              <p:cNvSpPr>
                <a:spLocks noChangeShapeType="1"/>
              </p:cNvSpPr>
              <p:nvPr/>
            </p:nvSpPr>
            <p:spPr bwMode="auto">
              <a:xfrm flipH="1">
                <a:off x="6069" y="2817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46" name="Line 1926"/>
              <p:cNvSpPr>
                <a:spLocks noChangeShapeType="1"/>
              </p:cNvSpPr>
              <p:nvPr/>
            </p:nvSpPr>
            <p:spPr bwMode="auto">
              <a:xfrm>
                <a:off x="6078" y="2817"/>
                <a:ext cx="45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45" name="Line 1925"/>
              <p:cNvSpPr>
                <a:spLocks noChangeShapeType="1"/>
              </p:cNvSpPr>
              <p:nvPr/>
            </p:nvSpPr>
            <p:spPr bwMode="auto">
              <a:xfrm flipH="1">
                <a:off x="6150" y="2790"/>
                <a:ext cx="63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44" name="Line 1924"/>
              <p:cNvSpPr>
                <a:spLocks noChangeShapeType="1"/>
              </p:cNvSpPr>
              <p:nvPr/>
            </p:nvSpPr>
            <p:spPr bwMode="auto">
              <a:xfrm>
                <a:off x="6150" y="2790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43" name="Line 1923"/>
              <p:cNvSpPr>
                <a:spLocks noChangeShapeType="1"/>
              </p:cNvSpPr>
              <p:nvPr/>
            </p:nvSpPr>
            <p:spPr bwMode="auto">
              <a:xfrm>
                <a:off x="6150" y="2808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42" name="Line 1922"/>
              <p:cNvSpPr>
                <a:spLocks noChangeShapeType="1"/>
              </p:cNvSpPr>
              <p:nvPr/>
            </p:nvSpPr>
            <p:spPr bwMode="auto">
              <a:xfrm>
                <a:off x="6195" y="2808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41" name="Line 1921"/>
              <p:cNvSpPr>
                <a:spLocks noChangeShapeType="1"/>
              </p:cNvSpPr>
              <p:nvPr/>
            </p:nvSpPr>
            <p:spPr bwMode="auto">
              <a:xfrm>
                <a:off x="6213" y="2826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40" name="Line 1920"/>
              <p:cNvSpPr>
                <a:spLocks noChangeShapeType="1"/>
              </p:cNvSpPr>
              <p:nvPr/>
            </p:nvSpPr>
            <p:spPr bwMode="auto">
              <a:xfrm flipH="1">
                <a:off x="6195" y="2835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39" name="Line 1919"/>
              <p:cNvSpPr>
                <a:spLocks noChangeShapeType="1"/>
              </p:cNvSpPr>
              <p:nvPr/>
            </p:nvSpPr>
            <p:spPr bwMode="auto">
              <a:xfrm flipH="1">
                <a:off x="6150" y="2844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38" name="Oval 1918"/>
              <p:cNvSpPr>
                <a:spLocks noChangeArrowheads="1"/>
              </p:cNvSpPr>
              <p:nvPr/>
            </p:nvSpPr>
            <p:spPr bwMode="auto">
              <a:xfrm>
                <a:off x="6411" y="2673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37" name="Oval 1917"/>
              <p:cNvSpPr>
                <a:spLocks noChangeArrowheads="1"/>
              </p:cNvSpPr>
              <p:nvPr/>
            </p:nvSpPr>
            <p:spPr bwMode="auto">
              <a:xfrm>
                <a:off x="5889" y="2673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</p:grpSp>
        <p:grpSp>
          <p:nvGrpSpPr>
            <p:cNvPr id="6835" name="Group 1715"/>
            <p:cNvGrpSpPr>
              <a:grpSpLocks/>
            </p:cNvGrpSpPr>
            <p:nvPr/>
          </p:nvGrpSpPr>
          <p:grpSpPr bwMode="auto">
            <a:xfrm>
              <a:off x="4397" y="2234"/>
              <a:ext cx="3111" cy="2253"/>
              <a:chOff x="4397" y="2234"/>
              <a:chExt cx="3111" cy="2253"/>
            </a:xfrm>
            <a:grpFill/>
          </p:grpSpPr>
          <p:sp>
            <p:nvSpPr>
              <p:cNvPr id="7035" name="Line 1915"/>
              <p:cNvSpPr>
                <a:spLocks noChangeShapeType="1"/>
              </p:cNvSpPr>
              <p:nvPr/>
            </p:nvSpPr>
            <p:spPr bwMode="auto">
              <a:xfrm flipV="1">
                <a:off x="6051" y="2637"/>
                <a:ext cx="9" cy="6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34" name="Line 1914"/>
              <p:cNvSpPr>
                <a:spLocks noChangeShapeType="1"/>
              </p:cNvSpPr>
              <p:nvPr/>
            </p:nvSpPr>
            <p:spPr bwMode="auto">
              <a:xfrm flipV="1">
                <a:off x="6051" y="2637"/>
                <a:ext cx="9" cy="6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33" name="Line 1913"/>
              <p:cNvSpPr>
                <a:spLocks noChangeShapeType="1"/>
              </p:cNvSpPr>
              <p:nvPr/>
            </p:nvSpPr>
            <p:spPr bwMode="auto">
              <a:xfrm>
                <a:off x="6105" y="2637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32" name="Line 1912"/>
              <p:cNvSpPr>
                <a:spLocks noChangeShapeType="1"/>
              </p:cNvSpPr>
              <p:nvPr/>
            </p:nvSpPr>
            <p:spPr bwMode="auto">
              <a:xfrm>
                <a:off x="6105" y="2637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31" name="Line 1911"/>
              <p:cNvSpPr>
                <a:spLocks noChangeShapeType="1"/>
              </p:cNvSpPr>
              <p:nvPr/>
            </p:nvSpPr>
            <p:spPr bwMode="auto">
              <a:xfrm>
                <a:off x="6060" y="2637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30" name="Line 1910"/>
              <p:cNvSpPr>
                <a:spLocks noChangeShapeType="1"/>
              </p:cNvSpPr>
              <p:nvPr/>
            </p:nvSpPr>
            <p:spPr bwMode="auto">
              <a:xfrm>
                <a:off x="6060" y="2637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29" name="Line 1909"/>
              <p:cNvSpPr>
                <a:spLocks noChangeShapeType="1"/>
              </p:cNvSpPr>
              <p:nvPr/>
            </p:nvSpPr>
            <p:spPr bwMode="auto">
              <a:xfrm flipH="1" flipV="1">
                <a:off x="6294" y="2637"/>
                <a:ext cx="18" cy="6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28" name="Line 1908"/>
              <p:cNvSpPr>
                <a:spLocks noChangeShapeType="1"/>
              </p:cNvSpPr>
              <p:nvPr/>
            </p:nvSpPr>
            <p:spPr bwMode="auto">
              <a:xfrm flipH="1" flipV="1">
                <a:off x="6294" y="2637"/>
                <a:ext cx="18" cy="6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27" name="Line 1907"/>
              <p:cNvSpPr>
                <a:spLocks noChangeShapeType="1"/>
              </p:cNvSpPr>
              <p:nvPr/>
            </p:nvSpPr>
            <p:spPr bwMode="auto">
              <a:xfrm flipH="1">
                <a:off x="6240" y="2637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26" name="Line 1906"/>
              <p:cNvSpPr>
                <a:spLocks noChangeShapeType="1"/>
              </p:cNvSpPr>
              <p:nvPr/>
            </p:nvSpPr>
            <p:spPr bwMode="auto">
              <a:xfrm flipH="1">
                <a:off x="6240" y="2637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25" name="Line 1905"/>
              <p:cNvSpPr>
                <a:spLocks noChangeShapeType="1"/>
              </p:cNvSpPr>
              <p:nvPr/>
            </p:nvSpPr>
            <p:spPr bwMode="auto">
              <a:xfrm flipH="1">
                <a:off x="6249" y="2637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24" name="Line 1904"/>
              <p:cNvSpPr>
                <a:spLocks noChangeShapeType="1"/>
              </p:cNvSpPr>
              <p:nvPr/>
            </p:nvSpPr>
            <p:spPr bwMode="auto">
              <a:xfrm flipH="1">
                <a:off x="6249" y="2637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23" name="Line 1903"/>
              <p:cNvSpPr>
                <a:spLocks noChangeShapeType="1"/>
              </p:cNvSpPr>
              <p:nvPr/>
            </p:nvSpPr>
            <p:spPr bwMode="auto">
              <a:xfrm flipH="1">
                <a:off x="6123" y="2745"/>
                <a:ext cx="11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22" name="Line 1902"/>
              <p:cNvSpPr>
                <a:spLocks noChangeShapeType="1"/>
              </p:cNvSpPr>
              <p:nvPr/>
            </p:nvSpPr>
            <p:spPr bwMode="auto">
              <a:xfrm flipH="1">
                <a:off x="6123" y="2745"/>
                <a:ext cx="11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21" name="Line 1901"/>
              <p:cNvSpPr>
                <a:spLocks noChangeShapeType="1"/>
              </p:cNvSpPr>
              <p:nvPr/>
            </p:nvSpPr>
            <p:spPr bwMode="auto">
              <a:xfrm flipH="1">
                <a:off x="6123" y="2655"/>
                <a:ext cx="11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20" name="Line 1900"/>
              <p:cNvSpPr>
                <a:spLocks noChangeShapeType="1"/>
              </p:cNvSpPr>
              <p:nvPr/>
            </p:nvSpPr>
            <p:spPr bwMode="auto">
              <a:xfrm flipH="1">
                <a:off x="6123" y="2655"/>
                <a:ext cx="11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19" name="Line 1899"/>
              <p:cNvSpPr>
                <a:spLocks noChangeShapeType="1"/>
              </p:cNvSpPr>
              <p:nvPr/>
            </p:nvSpPr>
            <p:spPr bwMode="auto">
              <a:xfrm>
                <a:off x="6051" y="2700"/>
                <a:ext cx="9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18" name="Line 1898"/>
              <p:cNvSpPr>
                <a:spLocks noChangeShapeType="1"/>
              </p:cNvSpPr>
              <p:nvPr/>
            </p:nvSpPr>
            <p:spPr bwMode="auto">
              <a:xfrm>
                <a:off x="6051" y="2700"/>
                <a:ext cx="9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17" name="Line 1897"/>
              <p:cNvSpPr>
                <a:spLocks noChangeShapeType="1"/>
              </p:cNvSpPr>
              <p:nvPr/>
            </p:nvSpPr>
            <p:spPr bwMode="auto">
              <a:xfrm flipV="1">
                <a:off x="6105" y="2745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16" name="Line 1896"/>
              <p:cNvSpPr>
                <a:spLocks noChangeShapeType="1"/>
              </p:cNvSpPr>
              <p:nvPr/>
            </p:nvSpPr>
            <p:spPr bwMode="auto">
              <a:xfrm flipV="1">
                <a:off x="6105" y="2745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15" name="Line 1895"/>
              <p:cNvSpPr>
                <a:spLocks noChangeShapeType="1"/>
              </p:cNvSpPr>
              <p:nvPr/>
            </p:nvSpPr>
            <p:spPr bwMode="auto">
              <a:xfrm>
                <a:off x="6060" y="2754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14" name="Line 1894"/>
              <p:cNvSpPr>
                <a:spLocks noChangeShapeType="1"/>
              </p:cNvSpPr>
              <p:nvPr/>
            </p:nvSpPr>
            <p:spPr bwMode="auto">
              <a:xfrm>
                <a:off x="6060" y="2754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13" name="Line 1893"/>
              <p:cNvSpPr>
                <a:spLocks noChangeShapeType="1"/>
              </p:cNvSpPr>
              <p:nvPr/>
            </p:nvSpPr>
            <p:spPr bwMode="auto">
              <a:xfrm flipH="1">
                <a:off x="6006" y="2700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12" name="Line 1892"/>
              <p:cNvSpPr>
                <a:spLocks noChangeShapeType="1"/>
              </p:cNvSpPr>
              <p:nvPr/>
            </p:nvSpPr>
            <p:spPr bwMode="auto">
              <a:xfrm flipH="1">
                <a:off x="6294" y="2700"/>
                <a:ext cx="18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11" name="Line 1891"/>
              <p:cNvSpPr>
                <a:spLocks noChangeShapeType="1"/>
              </p:cNvSpPr>
              <p:nvPr/>
            </p:nvSpPr>
            <p:spPr bwMode="auto">
              <a:xfrm flipH="1">
                <a:off x="6294" y="2700"/>
                <a:ext cx="18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10" name="Line 1890"/>
              <p:cNvSpPr>
                <a:spLocks noChangeShapeType="1"/>
              </p:cNvSpPr>
              <p:nvPr/>
            </p:nvSpPr>
            <p:spPr bwMode="auto">
              <a:xfrm flipH="1" flipV="1">
                <a:off x="6240" y="274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09" name="Line 1889"/>
              <p:cNvSpPr>
                <a:spLocks noChangeShapeType="1"/>
              </p:cNvSpPr>
              <p:nvPr/>
            </p:nvSpPr>
            <p:spPr bwMode="auto">
              <a:xfrm flipH="1" flipV="1">
                <a:off x="6240" y="274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08" name="Line 1888"/>
              <p:cNvSpPr>
                <a:spLocks noChangeShapeType="1"/>
              </p:cNvSpPr>
              <p:nvPr/>
            </p:nvSpPr>
            <p:spPr bwMode="auto">
              <a:xfrm flipH="1">
                <a:off x="6249" y="2754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07" name="Line 1887"/>
              <p:cNvSpPr>
                <a:spLocks noChangeShapeType="1"/>
              </p:cNvSpPr>
              <p:nvPr/>
            </p:nvSpPr>
            <p:spPr bwMode="auto">
              <a:xfrm flipH="1">
                <a:off x="6249" y="2754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06" name="Line 1886"/>
              <p:cNvSpPr>
                <a:spLocks noChangeShapeType="1"/>
              </p:cNvSpPr>
              <p:nvPr/>
            </p:nvSpPr>
            <p:spPr bwMode="auto">
              <a:xfrm>
                <a:off x="6312" y="2700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05" name="Line 1885"/>
              <p:cNvSpPr>
                <a:spLocks noChangeShapeType="1"/>
              </p:cNvSpPr>
              <p:nvPr/>
            </p:nvSpPr>
            <p:spPr bwMode="auto">
              <a:xfrm flipV="1">
                <a:off x="6600" y="4432"/>
                <a:ext cx="1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04" name="Line 1884"/>
              <p:cNvSpPr>
                <a:spLocks noChangeShapeType="1"/>
              </p:cNvSpPr>
              <p:nvPr/>
            </p:nvSpPr>
            <p:spPr bwMode="auto">
              <a:xfrm>
                <a:off x="6600" y="4432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03" name="Line 1883"/>
              <p:cNvSpPr>
                <a:spLocks noChangeShapeType="1"/>
              </p:cNvSpPr>
              <p:nvPr/>
            </p:nvSpPr>
            <p:spPr bwMode="auto">
              <a:xfrm>
                <a:off x="6645" y="4432"/>
                <a:ext cx="1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02" name="Line 1882"/>
              <p:cNvSpPr>
                <a:spLocks noChangeShapeType="1"/>
              </p:cNvSpPr>
              <p:nvPr/>
            </p:nvSpPr>
            <p:spPr bwMode="auto">
              <a:xfrm>
                <a:off x="6662" y="4441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01" name="Line 1881"/>
              <p:cNvSpPr>
                <a:spLocks noChangeShapeType="1"/>
              </p:cNvSpPr>
              <p:nvPr/>
            </p:nvSpPr>
            <p:spPr bwMode="auto">
              <a:xfrm flipH="1">
                <a:off x="6645" y="4450"/>
                <a:ext cx="1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7000" name="Line 1880"/>
              <p:cNvSpPr>
                <a:spLocks noChangeShapeType="1"/>
              </p:cNvSpPr>
              <p:nvPr/>
            </p:nvSpPr>
            <p:spPr bwMode="auto">
              <a:xfrm flipH="1">
                <a:off x="6600" y="4459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99" name="Line 1879"/>
              <p:cNvSpPr>
                <a:spLocks noChangeShapeType="1"/>
              </p:cNvSpPr>
              <p:nvPr/>
            </p:nvSpPr>
            <p:spPr bwMode="auto">
              <a:xfrm>
                <a:off x="6609" y="4459"/>
                <a:ext cx="53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98" name="Line 1878"/>
              <p:cNvSpPr>
                <a:spLocks noChangeShapeType="1"/>
              </p:cNvSpPr>
              <p:nvPr/>
            </p:nvSpPr>
            <p:spPr bwMode="auto">
              <a:xfrm flipH="1">
                <a:off x="6707" y="4486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97" name="Line 1877"/>
              <p:cNvSpPr>
                <a:spLocks noChangeShapeType="1"/>
              </p:cNvSpPr>
              <p:nvPr/>
            </p:nvSpPr>
            <p:spPr bwMode="auto">
              <a:xfrm flipH="1" flipV="1">
                <a:off x="6689" y="4477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96" name="Line 1876"/>
              <p:cNvSpPr>
                <a:spLocks noChangeShapeType="1"/>
              </p:cNvSpPr>
              <p:nvPr/>
            </p:nvSpPr>
            <p:spPr bwMode="auto">
              <a:xfrm flipV="1">
                <a:off x="6689" y="4459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95" name="Line 1875"/>
              <p:cNvSpPr>
                <a:spLocks noChangeShapeType="1"/>
              </p:cNvSpPr>
              <p:nvPr/>
            </p:nvSpPr>
            <p:spPr bwMode="auto">
              <a:xfrm>
                <a:off x="6689" y="445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94" name="Line 1874"/>
              <p:cNvSpPr>
                <a:spLocks noChangeShapeType="1"/>
              </p:cNvSpPr>
              <p:nvPr/>
            </p:nvSpPr>
            <p:spPr bwMode="auto">
              <a:xfrm flipH="1" flipV="1">
                <a:off x="6689" y="445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93" name="Line 1873"/>
              <p:cNvSpPr>
                <a:spLocks noChangeShapeType="1"/>
              </p:cNvSpPr>
              <p:nvPr/>
            </p:nvSpPr>
            <p:spPr bwMode="auto">
              <a:xfrm flipV="1">
                <a:off x="6689" y="4441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92" name="Line 1872"/>
              <p:cNvSpPr>
                <a:spLocks noChangeShapeType="1"/>
              </p:cNvSpPr>
              <p:nvPr/>
            </p:nvSpPr>
            <p:spPr bwMode="auto">
              <a:xfrm flipV="1">
                <a:off x="6689" y="4432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91" name="Line 1871"/>
              <p:cNvSpPr>
                <a:spLocks noChangeShapeType="1"/>
              </p:cNvSpPr>
              <p:nvPr/>
            </p:nvSpPr>
            <p:spPr bwMode="auto">
              <a:xfrm>
                <a:off x="6707" y="4432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90" name="Line 1870"/>
              <p:cNvSpPr>
                <a:spLocks noChangeShapeType="1"/>
              </p:cNvSpPr>
              <p:nvPr/>
            </p:nvSpPr>
            <p:spPr bwMode="auto">
              <a:xfrm>
                <a:off x="6725" y="4432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89" name="Line 1869"/>
              <p:cNvSpPr>
                <a:spLocks noChangeShapeType="1"/>
              </p:cNvSpPr>
              <p:nvPr/>
            </p:nvSpPr>
            <p:spPr bwMode="auto">
              <a:xfrm>
                <a:off x="6743" y="4441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88" name="Line 1868"/>
              <p:cNvSpPr>
                <a:spLocks noChangeShapeType="1"/>
              </p:cNvSpPr>
              <p:nvPr/>
            </p:nvSpPr>
            <p:spPr bwMode="auto">
              <a:xfrm flipH="1">
                <a:off x="6734" y="445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87" name="Line 1867"/>
              <p:cNvSpPr>
                <a:spLocks noChangeShapeType="1"/>
              </p:cNvSpPr>
              <p:nvPr/>
            </p:nvSpPr>
            <p:spPr bwMode="auto">
              <a:xfrm>
                <a:off x="6734" y="445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86" name="Line 1866"/>
              <p:cNvSpPr>
                <a:spLocks noChangeShapeType="1"/>
              </p:cNvSpPr>
              <p:nvPr/>
            </p:nvSpPr>
            <p:spPr bwMode="auto">
              <a:xfrm>
                <a:off x="6743" y="4459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85" name="Line 1865"/>
              <p:cNvSpPr>
                <a:spLocks noChangeShapeType="1"/>
              </p:cNvSpPr>
              <p:nvPr/>
            </p:nvSpPr>
            <p:spPr bwMode="auto">
              <a:xfrm flipH="1">
                <a:off x="6725" y="4477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84" name="Line 1864"/>
              <p:cNvSpPr>
                <a:spLocks noChangeShapeType="1"/>
              </p:cNvSpPr>
              <p:nvPr/>
            </p:nvSpPr>
            <p:spPr bwMode="auto">
              <a:xfrm>
                <a:off x="6698" y="4459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83" name="Oval 1863"/>
              <p:cNvSpPr>
                <a:spLocks noChangeArrowheads="1"/>
              </p:cNvSpPr>
              <p:nvPr/>
            </p:nvSpPr>
            <p:spPr bwMode="auto">
              <a:xfrm>
                <a:off x="6429" y="4315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82" name="Oval 1862"/>
              <p:cNvSpPr>
                <a:spLocks noChangeArrowheads="1"/>
              </p:cNvSpPr>
              <p:nvPr/>
            </p:nvSpPr>
            <p:spPr bwMode="auto">
              <a:xfrm>
                <a:off x="6950" y="4315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81" name="Line 1861"/>
              <p:cNvSpPr>
                <a:spLocks noChangeShapeType="1"/>
              </p:cNvSpPr>
              <p:nvPr/>
            </p:nvSpPr>
            <p:spPr bwMode="auto">
              <a:xfrm flipH="1">
                <a:off x="6653" y="4387"/>
                <a:ext cx="11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80" name="Line 1860"/>
              <p:cNvSpPr>
                <a:spLocks noChangeShapeType="1"/>
              </p:cNvSpPr>
              <p:nvPr/>
            </p:nvSpPr>
            <p:spPr bwMode="auto">
              <a:xfrm flipH="1">
                <a:off x="6653" y="4297"/>
                <a:ext cx="11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79" name="Line 1859"/>
              <p:cNvSpPr>
                <a:spLocks noChangeShapeType="1"/>
              </p:cNvSpPr>
              <p:nvPr/>
            </p:nvSpPr>
            <p:spPr bwMode="auto">
              <a:xfrm flipH="1">
                <a:off x="6653" y="4387"/>
                <a:ext cx="11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78" name="Line 1858"/>
              <p:cNvSpPr>
                <a:spLocks noChangeShapeType="1"/>
              </p:cNvSpPr>
              <p:nvPr/>
            </p:nvSpPr>
            <p:spPr bwMode="auto">
              <a:xfrm flipH="1">
                <a:off x="6653" y="4297"/>
                <a:ext cx="11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77" name="Line 1857"/>
              <p:cNvSpPr>
                <a:spLocks noChangeShapeType="1"/>
              </p:cNvSpPr>
              <p:nvPr/>
            </p:nvSpPr>
            <p:spPr bwMode="auto">
              <a:xfrm flipH="1">
                <a:off x="6546" y="4342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76" name="Line 1856"/>
              <p:cNvSpPr>
                <a:spLocks noChangeShapeType="1"/>
              </p:cNvSpPr>
              <p:nvPr/>
            </p:nvSpPr>
            <p:spPr bwMode="auto">
              <a:xfrm>
                <a:off x="6600" y="4396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75" name="Line 1855"/>
              <p:cNvSpPr>
                <a:spLocks noChangeShapeType="1"/>
              </p:cNvSpPr>
              <p:nvPr/>
            </p:nvSpPr>
            <p:spPr bwMode="auto">
              <a:xfrm>
                <a:off x="6600" y="4279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74" name="Line 1854"/>
              <p:cNvSpPr>
                <a:spLocks noChangeShapeType="1"/>
              </p:cNvSpPr>
              <p:nvPr/>
            </p:nvSpPr>
            <p:spPr bwMode="auto">
              <a:xfrm>
                <a:off x="6582" y="4342"/>
                <a:ext cx="18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73" name="Line 1853"/>
              <p:cNvSpPr>
                <a:spLocks noChangeShapeType="1"/>
              </p:cNvSpPr>
              <p:nvPr/>
            </p:nvSpPr>
            <p:spPr bwMode="auto">
              <a:xfrm>
                <a:off x="6582" y="4342"/>
                <a:ext cx="18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72" name="Line 1852"/>
              <p:cNvSpPr>
                <a:spLocks noChangeShapeType="1"/>
              </p:cNvSpPr>
              <p:nvPr/>
            </p:nvSpPr>
            <p:spPr bwMode="auto">
              <a:xfrm flipV="1">
                <a:off x="6582" y="4279"/>
                <a:ext cx="18" cy="6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71" name="Line 1851"/>
              <p:cNvSpPr>
                <a:spLocks noChangeShapeType="1"/>
              </p:cNvSpPr>
              <p:nvPr/>
            </p:nvSpPr>
            <p:spPr bwMode="auto">
              <a:xfrm flipV="1">
                <a:off x="6582" y="4279"/>
                <a:ext cx="18" cy="6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70" name="Line 1850"/>
              <p:cNvSpPr>
                <a:spLocks noChangeShapeType="1"/>
              </p:cNvSpPr>
              <p:nvPr/>
            </p:nvSpPr>
            <p:spPr bwMode="auto">
              <a:xfrm>
                <a:off x="6600" y="4396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69" name="Line 1849"/>
              <p:cNvSpPr>
                <a:spLocks noChangeShapeType="1"/>
              </p:cNvSpPr>
              <p:nvPr/>
            </p:nvSpPr>
            <p:spPr bwMode="auto">
              <a:xfrm>
                <a:off x="6600" y="4279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68" name="Line 1848"/>
              <p:cNvSpPr>
                <a:spLocks noChangeShapeType="1"/>
              </p:cNvSpPr>
              <p:nvPr/>
            </p:nvSpPr>
            <p:spPr bwMode="auto">
              <a:xfrm flipV="1">
                <a:off x="6645" y="4387"/>
                <a:ext cx="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67" name="Line 1847"/>
              <p:cNvSpPr>
                <a:spLocks noChangeShapeType="1"/>
              </p:cNvSpPr>
              <p:nvPr/>
            </p:nvSpPr>
            <p:spPr bwMode="auto">
              <a:xfrm flipV="1">
                <a:off x="6645" y="4387"/>
                <a:ext cx="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66" name="Line 1846"/>
              <p:cNvSpPr>
                <a:spLocks noChangeShapeType="1"/>
              </p:cNvSpPr>
              <p:nvPr/>
            </p:nvSpPr>
            <p:spPr bwMode="auto">
              <a:xfrm>
                <a:off x="6645" y="4279"/>
                <a:ext cx="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65" name="Line 1845"/>
              <p:cNvSpPr>
                <a:spLocks noChangeShapeType="1"/>
              </p:cNvSpPr>
              <p:nvPr/>
            </p:nvSpPr>
            <p:spPr bwMode="auto">
              <a:xfrm>
                <a:off x="6645" y="4279"/>
                <a:ext cx="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64" name="Line 1844"/>
              <p:cNvSpPr>
                <a:spLocks noChangeShapeType="1"/>
              </p:cNvSpPr>
              <p:nvPr/>
            </p:nvSpPr>
            <p:spPr bwMode="auto">
              <a:xfrm flipH="1" flipV="1">
                <a:off x="6770" y="4387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63" name="Line 1843"/>
              <p:cNvSpPr>
                <a:spLocks noChangeShapeType="1"/>
              </p:cNvSpPr>
              <p:nvPr/>
            </p:nvSpPr>
            <p:spPr bwMode="auto">
              <a:xfrm flipH="1">
                <a:off x="6770" y="4279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62" name="Line 1842"/>
              <p:cNvSpPr>
                <a:spLocks noChangeShapeType="1"/>
              </p:cNvSpPr>
              <p:nvPr/>
            </p:nvSpPr>
            <p:spPr bwMode="auto">
              <a:xfrm flipH="1" flipV="1">
                <a:off x="6770" y="4387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61" name="Line 1841"/>
              <p:cNvSpPr>
                <a:spLocks noChangeShapeType="1"/>
              </p:cNvSpPr>
              <p:nvPr/>
            </p:nvSpPr>
            <p:spPr bwMode="auto">
              <a:xfrm flipH="1">
                <a:off x="6770" y="4279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60" name="Line 1840"/>
              <p:cNvSpPr>
                <a:spLocks noChangeShapeType="1"/>
              </p:cNvSpPr>
              <p:nvPr/>
            </p:nvSpPr>
            <p:spPr bwMode="auto">
              <a:xfrm flipH="1">
                <a:off x="6788" y="4396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59" name="Line 1839"/>
              <p:cNvSpPr>
                <a:spLocks noChangeShapeType="1"/>
              </p:cNvSpPr>
              <p:nvPr/>
            </p:nvSpPr>
            <p:spPr bwMode="auto">
              <a:xfrm flipH="1">
                <a:off x="6788" y="4396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58" name="Line 1838"/>
              <p:cNvSpPr>
                <a:spLocks noChangeShapeType="1"/>
              </p:cNvSpPr>
              <p:nvPr/>
            </p:nvSpPr>
            <p:spPr bwMode="auto">
              <a:xfrm flipH="1">
                <a:off x="6788" y="4279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57" name="Line 1837"/>
              <p:cNvSpPr>
                <a:spLocks noChangeShapeType="1"/>
              </p:cNvSpPr>
              <p:nvPr/>
            </p:nvSpPr>
            <p:spPr bwMode="auto">
              <a:xfrm flipH="1">
                <a:off x="6788" y="4279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56" name="Line 1836"/>
              <p:cNvSpPr>
                <a:spLocks noChangeShapeType="1"/>
              </p:cNvSpPr>
              <p:nvPr/>
            </p:nvSpPr>
            <p:spPr bwMode="auto">
              <a:xfrm>
                <a:off x="6842" y="4342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55" name="Line 1835"/>
              <p:cNvSpPr>
                <a:spLocks noChangeShapeType="1"/>
              </p:cNvSpPr>
              <p:nvPr/>
            </p:nvSpPr>
            <p:spPr bwMode="auto">
              <a:xfrm flipH="1">
                <a:off x="6833" y="4342"/>
                <a:ext cx="9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54" name="Line 1834"/>
              <p:cNvSpPr>
                <a:spLocks noChangeShapeType="1"/>
              </p:cNvSpPr>
              <p:nvPr/>
            </p:nvSpPr>
            <p:spPr bwMode="auto">
              <a:xfrm flipH="1">
                <a:off x="6833" y="4342"/>
                <a:ext cx="9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53" name="Line 1833"/>
              <p:cNvSpPr>
                <a:spLocks noChangeShapeType="1"/>
              </p:cNvSpPr>
              <p:nvPr/>
            </p:nvSpPr>
            <p:spPr bwMode="auto">
              <a:xfrm flipH="1" flipV="1">
                <a:off x="6833" y="4279"/>
                <a:ext cx="9" cy="6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52" name="Line 1832"/>
              <p:cNvSpPr>
                <a:spLocks noChangeShapeType="1"/>
              </p:cNvSpPr>
              <p:nvPr/>
            </p:nvSpPr>
            <p:spPr bwMode="auto">
              <a:xfrm flipH="1" flipV="1">
                <a:off x="6833" y="4279"/>
                <a:ext cx="9" cy="6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51" name="Line 1831"/>
              <p:cNvSpPr>
                <a:spLocks noChangeShapeType="1"/>
              </p:cNvSpPr>
              <p:nvPr/>
            </p:nvSpPr>
            <p:spPr bwMode="auto">
              <a:xfrm flipV="1">
                <a:off x="6240" y="3741"/>
                <a:ext cx="1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50" name="Line 1830"/>
              <p:cNvSpPr>
                <a:spLocks noChangeShapeType="1"/>
              </p:cNvSpPr>
              <p:nvPr/>
            </p:nvSpPr>
            <p:spPr bwMode="auto">
              <a:xfrm>
                <a:off x="6240" y="3741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49" name="Line 1829"/>
              <p:cNvSpPr>
                <a:spLocks noChangeShapeType="1"/>
              </p:cNvSpPr>
              <p:nvPr/>
            </p:nvSpPr>
            <p:spPr bwMode="auto">
              <a:xfrm>
                <a:off x="6276" y="3741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48" name="Line 1828"/>
              <p:cNvSpPr>
                <a:spLocks noChangeShapeType="1"/>
              </p:cNvSpPr>
              <p:nvPr/>
            </p:nvSpPr>
            <p:spPr bwMode="auto">
              <a:xfrm>
                <a:off x="6294" y="3750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47" name="Line 1827"/>
              <p:cNvSpPr>
                <a:spLocks noChangeShapeType="1"/>
              </p:cNvSpPr>
              <p:nvPr/>
            </p:nvSpPr>
            <p:spPr bwMode="auto">
              <a:xfrm flipH="1">
                <a:off x="6276" y="3759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46" name="Line 1826"/>
              <p:cNvSpPr>
                <a:spLocks noChangeShapeType="1"/>
              </p:cNvSpPr>
              <p:nvPr/>
            </p:nvSpPr>
            <p:spPr bwMode="auto">
              <a:xfrm flipH="1">
                <a:off x="6240" y="3768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45" name="Line 1825"/>
              <p:cNvSpPr>
                <a:spLocks noChangeShapeType="1"/>
              </p:cNvSpPr>
              <p:nvPr/>
            </p:nvSpPr>
            <p:spPr bwMode="auto">
              <a:xfrm>
                <a:off x="6249" y="3768"/>
                <a:ext cx="45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44" name="Line 1824"/>
              <p:cNvSpPr>
                <a:spLocks noChangeShapeType="1"/>
              </p:cNvSpPr>
              <p:nvPr/>
            </p:nvSpPr>
            <p:spPr bwMode="auto">
              <a:xfrm flipV="1">
                <a:off x="6357" y="3768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43" name="Line 1823"/>
              <p:cNvSpPr>
                <a:spLocks noChangeShapeType="1"/>
              </p:cNvSpPr>
              <p:nvPr/>
            </p:nvSpPr>
            <p:spPr bwMode="auto">
              <a:xfrm flipV="1">
                <a:off x="6357" y="3750"/>
                <a:ext cx="27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42" name="Line 1822"/>
              <p:cNvSpPr>
                <a:spLocks noChangeShapeType="1"/>
              </p:cNvSpPr>
              <p:nvPr/>
            </p:nvSpPr>
            <p:spPr bwMode="auto">
              <a:xfrm flipV="1">
                <a:off x="6384" y="3741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41" name="Line 1821"/>
              <p:cNvSpPr>
                <a:spLocks noChangeShapeType="1"/>
              </p:cNvSpPr>
              <p:nvPr/>
            </p:nvSpPr>
            <p:spPr bwMode="auto">
              <a:xfrm flipH="1">
                <a:off x="6330" y="3741"/>
                <a:ext cx="5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40" name="Line 1820"/>
              <p:cNvSpPr>
                <a:spLocks noChangeShapeType="1"/>
              </p:cNvSpPr>
              <p:nvPr/>
            </p:nvSpPr>
            <p:spPr bwMode="auto">
              <a:xfrm>
                <a:off x="6330" y="3741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39" name="Line 1819"/>
              <p:cNvSpPr>
                <a:spLocks noChangeShapeType="1"/>
              </p:cNvSpPr>
              <p:nvPr/>
            </p:nvSpPr>
            <p:spPr bwMode="auto">
              <a:xfrm flipH="1">
                <a:off x="6420" y="3705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38" name="Line 1818"/>
              <p:cNvSpPr>
                <a:spLocks noChangeShapeType="1"/>
              </p:cNvSpPr>
              <p:nvPr/>
            </p:nvSpPr>
            <p:spPr bwMode="auto">
              <a:xfrm flipH="1">
                <a:off x="6420" y="3705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37" name="Line 1817"/>
              <p:cNvSpPr>
                <a:spLocks noChangeShapeType="1"/>
              </p:cNvSpPr>
              <p:nvPr/>
            </p:nvSpPr>
            <p:spPr bwMode="auto">
              <a:xfrm flipH="1">
                <a:off x="6420" y="3588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36" name="Line 1816"/>
              <p:cNvSpPr>
                <a:spLocks noChangeShapeType="1"/>
              </p:cNvSpPr>
              <p:nvPr/>
            </p:nvSpPr>
            <p:spPr bwMode="auto">
              <a:xfrm flipH="1">
                <a:off x="6420" y="3588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35" name="Line 1815"/>
              <p:cNvSpPr>
                <a:spLocks noChangeShapeType="1"/>
              </p:cNvSpPr>
              <p:nvPr/>
            </p:nvSpPr>
            <p:spPr bwMode="auto">
              <a:xfrm flipH="1">
                <a:off x="6465" y="3651"/>
                <a:ext cx="18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34" name="Line 1814"/>
              <p:cNvSpPr>
                <a:spLocks noChangeShapeType="1"/>
              </p:cNvSpPr>
              <p:nvPr/>
            </p:nvSpPr>
            <p:spPr bwMode="auto">
              <a:xfrm flipH="1">
                <a:off x="6465" y="3651"/>
                <a:ext cx="18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33" name="Line 1813"/>
              <p:cNvSpPr>
                <a:spLocks noChangeShapeType="1"/>
              </p:cNvSpPr>
              <p:nvPr/>
            </p:nvSpPr>
            <p:spPr bwMode="auto">
              <a:xfrm flipH="1" flipV="1">
                <a:off x="6465" y="3588"/>
                <a:ext cx="18" cy="6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32" name="Line 1812"/>
              <p:cNvSpPr>
                <a:spLocks noChangeShapeType="1"/>
              </p:cNvSpPr>
              <p:nvPr/>
            </p:nvSpPr>
            <p:spPr bwMode="auto">
              <a:xfrm flipH="1" flipV="1">
                <a:off x="6465" y="3588"/>
                <a:ext cx="18" cy="6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31" name="Line 1811"/>
              <p:cNvSpPr>
                <a:spLocks noChangeShapeType="1"/>
              </p:cNvSpPr>
              <p:nvPr/>
            </p:nvSpPr>
            <p:spPr bwMode="auto">
              <a:xfrm flipH="1">
                <a:off x="6177" y="3651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30" name="Oval 1810"/>
              <p:cNvSpPr>
                <a:spLocks noChangeArrowheads="1"/>
              </p:cNvSpPr>
              <p:nvPr/>
            </p:nvSpPr>
            <p:spPr bwMode="auto">
              <a:xfrm>
                <a:off x="6069" y="3624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29" name="Line 1809"/>
              <p:cNvSpPr>
                <a:spLocks noChangeShapeType="1"/>
              </p:cNvSpPr>
              <p:nvPr/>
            </p:nvSpPr>
            <p:spPr bwMode="auto">
              <a:xfrm flipH="1" flipV="1">
                <a:off x="6411" y="369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28" name="Line 1808"/>
              <p:cNvSpPr>
                <a:spLocks noChangeShapeType="1"/>
              </p:cNvSpPr>
              <p:nvPr/>
            </p:nvSpPr>
            <p:spPr bwMode="auto">
              <a:xfrm flipH="1" flipV="1">
                <a:off x="6411" y="369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27" name="Line 1807"/>
              <p:cNvSpPr>
                <a:spLocks noChangeShapeType="1"/>
              </p:cNvSpPr>
              <p:nvPr/>
            </p:nvSpPr>
            <p:spPr bwMode="auto">
              <a:xfrm flipH="1">
                <a:off x="6411" y="3588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26" name="Line 1806"/>
              <p:cNvSpPr>
                <a:spLocks noChangeShapeType="1"/>
              </p:cNvSpPr>
              <p:nvPr/>
            </p:nvSpPr>
            <p:spPr bwMode="auto">
              <a:xfrm flipH="1">
                <a:off x="6411" y="3588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25" name="Line 1805"/>
              <p:cNvSpPr>
                <a:spLocks noChangeShapeType="1"/>
              </p:cNvSpPr>
              <p:nvPr/>
            </p:nvSpPr>
            <p:spPr bwMode="auto">
              <a:xfrm>
                <a:off x="6222" y="3651"/>
                <a:ext cx="18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24" name="Line 1804"/>
              <p:cNvSpPr>
                <a:spLocks noChangeShapeType="1"/>
              </p:cNvSpPr>
              <p:nvPr/>
            </p:nvSpPr>
            <p:spPr bwMode="auto">
              <a:xfrm>
                <a:off x="6222" y="3651"/>
                <a:ext cx="18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23" name="Line 1803"/>
              <p:cNvSpPr>
                <a:spLocks noChangeShapeType="1"/>
              </p:cNvSpPr>
              <p:nvPr/>
            </p:nvSpPr>
            <p:spPr bwMode="auto">
              <a:xfrm>
                <a:off x="6240" y="3705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22" name="Line 1802"/>
              <p:cNvSpPr>
                <a:spLocks noChangeShapeType="1"/>
              </p:cNvSpPr>
              <p:nvPr/>
            </p:nvSpPr>
            <p:spPr bwMode="auto">
              <a:xfrm>
                <a:off x="6240" y="3705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21" name="Line 1801"/>
              <p:cNvSpPr>
                <a:spLocks noChangeShapeType="1"/>
              </p:cNvSpPr>
              <p:nvPr/>
            </p:nvSpPr>
            <p:spPr bwMode="auto">
              <a:xfrm flipV="1">
                <a:off x="6276" y="3696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20" name="Line 1800"/>
              <p:cNvSpPr>
                <a:spLocks noChangeShapeType="1"/>
              </p:cNvSpPr>
              <p:nvPr/>
            </p:nvSpPr>
            <p:spPr bwMode="auto">
              <a:xfrm flipV="1">
                <a:off x="6276" y="3696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19" name="Line 1799"/>
              <p:cNvSpPr>
                <a:spLocks noChangeShapeType="1"/>
              </p:cNvSpPr>
              <p:nvPr/>
            </p:nvSpPr>
            <p:spPr bwMode="auto">
              <a:xfrm>
                <a:off x="6240" y="3588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18" name="Line 1798"/>
              <p:cNvSpPr>
                <a:spLocks noChangeShapeType="1"/>
              </p:cNvSpPr>
              <p:nvPr/>
            </p:nvSpPr>
            <p:spPr bwMode="auto">
              <a:xfrm>
                <a:off x="6240" y="3588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17" name="Line 1797"/>
              <p:cNvSpPr>
                <a:spLocks noChangeShapeType="1"/>
              </p:cNvSpPr>
              <p:nvPr/>
            </p:nvSpPr>
            <p:spPr bwMode="auto">
              <a:xfrm flipV="1">
                <a:off x="6222" y="3588"/>
                <a:ext cx="18" cy="6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16" name="Line 1796"/>
              <p:cNvSpPr>
                <a:spLocks noChangeShapeType="1"/>
              </p:cNvSpPr>
              <p:nvPr/>
            </p:nvSpPr>
            <p:spPr bwMode="auto">
              <a:xfrm flipV="1">
                <a:off x="6222" y="3588"/>
                <a:ext cx="18" cy="6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15" name="Line 1795"/>
              <p:cNvSpPr>
                <a:spLocks noChangeShapeType="1"/>
              </p:cNvSpPr>
              <p:nvPr/>
            </p:nvSpPr>
            <p:spPr bwMode="auto">
              <a:xfrm flipH="1">
                <a:off x="6294" y="3696"/>
                <a:ext cx="11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14" name="Line 1794"/>
              <p:cNvSpPr>
                <a:spLocks noChangeShapeType="1"/>
              </p:cNvSpPr>
              <p:nvPr/>
            </p:nvSpPr>
            <p:spPr bwMode="auto">
              <a:xfrm flipH="1">
                <a:off x="6294" y="3606"/>
                <a:ext cx="11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13" name="Line 1793"/>
              <p:cNvSpPr>
                <a:spLocks noChangeShapeType="1"/>
              </p:cNvSpPr>
              <p:nvPr/>
            </p:nvSpPr>
            <p:spPr bwMode="auto">
              <a:xfrm flipH="1">
                <a:off x="6294" y="3696"/>
                <a:ext cx="11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12" name="Line 1792"/>
              <p:cNvSpPr>
                <a:spLocks noChangeShapeType="1"/>
              </p:cNvSpPr>
              <p:nvPr/>
            </p:nvSpPr>
            <p:spPr bwMode="auto">
              <a:xfrm flipH="1">
                <a:off x="6294" y="3606"/>
                <a:ext cx="11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11" name="Line 1791"/>
              <p:cNvSpPr>
                <a:spLocks noChangeShapeType="1"/>
              </p:cNvSpPr>
              <p:nvPr/>
            </p:nvSpPr>
            <p:spPr bwMode="auto">
              <a:xfrm>
                <a:off x="6276" y="3588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10" name="Line 1790"/>
              <p:cNvSpPr>
                <a:spLocks noChangeShapeType="1"/>
              </p:cNvSpPr>
              <p:nvPr/>
            </p:nvSpPr>
            <p:spPr bwMode="auto">
              <a:xfrm>
                <a:off x="6276" y="3588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09" name="Line 1789"/>
              <p:cNvSpPr>
                <a:spLocks noChangeShapeType="1"/>
              </p:cNvSpPr>
              <p:nvPr/>
            </p:nvSpPr>
            <p:spPr bwMode="auto">
              <a:xfrm>
                <a:off x="6483" y="3651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08" name="Oval 1788"/>
              <p:cNvSpPr>
                <a:spLocks noChangeArrowheads="1"/>
              </p:cNvSpPr>
              <p:nvPr/>
            </p:nvSpPr>
            <p:spPr bwMode="auto">
              <a:xfrm>
                <a:off x="6582" y="3624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07" name="Line 1787"/>
              <p:cNvSpPr>
                <a:spLocks noChangeShapeType="1"/>
              </p:cNvSpPr>
              <p:nvPr/>
            </p:nvSpPr>
            <p:spPr bwMode="auto">
              <a:xfrm flipV="1">
                <a:off x="4568" y="2288"/>
                <a:ext cx="1043" cy="103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06" name="Line 1786"/>
              <p:cNvSpPr>
                <a:spLocks noChangeShapeType="1"/>
              </p:cNvSpPr>
              <p:nvPr/>
            </p:nvSpPr>
            <p:spPr bwMode="auto">
              <a:xfrm>
                <a:off x="4460" y="3257"/>
                <a:ext cx="989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05" name="Line 1785"/>
              <p:cNvSpPr>
                <a:spLocks noChangeShapeType="1"/>
              </p:cNvSpPr>
              <p:nvPr/>
            </p:nvSpPr>
            <p:spPr bwMode="auto">
              <a:xfrm flipV="1">
                <a:off x="4568" y="3319"/>
                <a:ext cx="1" cy="90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04" name="Line 1784"/>
              <p:cNvSpPr>
                <a:spLocks noChangeShapeType="1"/>
              </p:cNvSpPr>
              <p:nvPr/>
            </p:nvSpPr>
            <p:spPr bwMode="auto">
              <a:xfrm flipV="1">
                <a:off x="4397" y="3319"/>
                <a:ext cx="1" cy="90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03" name="Line 1783"/>
              <p:cNvSpPr>
                <a:spLocks noChangeShapeType="1"/>
              </p:cNvSpPr>
              <p:nvPr/>
            </p:nvSpPr>
            <p:spPr bwMode="auto">
              <a:xfrm flipV="1">
                <a:off x="4397" y="3257"/>
                <a:ext cx="63" cy="62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02" name="Line 1782"/>
              <p:cNvSpPr>
                <a:spLocks noChangeShapeType="1"/>
              </p:cNvSpPr>
              <p:nvPr/>
            </p:nvSpPr>
            <p:spPr bwMode="auto">
              <a:xfrm>
                <a:off x="4702" y="2234"/>
                <a:ext cx="441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01" name="Line 1781"/>
              <p:cNvSpPr>
                <a:spLocks noChangeShapeType="1"/>
              </p:cNvSpPr>
              <p:nvPr/>
            </p:nvSpPr>
            <p:spPr bwMode="auto">
              <a:xfrm flipV="1">
                <a:off x="4568" y="2234"/>
                <a:ext cx="134" cy="134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900" name="Line 1780"/>
              <p:cNvSpPr>
                <a:spLocks noChangeShapeType="1"/>
              </p:cNvSpPr>
              <p:nvPr/>
            </p:nvSpPr>
            <p:spPr bwMode="auto">
              <a:xfrm flipV="1">
                <a:off x="4397" y="2288"/>
                <a:ext cx="1" cy="80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99" name="Line 1779"/>
              <p:cNvSpPr>
                <a:spLocks noChangeShapeType="1"/>
              </p:cNvSpPr>
              <p:nvPr/>
            </p:nvSpPr>
            <p:spPr bwMode="auto">
              <a:xfrm flipV="1">
                <a:off x="5449" y="2781"/>
                <a:ext cx="467" cy="476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98" name="Line 1778"/>
              <p:cNvSpPr>
                <a:spLocks noChangeShapeType="1"/>
              </p:cNvSpPr>
              <p:nvPr/>
            </p:nvSpPr>
            <p:spPr bwMode="auto">
              <a:xfrm flipV="1">
                <a:off x="6096" y="3562"/>
                <a:ext cx="1" cy="89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97" name="Line 1777"/>
              <p:cNvSpPr>
                <a:spLocks noChangeShapeType="1"/>
              </p:cNvSpPr>
              <p:nvPr/>
            </p:nvSpPr>
            <p:spPr bwMode="auto">
              <a:xfrm>
                <a:off x="6069" y="3544"/>
                <a:ext cx="27" cy="18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96" name="Line 1776"/>
              <p:cNvSpPr>
                <a:spLocks noChangeShapeType="1"/>
              </p:cNvSpPr>
              <p:nvPr/>
            </p:nvSpPr>
            <p:spPr bwMode="auto">
              <a:xfrm flipV="1">
                <a:off x="5916" y="2700"/>
                <a:ext cx="1" cy="8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95" name="Line 1775"/>
              <p:cNvSpPr>
                <a:spLocks noChangeShapeType="1"/>
              </p:cNvSpPr>
              <p:nvPr/>
            </p:nvSpPr>
            <p:spPr bwMode="auto">
              <a:xfrm>
                <a:off x="7265" y="4324"/>
                <a:ext cx="72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94" name="Line 1774"/>
              <p:cNvSpPr>
                <a:spLocks noChangeShapeType="1"/>
              </p:cNvSpPr>
              <p:nvPr/>
            </p:nvSpPr>
            <p:spPr bwMode="auto">
              <a:xfrm>
                <a:off x="7220" y="4270"/>
                <a:ext cx="45" cy="54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93" name="Line 1773"/>
              <p:cNvSpPr>
                <a:spLocks noChangeShapeType="1"/>
              </p:cNvSpPr>
              <p:nvPr/>
            </p:nvSpPr>
            <p:spPr bwMode="auto">
              <a:xfrm flipV="1">
                <a:off x="7220" y="4100"/>
                <a:ext cx="1" cy="170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92" name="Line 1772"/>
              <p:cNvSpPr>
                <a:spLocks noChangeShapeType="1"/>
              </p:cNvSpPr>
              <p:nvPr/>
            </p:nvSpPr>
            <p:spPr bwMode="auto">
              <a:xfrm>
                <a:off x="7445" y="4252"/>
                <a:ext cx="27" cy="36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91" name="Line 1771"/>
              <p:cNvSpPr>
                <a:spLocks noChangeShapeType="1"/>
              </p:cNvSpPr>
              <p:nvPr/>
            </p:nvSpPr>
            <p:spPr bwMode="auto">
              <a:xfrm flipV="1">
                <a:off x="7472" y="4288"/>
                <a:ext cx="1" cy="72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90" name="Line 1770"/>
              <p:cNvSpPr>
                <a:spLocks noChangeShapeType="1"/>
              </p:cNvSpPr>
              <p:nvPr/>
            </p:nvSpPr>
            <p:spPr bwMode="auto">
              <a:xfrm>
                <a:off x="7265" y="4468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89" name="Line 1769"/>
              <p:cNvSpPr>
                <a:spLocks noChangeShapeType="1"/>
              </p:cNvSpPr>
              <p:nvPr/>
            </p:nvSpPr>
            <p:spPr bwMode="auto">
              <a:xfrm>
                <a:off x="7283" y="4477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88" name="Line 1768"/>
              <p:cNvSpPr>
                <a:spLocks noChangeShapeType="1"/>
              </p:cNvSpPr>
              <p:nvPr/>
            </p:nvSpPr>
            <p:spPr bwMode="auto">
              <a:xfrm flipV="1">
                <a:off x="7301" y="4468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87" name="Line 1767"/>
              <p:cNvSpPr>
                <a:spLocks noChangeShapeType="1"/>
              </p:cNvSpPr>
              <p:nvPr/>
            </p:nvSpPr>
            <p:spPr bwMode="auto">
              <a:xfrm flipV="1">
                <a:off x="7319" y="4432"/>
                <a:ext cx="1" cy="3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86" name="Line 1766"/>
              <p:cNvSpPr>
                <a:spLocks noChangeShapeType="1"/>
              </p:cNvSpPr>
              <p:nvPr/>
            </p:nvSpPr>
            <p:spPr bwMode="auto">
              <a:xfrm flipH="1" flipV="1">
                <a:off x="7301" y="4423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85" name="Line 1765"/>
              <p:cNvSpPr>
                <a:spLocks noChangeShapeType="1"/>
              </p:cNvSpPr>
              <p:nvPr/>
            </p:nvSpPr>
            <p:spPr bwMode="auto">
              <a:xfrm flipH="1">
                <a:off x="7283" y="4423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84" name="Line 1764"/>
              <p:cNvSpPr>
                <a:spLocks noChangeShapeType="1"/>
              </p:cNvSpPr>
              <p:nvPr/>
            </p:nvSpPr>
            <p:spPr bwMode="auto">
              <a:xfrm flipH="1">
                <a:off x="7265" y="4423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83" name="Line 1763"/>
              <p:cNvSpPr>
                <a:spLocks noChangeShapeType="1"/>
              </p:cNvSpPr>
              <p:nvPr/>
            </p:nvSpPr>
            <p:spPr bwMode="auto">
              <a:xfrm>
                <a:off x="7265" y="4432"/>
                <a:ext cx="1" cy="3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82" name="Line 1762"/>
              <p:cNvSpPr>
                <a:spLocks noChangeShapeType="1"/>
              </p:cNvSpPr>
              <p:nvPr/>
            </p:nvSpPr>
            <p:spPr bwMode="auto">
              <a:xfrm>
                <a:off x="7301" y="4468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81" name="Line 1761"/>
              <p:cNvSpPr>
                <a:spLocks noChangeShapeType="1"/>
              </p:cNvSpPr>
              <p:nvPr/>
            </p:nvSpPr>
            <p:spPr bwMode="auto">
              <a:xfrm flipH="1">
                <a:off x="7373" y="4477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80" name="Line 1760"/>
              <p:cNvSpPr>
                <a:spLocks noChangeShapeType="1"/>
              </p:cNvSpPr>
              <p:nvPr/>
            </p:nvSpPr>
            <p:spPr bwMode="auto">
              <a:xfrm flipH="1" flipV="1">
                <a:off x="7355" y="4468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79" name="Line 1759"/>
              <p:cNvSpPr>
                <a:spLocks noChangeShapeType="1"/>
              </p:cNvSpPr>
              <p:nvPr/>
            </p:nvSpPr>
            <p:spPr bwMode="auto">
              <a:xfrm flipV="1">
                <a:off x="7355" y="4459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78" name="Line 1758"/>
              <p:cNvSpPr>
                <a:spLocks noChangeShapeType="1"/>
              </p:cNvSpPr>
              <p:nvPr/>
            </p:nvSpPr>
            <p:spPr bwMode="auto">
              <a:xfrm flipV="1">
                <a:off x="7355" y="445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77" name="Line 1757"/>
              <p:cNvSpPr>
                <a:spLocks noChangeShapeType="1"/>
              </p:cNvSpPr>
              <p:nvPr/>
            </p:nvSpPr>
            <p:spPr bwMode="auto">
              <a:xfrm flipH="1">
                <a:off x="7355" y="4450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76" name="Line 1756"/>
              <p:cNvSpPr>
                <a:spLocks noChangeShapeType="1"/>
              </p:cNvSpPr>
              <p:nvPr/>
            </p:nvSpPr>
            <p:spPr bwMode="auto">
              <a:xfrm flipV="1">
                <a:off x="7355" y="4432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75" name="Line 1755"/>
              <p:cNvSpPr>
                <a:spLocks noChangeShapeType="1"/>
              </p:cNvSpPr>
              <p:nvPr/>
            </p:nvSpPr>
            <p:spPr bwMode="auto">
              <a:xfrm flipV="1">
                <a:off x="7355" y="4423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74" name="Line 1754"/>
              <p:cNvSpPr>
                <a:spLocks noChangeShapeType="1"/>
              </p:cNvSpPr>
              <p:nvPr/>
            </p:nvSpPr>
            <p:spPr bwMode="auto">
              <a:xfrm>
                <a:off x="7373" y="4423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73" name="Line 1753"/>
              <p:cNvSpPr>
                <a:spLocks noChangeShapeType="1"/>
              </p:cNvSpPr>
              <p:nvPr/>
            </p:nvSpPr>
            <p:spPr bwMode="auto">
              <a:xfrm>
                <a:off x="7391" y="4423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72" name="Line 1752"/>
              <p:cNvSpPr>
                <a:spLocks noChangeShapeType="1"/>
              </p:cNvSpPr>
              <p:nvPr/>
            </p:nvSpPr>
            <p:spPr bwMode="auto">
              <a:xfrm>
                <a:off x="7409" y="4432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71" name="Line 1751"/>
              <p:cNvSpPr>
                <a:spLocks noChangeShapeType="1"/>
              </p:cNvSpPr>
              <p:nvPr/>
            </p:nvSpPr>
            <p:spPr bwMode="auto">
              <a:xfrm flipH="1">
                <a:off x="7400" y="4450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70" name="Line 1750"/>
              <p:cNvSpPr>
                <a:spLocks noChangeShapeType="1"/>
              </p:cNvSpPr>
              <p:nvPr/>
            </p:nvSpPr>
            <p:spPr bwMode="auto">
              <a:xfrm>
                <a:off x="7400" y="445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69" name="Line 1749"/>
              <p:cNvSpPr>
                <a:spLocks noChangeShapeType="1"/>
              </p:cNvSpPr>
              <p:nvPr/>
            </p:nvSpPr>
            <p:spPr bwMode="auto">
              <a:xfrm>
                <a:off x="7409" y="4459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68" name="Line 1748"/>
              <p:cNvSpPr>
                <a:spLocks noChangeShapeType="1"/>
              </p:cNvSpPr>
              <p:nvPr/>
            </p:nvSpPr>
            <p:spPr bwMode="auto">
              <a:xfrm flipH="1">
                <a:off x="7391" y="4468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67" name="Line 1747"/>
              <p:cNvSpPr>
                <a:spLocks noChangeShapeType="1"/>
              </p:cNvSpPr>
              <p:nvPr/>
            </p:nvSpPr>
            <p:spPr bwMode="auto">
              <a:xfrm>
                <a:off x="7364" y="4450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66" name="Line 1746"/>
              <p:cNvSpPr>
                <a:spLocks noChangeShapeType="1"/>
              </p:cNvSpPr>
              <p:nvPr/>
            </p:nvSpPr>
            <p:spPr bwMode="auto">
              <a:xfrm flipV="1">
                <a:off x="7238" y="4100"/>
                <a:ext cx="1" cy="260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65" name="Line 1745"/>
              <p:cNvSpPr>
                <a:spLocks noChangeShapeType="1"/>
              </p:cNvSpPr>
              <p:nvPr/>
            </p:nvSpPr>
            <p:spPr bwMode="auto">
              <a:xfrm flipV="1">
                <a:off x="7238" y="4100"/>
                <a:ext cx="1" cy="260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64" name="Line 1744"/>
              <p:cNvSpPr>
                <a:spLocks noChangeShapeType="1"/>
              </p:cNvSpPr>
              <p:nvPr/>
            </p:nvSpPr>
            <p:spPr bwMode="auto">
              <a:xfrm>
                <a:off x="7238" y="436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63" name="Line 1743"/>
              <p:cNvSpPr>
                <a:spLocks noChangeShapeType="1"/>
              </p:cNvSpPr>
              <p:nvPr/>
            </p:nvSpPr>
            <p:spPr bwMode="auto">
              <a:xfrm>
                <a:off x="7247" y="436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62" name="Line 1742"/>
              <p:cNvSpPr>
                <a:spLocks noChangeShapeType="1"/>
              </p:cNvSpPr>
              <p:nvPr/>
            </p:nvSpPr>
            <p:spPr bwMode="auto">
              <a:xfrm>
                <a:off x="7256" y="4378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61" name="Line 1741"/>
              <p:cNvSpPr>
                <a:spLocks noChangeShapeType="1"/>
              </p:cNvSpPr>
              <p:nvPr/>
            </p:nvSpPr>
            <p:spPr bwMode="auto">
              <a:xfrm>
                <a:off x="7274" y="437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60" name="Line 1740"/>
              <p:cNvSpPr>
                <a:spLocks noChangeShapeType="1"/>
              </p:cNvSpPr>
              <p:nvPr/>
            </p:nvSpPr>
            <p:spPr bwMode="auto">
              <a:xfrm>
                <a:off x="7283" y="4387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59" name="Line 1739"/>
              <p:cNvSpPr>
                <a:spLocks noChangeShapeType="1"/>
              </p:cNvSpPr>
              <p:nvPr/>
            </p:nvSpPr>
            <p:spPr bwMode="auto">
              <a:xfrm>
                <a:off x="7292" y="438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58" name="Line 1738"/>
              <p:cNvSpPr>
                <a:spLocks noChangeShapeType="1"/>
              </p:cNvSpPr>
              <p:nvPr/>
            </p:nvSpPr>
            <p:spPr bwMode="auto">
              <a:xfrm>
                <a:off x="7301" y="4396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57" name="Line 1737"/>
              <p:cNvSpPr>
                <a:spLocks noChangeShapeType="1"/>
              </p:cNvSpPr>
              <p:nvPr/>
            </p:nvSpPr>
            <p:spPr bwMode="auto">
              <a:xfrm>
                <a:off x="7310" y="4396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56" name="Line 1736"/>
              <p:cNvSpPr>
                <a:spLocks noChangeShapeType="1"/>
              </p:cNvSpPr>
              <p:nvPr/>
            </p:nvSpPr>
            <p:spPr bwMode="auto">
              <a:xfrm>
                <a:off x="7328" y="4396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55" name="Line 1735"/>
              <p:cNvSpPr>
                <a:spLocks noChangeShapeType="1"/>
              </p:cNvSpPr>
              <p:nvPr/>
            </p:nvSpPr>
            <p:spPr bwMode="auto">
              <a:xfrm>
                <a:off x="7337" y="4396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54" name="Line 1734"/>
              <p:cNvSpPr>
                <a:spLocks noChangeShapeType="1"/>
              </p:cNvSpPr>
              <p:nvPr/>
            </p:nvSpPr>
            <p:spPr bwMode="auto">
              <a:xfrm>
                <a:off x="7346" y="4396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53" name="Line 1733"/>
              <p:cNvSpPr>
                <a:spLocks noChangeShapeType="1"/>
              </p:cNvSpPr>
              <p:nvPr/>
            </p:nvSpPr>
            <p:spPr bwMode="auto">
              <a:xfrm>
                <a:off x="7364" y="4396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52" name="Line 1732"/>
              <p:cNvSpPr>
                <a:spLocks noChangeShapeType="1"/>
              </p:cNvSpPr>
              <p:nvPr/>
            </p:nvSpPr>
            <p:spPr bwMode="auto">
              <a:xfrm>
                <a:off x="7373" y="4396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51" name="Line 1731"/>
              <p:cNvSpPr>
                <a:spLocks noChangeShapeType="1"/>
              </p:cNvSpPr>
              <p:nvPr/>
            </p:nvSpPr>
            <p:spPr bwMode="auto">
              <a:xfrm flipV="1">
                <a:off x="7382" y="438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50" name="Line 1730"/>
              <p:cNvSpPr>
                <a:spLocks noChangeShapeType="1"/>
              </p:cNvSpPr>
              <p:nvPr/>
            </p:nvSpPr>
            <p:spPr bwMode="auto">
              <a:xfrm>
                <a:off x="7391" y="4387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49" name="Line 1729"/>
              <p:cNvSpPr>
                <a:spLocks noChangeShapeType="1"/>
              </p:cNvSpPr>
              <p:nvPr/>
            </p:nvSpPr>
            <p:spPr bwMode="auto">
              <a:xfrm flipV="1">
                <a:off x="7409" y="437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48" name="Line 1728"/>
              <p:cNvSpPr>
                <a:spLocks noChangeShapeType="1"/>
              </p:cNvSpPr>
              <p:nvPr/>
            </p:nvSpPr>
            <p:spPr bwMode="auto">
              <a:xfrm>
                <a:off x="7418" y="437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47" name="Line 1727"/>
              <p:cNvSpPr>
                <a:spLocks noChangeShapeType="1"/>
              </p:cNvSpPr>
              <p:nvPr/>
            </p:nvSpPr>
            <p:spPr bwMode="auto">
              <a:xfrm flipV="1">
                <a:off x="7427" y="436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46" name="Line 1726"/>
              <p:cNvSpPr>
                <a:spLocks noChangeShapeType="1"/>
              </p:cNvSpPr>
              <p:nvPr/>
            </p:nvSpPr>
            <p:spPr bwMode="auto">
              <a:xfrm flipV="1">
                <a:off x="7436" y="436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45" name="Line 1725"/>
              <p:cNvSpPr>
                <a:spLocks noChangeShapeType="1"/>
              </p:cNvSpPr>
              <p:nvPr/>
            </p:nvSpPr>
            <p:spPr bwMode="auto">
              <a:xfrm flipV="1">
                <a:off x="7445" y="4351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44" name="Line 1724"/>
              <p:cNvSpPr>
                <a:spLocks noChangeShapeType="1"/>
              </p:cNvSpPr>
              <p:nvPr/>
            </p:nvSpPr>
            <p:spPr bwMode="auto">
              <a:xfrm>
                <a:off x="7454" y="4351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43" name="Line 1723"/>
              <p:cNvSpPr>
                <a:spLocks noChangeShapeType="1"/>
              </p:cNvSpPr>
              <p:nvPr/>
            </p:nvSpPr>
            <p:spPr bwMode="auto">
              <a:xfrm flipV="1">
                <a:off x="7463" y="434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42" name="Line 1722"/>
              <p:cNvSpPr>
                <a:spLocks noChangeShapeType="1"/>
              </p:cNvSpPr>
              <p:nvPr/>
            </p:nvSpPr>
            <p:spPr bwMode="auto">
              <a:xfrm flipV="1">
                <a:off x="7472" y="433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41" name="Line 1721"/>
              <p:cNvSpPr>
                <a:spLocks noChangeShapeType="1"/>
              </p:cNvSpPr>
              <p:nvPr/>
            </p:nvSpPr>
            <p:spPr bwMode="auto">
              <a:xfrm flipV="1">
                <a:off x="7481" y="4315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40" name="Line 1720"/>
              <p:cNvSpPr>
                <a:spLocks noChangeShapeType="1"/>
              </p:cNvSpPr>
              <p:nvPr/>
            </p:nvSpPr>
            <p:spPr bwMode="auto">
              <a:xfrm flipV="1">
                <a:off x="7481" y="430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39" name="Line 1719"/>
              <p:cNvSpPr>
                <a:spLocks noChangeShapeType="1"/>
              </p:cNvSpPr>
              <p:nvPr/>
            </p:nvSpPr>
            <p:spPr bwMode="auto">
              <a:xfrm flipV="1">
                <a:off x="7490" y="4297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38" name="Line 1718"/>
              <p:cNvSpPr>
                <a:spLocks noChangeShapeType="1"/>
              </p:cNvSpPr>
              <p:nvPr/>
            </p:nvSpPr>
            <p:spPr bwMode="auto">
              <a:xfrm flipV="1">
                <a:off x="7490" y="428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37" name="Line 1717"/>
              <p:cNvSpPr>
                <a:spLocks noChangeShapeType="1"/>
              </p:cNvSpPr>
              <p:nvPr/>
            </p:nvSpPr>
            <p:spPr bwMode="auto">
              <a:xfrm flipV="1">
                <a:off x="7499" y="4279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36" name="Line 1716"/>
              <p:cNvSpPr>
                <a:spLocks noChangeShapeType="1"/>
              </p:cNvSpPr>
              <p:nvPr/>
            </p:nvSpPr>
            <p:spPr bwMode="auto">
              <a:xfrm flipV="1">
                <a:off x="7499" y="427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</p:grpSp>
        <p:grpSp>
          <p:nvGrpSpPr>
            <p:cNvPr id="6634" name="Group 1514"/>
            <p:cNvGrpSpPr>
              <a:grpSpLocks/>
            </p:cNvGrpSpPr>
            <p:nvPr/>
          </p:nvGrpSpPr>
          <p:grpSpPr bwMode="auto">
            <a:xfrm>
              <a:off x="6887" y="2987"/>
              <a:ext cx="1070" cy="1455"/>
              <a:chOff x="6887" y="2987"/>
              <a:chExt cx="1070" cy="1455"/>
            </a:xfrm>
            <a:grpFill/>
          </p:grpSpPr>
          <p:sp>
            <p:nvSpPr>
              <p:cNvPr id="6834" name="Line 1714"/>
              <p:cNvSpPr>
                <a:spLocks noChangeShapeType="1"/>
              </p:cNvSpPr>
              <p:nvPr/>
            </p:nvSpPr>
            <p:spPr bwMode="auto">
              <a:xfrm flipV="1">
                <a:off x="7508" y="4252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33" name="Line 1713"/>
              <p:cNvSpPr>
                <a:spLocks noChangeShapeType="1"/>
              </p:cNvSpPr>
              <p:nvPr/>
            </p:nvSpPr>
            <p:spPr bwMode="auto">
              <a:xfrm flipV="1">
                <a:off x="7508" y="4243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32" name="Line 1712"/>
              <p:cNvSpPr>
                <a:spLocks noChangeShapeType="1"/>
              </p:cNvSpPr>
              <p:nvPr/>
            </p:nvSpPr>
            <p:spPr bwMode="auto">
              <a:xfrm flipV="1">
                <a:off x="7508" y="4234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31" name="Line 1711"/>
              <p:cNvSpPr>
                <a:spLocks noChangeShapeType="1"/>
              </p:cNvSpPr>
              <p:nvPr/>
            </p:nvSpPr>
            <p:spPr bwMode="auto">
              <a:xfrm flipV="1">
                <a:off x="7508" y="4216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30" name="Line 1710"/>
              <p:cNvSpPr>
                <a:spLocks noChangeShapeType="1"/>
              </p:cNvSpPr>
              <p:nvPr/>
            </p:nvSpPr>
            <p:spPr bwMode="auto">
              <a:xfrm flipV="1">
                <a:off x="7508" y="4207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29" name="Line 1709"/>
              <p:cNvSpPr>
                <a:spLocks noChangeShapeType="1"/>
              </p:cNvSpPr>
              <p:nvPr/>
            </p:nvSpPr>
            <p:spPr bwMode="auto">
              <a:xfrm flipV="1">
                <a:off x="7508" y="4198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28" name="Line 1708"/>
              <p:cNvSpPr>
                <a:spLocks noChangeShapeType="1"/>
              </p:cNvSpPr>
              <p:nvPr/>
            </p:nvSpPr>
            <p:spPr bwMode="auto">
              <a:xfrm flipH="1" flipV="1">
                <a:off x="7499" y="4190"/>
                <a:ext cx="9" cy="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27" name="Line 1707"/>
              <p:cNvSpPr>
                <a:spLocks noChangeShapeType="1"/>
              </p:cNvSpPr>
              <p:nvPr/>
            </p:nvSpPr>
            <p:spPr bwMode="auto">
              <a:xfrm flipV="1">
                <a:off x="7499" y="4172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26" name="Line 1706"/>
              <p:cNvSpPr>
                <a:spLocks noChangeShapeType="1"/>
              </p:cNvSpPr>
              <p:nvPr/>
            </p:nvSpPr>
            <p:spPr bwMode="auto">
              <a:xfrm flipH="1" flipV="1">
                <a:off x="7490" y="416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25" name="Line 1705"/>
              <p:cNvSpPr>
                <a:spLocks noChangeShapeType="1"/>
              </p:cNvSpPr>
              <p:nvPr/>
            </p:nvSpPr>
            <p:spPr bwMode="auto">
              <a:xfrm flipV="1">
                <a:off x="7490" y="4154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24" name="Line 1704"/>
              <p:cNvSpPr>
                <a:spLocks noChangeShapeType="1"/>
              </p:cNvSpPr>
              <p:nvPr/>
            </p:nvSpPr>
            <p:spPr bwMode="auto">
              <a:xfrm flipH="1" flipV="1">
                <a:off x="7481" y="414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23" name="Line 1703"/>
              <p:cNvSpPr>
                <a:spLocks noChangeShapeType="1"/>
              </p:cNvSpPr>
              <p:nvPr/>
            </p:nvSpPr>
            <p:spPr bwMode="auto">
              <a:xfrm flipV="1">
                <a:off x="7481" y="4136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22" name="Line 1702"/>
              <p:cNvSpPr>
                <a:spLocks noChangeShapeType="1"/>
              </p:cNvSpPr>
              <p:nvPr/>
            </p:nvSpPr>
            <p:spPr bwMode="auto">
              <a:xfrm flipH="1" flipV="1">
                <a:off x="7472" y="412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21" name="Line 1701"/>
              <p:cNvSpPr>
                <a:spLocks noChangeShapeType="1"/>
              </p:cNvSpPr>
              <p:nvPr/>
            </p:nvSpPr>
            <p:spPr bwMode="auto">
              <a:xfrm flipH="1" flipV="1">
                <a:off x="7463" y="411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20" name="Line 1700"/>
              <p:cNvSpPr>
                <a:spLocks noChangeShapeType="1"/>
              </p:cNvSpPr>
              <p:nvPr/>
            </p:nvSpPr>
            <p:spPr bwMode="auto">
              <a:xfrm flipH="1" flipV="1">
                <a:off x="7454" y="410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19" name="Line 1699"/>
              <p:cNvSpPr>
                <a:spLocks noChangeShapeType="1"/>
              </p:cNvSpPr>
              <p:nvPr/>
            </p:nvSpPr>
            <p:spPr bwMode="auto">
              <a:xfrm flipH="1" flipV="1">
                <a:off x="7445" y="410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18" name="Line 1698"/>
              <p:cNvSpPr>
                <a:spLocks noChangeShapeType="1"/>
              </p:cNvSpPr>
              <p:nvPr/>
            </p:nvSpPr>
            <p:spPr bwMode="auto">
              <a:xfrm flipH="1" flipV="1">
                <a:off x="7436" y="4091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17" name="Line 1697"/>
              <p:cNvSpPr>
                <a:spLocks noChangeShapeType="1"/>
              </p:cNvSpPr>
              <p:nvPr/>
            </p:nvSpPr>
            <p:spPr bwMode="auto">
              <a:xfrm flipH="1">
                <a:off x="7427" y="4091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16" name="Line 1696"/>
              <p:cNvSpPr>
                <a:spLocks noChangeShapeType="1"/>
              </p:cNvSpPr>
              <p:nvPr/>
            </p:nvSpPr>
            <p:spPr bwMode="auto">
              <a:xfrm flipH="1" flipV="1">
                <a:off x="7418" y="408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15" name="Line 1695"/>
              <p:cNvSpPr>
                <a:spLocks noChangeShapeType="1"/>
              </p:cNvSpPr>
              <p:nvPr/>
            </p:nvSpPr>
            <p:spPr bwMode="auto">
              <a:xfrm flipH="1">
                <a:off x="7409" y="408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14" name="Line 1694"/>
              <p:cNvSpPr>
                <a:spLocks noChangeShapeType="1"/>
              </p:cNvSpPr>
              <p:nvPr/>
            </p:nvSpPr>
            <p:spPr bwMode="auto">
              <a:xfrm flipH="1" flipV="1">
                <a:off x="7391" y="4073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13" name="Line 1693"/>
              <p:cNvSpPr>
                <a:spLocks noChangeShapeType="1"/>
              </p:cNvSpPr>
              <p:nvPr/>
            </p:nvSpPr>
            <p:spPr bwMode="auto">
              <a:xfrm flipH="1">
                <a:off x="7382" y="407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12" name="Line 1692"/>
              <p:cNvSpPr>
                <a:spLocks noChangeShapeType="1"/>
              </p:cNvSpPr>
              <p:nvPr/>
            </p:nvSpPr>
            <p:spPr bwMode="auto">
              <a:xfrm flipH="1">
                <a:off x="7373" y="407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11" name="Line 1691"/>
              <p:cNvSpPr>
                <a:spLocks noChangeShapeType="1"/>
              </p:cNvSpPr>
              <p:nvPr/>
            </p:nvSpPr>
            <p:spPr bwMode="auto">
              <a:xfrm flipH="1" flipV="1">
                <a:off x="7364" y="406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10" name="Line 1690"/>
              <p:cNvSpPr>
                <a:spLocks noChangeShapeType="1"/>
              </p:cNvSpPr>
              <p:nvPr/>
            </p:nvSpPr>
            <p:spPr bwMode="auto">
              <a:xfrm flipH="1">
                <a:off x="7346" y="4064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09" name="Line 1689"/>
              <p:cNvSpPr>
                <a:spLocks noChangeShapeType="1"/>
              </p:cNvSpPr>
              <p:nvPr/>
            </p:nvSpPr>
            <p:spPr bwMode="auto">
              <a:xfrm flipH="1">
                <a:off x="7337" y="406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08" name="Line 1688"/>
              <p:cNvSpPr>
                <a:spLocks noChangeShapeType="1"/>
              </p:cNvSpPr>
              <p:nvPr/>
            </p:nvSpPr>
            <p:spPr bwMode="auto">
              <a:xfrm flipH="1">
                <a:off x="7328" y="406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07" name="Line 1687"/>
              <p:cNvSpPr>
                <a:spLocks noChangeShapeType="1"/>
              </p:cNvSpPr>
              <p:nvPr/>
            </p:nvSpPr>
            <p:spPr bwMode="auto">
              <a:xfrm flipH="1">
                <a:off x="7310" y="4064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06" name="Line 1686"/>
              <p:cNvSpPr>
                <a:spLocks noChangeShapeType="1"/>
              </p:cNvSpPr>
              <p:nvPr/>
            </p:nvSpPr>
            <p:spPr bwMode="auto">
              <a:xfrm flipH="1">
                <a:off x="7301" y="407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05" name="Line 1685"/>
              <p:cNvSpPr>
                <a:spLocks noChangeShapeType="1"/>
              </p:cNvSpPr>
              <p:nvPr/>
            </p:nvSpPr>
            <p:spPr bwMode="auto">
              <a:xfrm flipH="1">
                <a:off x="7292" y="407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04" name="Line 1684"/>
              <p:cNvSpPr>
                <a:spLocks noChangeShapeType="1"/>
              </p:cNvSpPr>
              <p:nvPr/>
            </p:nvSpPr>
            <p:spPr bwMode="auto">
              <a:xfrm flipH="1">
                <a:off x="7283" y="407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03" name="Line 1683"/>
              <p:cNvSpPr>
                <a:spLocks noChangeShapeType="1"/>
              </p:cNvSpPr>
              <p:nvPr/>
            </p:nvSpPr>
            <p:spPr bwMode="auto">
              <a:xfrm flipH="1">
                <a:off x="7274" y="408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02" name="Line 1682"/>
              <p:cNvSpPr>
                <a:spLocks noChangeShapeType="1"/>
              </p:cNvSpPr>
              <p:nvPr/>
            </p:nvSpPr>
            <p:spPr bwMode="auto">
              <a:xfrm flipH="1">
                <a:off x="7256" y="4082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01" name="Line 1681"/>
              <p:cNvSpPr>
                <a:spLocks noChangeShapeType="1"/>
              </p:cNvSpPr>
              <p:nvPr/>
            </p:nvSpPr>
            <p:spPr bwMode="auto">
              <a:xfrm flipH="1">
                <a:off x="7247" y="4091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800" name="Line 1680"/>
              <p:cNvSpPr>
                <a:spLocks noChangeShapeType="1"/>
              </p:cNvSpPr>
              <p:nvPr/>
            </p:nvSpPr>
            <p:spPr bwMode="auto">
              <a:xfrm flipH="1">
                <a:off x="7238" y="4091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99" name="Line 1679"/>
              <p:cNvSpPr>
                <a:spLocks noChangeShapeType="1"/>
              </p:cNvSpPr>
              <p:nvPr/>
            </p:nvSpPr>
            <p:spPr bwMode="auto">
              <a:xfrm>
                <a:off x="7238" y="436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98" name="Line 1678"/>
              <p:cNvSpPr>
                <a:spLocks noChangeShapeType="1"/>
              </p:cNvSpPr>
              <p:nvPr/>
            </p:nvSpPr>
            <p:spPr bwMode="auto">
              <a:xfrm>
                <a:off x="7247" y="436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97" name="Line 1677"/>
              <p:cNvSpPr>
                <a:spLocks noChangeShapeType="1"/>
              </p:cNvSpPr>
              <p:nvPr/>
            </p:nvSpPr>
            <p:spPr bwMode="auto">
              <a:xfrm>
                <a:off x="7256" y="4378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96" name="Line 1676"/>
              <p:cNvSpPr>
                <a:spLocks noChangeShapeType="1"/>
              </p:cNvSpPr>
              <p:nvPr/>
            </p:nvSpPr>
            <p:spPr bwMode="auto">
              <a:xfrm>
                <a:off x="7274" y="437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95" name="Line 1675"/>
              <p:cNvSpPr>
                <a:spLocks noChangeShapeType="1"/>
              </p:cNvSpPr>
              <p:nvPr/>
            </p:nvSpPr>
            <p:spPr bwMode="auto">
              <a:xfrm>
                <a:off x="7283" y="4387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94" name="Line 1674"/>
              <p:cNvSpPr>
                <a:spLocks noChangeShapeType="1"/>
              </p:cNvSpPr>
              <p:nvPr/>
            </p:nvSpPr>
            <p:spPr bwMode="auto">
              <a:xfrm>
                <a:off x="7292" y="438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93" name="Line 1673"/>
              <p:cNvSpPr>
                <a:spLocks noChangeShapeType="1"/>
              </p:cNvSpPr>
              <p:nvPr/>
            </p:nvSpPr>
            <p:spPr bwMode="auto">
              <a:xfrm>
                <a:off x="7301" y="4396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92" name="Line 1672"/>
              <p:cNvSpPr>
                <a:spLocks noChangeShapeType="1"/>
              </p:cNvSpPr>
              <p:nvPr/>
            </p:nvSpPr>
            <p:spPr bwMode="auto">
              <a:xfrm>
                <a:off x="7310" y="4396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91" name="Line 1671"/>
              <p:cNvSpPr>
                <a:spLocks noChangeShapeType="1"/>
              </p:cNvSpPr>
              <p:nvPr/>
            </p:nvSpPr>
            <p:spPr bwMode="auto">
              <a:xfrm>
                <a:off x="7328" y="4396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90" name="Line 1670"/>
              <p:cNvSpPr>
                <a:spLocks noChangeShapeType="1"/>
              </p:cNvSpPr>
              <p:nvPr/>
            </p:nvSpPr>
            <p:spPr bwMode="auto">
              <a:xfrm>
                <a:off x="7337" y="4396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89" name="Line 1669"/>
              <p:cNvSpPr>
                <a:spLocks noChangeShapeType="1"/>
              </p:cNvSpPr>
              <p:nvPr/>
            </p:nvSpPr>
            <p:spPr bwMode="auto">
              <a:xfrm>
                <a:off x="7346" y="4396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88" name="Line 1668"/>
              <p:cNvSpPr>
                <a:spLocks noChangeShapeType="1"/>
              </p:cNvSpPr>
              <p:nvPr/>
            </p:nvSpPr>
            <p:spPr bwMode="auto">
              <a:xfrm>
                <a:off x="7364" y="4396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87" name="Line 1667"/>
              <p:cNvSpPr>
                <a:spLocks noChangeShapeType="1"/>
              </p:cNvSpPr>
              <p:nvPr/>
            </p:nvSpPr>
            <p:spPr bwMode="auto">
              <a:xfrm>
                <a:off x="7373" y="4396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86" name="Line 1666"/>
              <p:cNvSpPr>
                <a:spLocks noChangeShapeType="1"/>
              </p:cNvSpPr>
              <p:nvPr/>
            </p:nvSpPr>
            <p:spPr bwMode="auto">
              <a:xfrm flipV="1">
                <a:off x="7382" y="438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85" name="Line 1665"/>
              <p:cNvSpPr>
                <a:spLocks noChangeShapeType="1"/>
              </p:cNvSpPr>
              <p:nvPr/>
            </p:nvSpPr>
            <p:spPr bwMode="auto">
              <a:xfrm>
                <a:off x="7391" y="4387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84" name="Line 1664"/>
              <p:cNvSpPr>
                <a:spLocks noChangeShapeType="1"/>
              </p:cNvSpPr>
              <p:nvPr/>
            </p:nvSpPr>
            <p:spPr bwMode="auto">
              <a:xfrm flipV="1">
                <a:off x="7409" y="437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83" name="Line 1663"/>
              <p:cNvSpPr>
                <a:spLocks noChangeShapeType="1"/>
              </p:cNvSpPr>
              <p:nvPr/>
            </p:nvSpPr>
            <p:spPr bwMode="auto">
              <a:xfrm>
                <a:off x="7418" y="437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82" name="Line 1662"/>
              <p:cNvSpPr>
                <a:spLocks noChangeShapeType="1"/>
              </p:cNvSpPr>
              <p:nvPr/>
            </p:nvSpPr>
            <p:spPr bwMode="auto">
              <a:xfrm flipV="1">
                <a:off x="7427" y="436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81" name="Line 1661"/>
              <p:cNvSpPr>
                <a:spLocks noChangeShapeType="1"/>
              </p:cNvSpPr>
              <p:nvPr/>
            </p:nvSpPr>
            <p:spPr bwMode="auto">
              <a:xfrm flipV="1">
                <a:off x="7436" y="436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80" name="Line 1660"/>
              <p:cNvSpPr>
                <a:spLocks noChangeShapeType="1"/>
              </p:cNvSpPr>
              <p:nvPr/>
            </p:nvSpPr>
            <p:spPr bwMode="auto">
              <a:xfrm flipV="1">
                <a:off x="7445" y="4351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79" name="Line 1659"/>
              <p:cNvSpPr>
                <a:spLocks noChangeShapeType="1"/>
              </p:cNvSpPr>
              <p:nvPr/>
            </p:nvSpPr>
            <p:spPr bwMode="auto">
              <a:xfrm>
                <a:off x="7454" y="4351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78" name="Line 1658"/>
              <p:cNvSpPr>
                <a:spLocks noChangeShapeType="1"/>
              </p:cNvSpPr>
              <p:nvPr/>
            </p:nvSpPr>
            <p:spPr bwMode="auto">
              <a:xfrm flipV="1">
                <a:off x="7463" y="434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77" name="Line 1657"/>
              <p:cNvSpPr>
                <a:spLocks noChangeShapeType="1"/>
              </p:cNvSpPr>
              <p:nvPr/>
            </p:nvSpPr>
            <p:spPr bwMode="auto">
              <a:xfrm flipV="1">
                <a:off x="7472" y="433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76" name="Line 1656"/>
              <p:cNvSpPr>
                <a:spLocks noChangeShapeType="1"/>
              </p:cNvSpPr>
              <p:nvPr/>
            </p:nvSpPr>
            <p:spPr bwMode="auto">
              <a:xfrm flipV="1">
                <a:off x="7481" y="4315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75" name="Line 1655"/>
              <p:cNvSpPr>
                <a:spLocks noChangeShapeType="1"/>
              </p:cNvSpPr>
              <p:nvPr/>
            </p:nvSpPr>
            <p:spPr bwMode="auto">
              <a:xfrm flipV="1">
                <a:off x="7481" y="430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74" name="Line 1654"/>
              <p:cNvSpPr>
                <a:spLocks noChangeShapeType="1"/>
              </p:cNvSpPr>
              <p:nvPr/>
            </p:nvSpPr>
            <p:spPr bwMode="auto">
              <a:xfrm flipV="1">
                <a:off x="7490" y="4297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73" name="Line 1653"/>
              <p:cNvSpPr>
                <a:spLocks noChangeShapeType="1"/>
              </p:cNvSpPr>
              <p:nvPr/>
            </p:nvSpPr>
            <p:spPr bwMode="auto">
              <a:xfrm flipV="1">
                <a:off x="7490" y="428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72" name="Line 1652"/>
              <p:cNvSpPr>
                <a:spLocks noChangeShapeType="1"/>
              </p:cNvSpPr>
              <p:nvPr/>
            </p:nvSpPr>
            <p:spPr bwMode="auto">
              <a:xfrm flipV="1">
                <a:off x="7499" y="4279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71" name="Line 1651"/>
              <p:cNvSpPr>
                <a:spLocks noChangeShapeType="1"/>
              </p:cNvSpPr>
              <p:nvPr/>
            </p:nvSpPr>
            <p:spPr bwMode="auto">
              <a:xfrm flipV="1">
                <a:off x="7499" y="427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70" name="Line 1650"/>
              <p:cNvSpPr>
                <a:spLocks noChangeShapeType="1"/>
              </p:cNvSpPr>
              <p:nvPr/>
            </p:nvSpPr>
            <p:spPr bwMode="auto">
              <a:xfrm flipV="1">
                <a:off x="7508" y="4252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69" name="Line 1649"/>
              <p:cNvSpPr>
                <a:spLocks noChangeShapeType="1"/>
              </p:cNvSpPr>
              <p:nvPr/>
            </p:nvSpPr>
            <p:spPr bwMode="auto">
              <a:xfrm flipV="1">
                <a:off x="7508" y="4243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68" name="Line 1648"/>
              <p:cNvSpPr>
                <a:spLocks noChangeShapeType="1"/>
              </p:cNvSpPr>
              <p:nvPr/>
            </p:nvSpPr>
            <p:spPr bwMode="auto">
              <a:xfrm flipV="1">
                <a:off x="7508" y="4234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67" name="Line 1647"/>
              <p:cNvSpPr>
                <a:spLocks noChangeShapeType="1"/>
              </p:cNvSpPr>
              <p:nvPr/>
            </p:nvSpPr>
            <p:spPr bwMode="auto">
              <a:xfrm flipV="1">
                <a:off x="7508" y="4216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66" name="Line 1646"/>
              <p:cNvSpPr>
                <a:spLocks noChangeShapeType="1"/>
              </p:cNvSpPr>
              <p:nvPr/>
            </p:nvSpPr>
            <p:spPr bwMode="auto">
              <a:xfrm flipV="1">
                <a:off x="7508" y="4207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65" name="Line 1645"/>
              <p:cNvSpPr>
                <a:spLocks noChangeShapeType="1"/>
              </p:cNvSpPr>
              <p:nvPr/>
            </p:nvSpPr>
            <p:spPr bwMode="auto">
              <a:xfrm flipV="1">
                <a:off x="7508" y="4198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64" name="Line 1644"/>
              <p:cNvSpPr>
                <a:spLocks noChangeShapeType="1"/>
              </p:cNvSpPr>
              <p:nvPr/>
            </p:nvSpPr>
            <p:spPr bwMode="auto">
              <a:xfrm flipH="1" flipV="1">
                <a:off x="7499" y="4190"/>
                <a:ext cx="9" cy="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63" name="Line 1643"/>
              <p:cNvSpPr>
                <a:spLocks noChangeShapeType="1"/>
              </p:cNvSpPr>
              <p:nvPr/>
            </p:nvSpPr>
            <p:spPr bwMode="auto">
              <a:xfrm flipV="1">
                <a:off x="7499" y="4172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62" name="Line 1642"/>
              <p:cNvSpPr>
                <a:spLocks noChangeShapeType="1"/>
              </p:cNvSpPr>
              <p:nvPr/>
            </p:nvSpPr>
            <p:spPr bwMode="auto">
              <a:xfrm flipH="1" flipV="1">
                <a:off x="7490" y="416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61" name="Line 1641"/>
              <p:cNvSpPr>
                <a:spLocks noChangeShapeType="1"/>
              </p:cNvSpPr>
              <p:nvPr/>
            </p:nvSpPr>
            <p:spPr bwMode="auto">
              <a:xfrm flipV="1">
                <a:off x="7490" y="4154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60" name="Line 1640"/>
              <p:cNvSpPr>
                <a:spLocks noChangeShapeType="1"/>
              </p:cNvSpPr>
              <p:nvPr/>
            </p:nvSpPr>
            <p:spPr bwMode="auto">
              <a:xfrm flipH="1" flipV="1">
                <a:off x="7481" y="414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59" name="Line 1639"/>
              <p:cNvSpPr>
                <a:spLocks noChangeShapeType="1"/>
              </p:cNvSpPr>
              <p:nvPr/>
            </p:nvSpPr>
            <p:spPr bwMode="auto">
              <a:xfrm flipV="1">
                <a:off x="7481" y="4136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58" name="Line 1638"/>
              <p:cNvSpPr>
                <a:spLocks noChangeShapeType="1"/>
              </p:cNvSpPr>
              <p:nvPr/>
            </p:nvSpPr>
            <p:spPr bwMode="auto">
              <a:xfrm flipH="1" flipV="1">
                <a:off x="7472" y="412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57" name="Line 1637"/>
              <p:cNvSpPr>
                <a:spLocks noChangeShapeType="1"/>
              </p:cNvSpPr>
              <p:nvPr/>
            </p:nvSpPr>
            <p:spPr bwMode="auto">
              <a:xfrm flipH="1" flipV="1">
                <a:off x="7463" y="411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56" name="Line 1636"/>
              <p:cNvSpPr>
                <a:spLocks noChangeShapeType="1"/>
              </p:cNvSpPr>
              <p:nvPr/>
            </p:nvSpPr>
            <p:spPr bwMode="auto">
              <a:xfrm flipH="1" flipV="1">
                <a:off x="7454" y="410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55" name="Line 1635"/>
              <p:cNvSpPr>
                <a:spLocks noChangeShapeType="1"/>
              </p:cNvSpPr>
              <p:nvPr/>
            </p:nvSpPr>
            <p:spPr bwMode="auto">
              <a:xfrm flipH="1" flipV="1">
                <a:off x="7445" y="410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54" name="Line 1634"/>
              <p:cNvSpPr>
                <a:spLocks noChangeShapeType="1"/>
              </p:cNvSpPr>
              <p:nvPr/>
            </p:nvSpPr>
            <p:spPr bwMode="auto">
              <a:xfrm flipH="1" flipV="1">
                <a:off x="7436" y="4091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53" name="Line 1633"/>
              <p:cNvSpPr>
                <a:spLocks noChangeShapeType="1"/>
              </p:cNvSpPr>
              <p:nvPr/>
            </p:nvSpPr>
            <p:spPr bwMode="auto">
              <a:xfrm flipH="1">
                <a:off x="7427" y="4091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52" name="Line 1632"/>
              <p:cNvSpPr>
                <a:spLocks noChangeShapeType="1"/>
              </p:cNvSpPr>
              <p:nvPr/>
            </p:nvSpPr>
            <p:spPr bwMode="auto">
              <a:xfrm flipH="1" flipV="1">
                <a:off x="7418" y="408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51" name="Line 1631"/>
              <p:cNvSpPr>
                <a:spLocks noChangeShapeType="1"/>
              </p:cNvSpPr>
              <p:nvPr/>
            </p:nvSpPr>
            <p:spPr bwMode="auto">
              <a:xfrm flipH="1">
                <a:off x="7409" y="408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50" name="Line 1630"/>
              <p:cNvSpPr>
                <a:spLocks noChangeShapeType="1"/>
              </p:cNvSpPr>
              <p:nvPr/>
            </p:nvSpPr>
            <p:spPr bwMode="auto">
              <a:xfrm flipH="1" flipV="1">
                <a:off x="7391" y="4073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49" name="Line 1629"/>
              <p:cNvSpPr>
                <a:spLocks noChangeShapeType="1"/>
              </p:cNvSpPr>
              <p:nvPr/>
            </p:nvSpPr>
            <p:spPr bwMode="auto">
              <a:xfrm flipH="1">
                <a:off x="7382" y="407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48" name="Line 1628"/>
              <p:cNvSpPr>
                <a:spLocks noChangeShapeType="1"/>
              </p:cNvSpPr>
              <p:nvPr/>
            </p:nvSpPr>
            <p:spPr bwMode="auto">
              <a:xfrm flipH="1">
                <a:off x="7373" y="407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47" name="Line 1627"/>
              <p:cNvSpPr>
                <a:spLocks noChangeShapeType="1"/>
              </p:cNvSpPr>
              <p:nvPr/>
            </p:nvSpPr>
            <p:spPr bwMode="auto">
              <a:xfrm flipH="1" flipV="1">
                <a:off x="7364" y="406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46" name="Line 1626"/>
              <p:cNvSpPr>
                <a:spLocks noChangeShapeType="1"/>
              </p:cNvSpPr>
              <p:nvPr/>
            </p:nvSpPr>
            <p:spPr bwMode="auto">
              <a:xfrm flipH="1">
                <a:off x="7346" y="4064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45" name="Line 1625"/>
              <p:cNvSpPr>
                <a:spLocks noChangeShapeType="1"/>
              </p:cNvSpPr>
              <p:nvPr/>
            </p:nvSpPr>
            <p:spPr bwMode="auto">
              <a:xfrm flipH="1">
                <a:off x="7337" y="406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44" name="Line 1624"/>
              <p:cNvSpPr>
                <a:spLocks noChangeShapeType="1"/>
              </p:cNvSpPr>
              <p:nvPr/>
            </p:nvSpPr>
            <p:spPr bwMode="auto">
              <a:xfrm flipH="1">
                <a:off x="7328" y="406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43" name="Line 1623"/>
              <p:cNvSpPr>
                <a:spLocks noChangeShapeType="1"/>
              </p:cNvSpPr>
              <p:nvPr/>
            </p:nvSpPr>
            <p:spPr bwMode="auto">
              <a:xfrm flipH="1">
                <a:off x="7310" y="4064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42" name="Line 1622"/>
              <p:cNvSpPr>
                <a:spLocks noChangeShapeType="1"/>
              </p:cNvSpPr>
              <p:nvPr/>
            </p:nvSpPr>
            <p:spPr bwMode="auto">
              <a:xfrm flipH="1">
                <a:off x="7301" y="407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41" name="Line 1621"/>
              <p:cNvSpPr>
                <a:spLocks noChangeShapeType="1"/>
              </p:cNvSpPr>
              <p:nvPr/>
            </p:nvSpPr>
            <p:spPr bwMode="auto">
              <a:xfrm flipH="1">
                <a:off x="7292" y="407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40" name="Line 1620"/>
              <p:cNvSpPr>
                <a:spLocks noChangeShapeType="1"/>
              </p:cNvSpPr>
              <p:nvPr/>
            </p:nvSpPr>
            <p:spPr bwMode="auto">
              <a:xfrm flipH="1">
                <a:off x="7283" y="407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39" name="Line 1619"/>
              <p:cNvSpPr>
                <a:spLocks noChangeShapeType="1"/>
              </p:cNvSpPr>
              <p:nvPr/>
            </p:nvSpPr>
            <p:spPr bwMode="auto">
              <a:xfrm flipH="1">
                <a:off x="7274" y="408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38" name="Line 1618"/>
              <p:cNvSpPr>
                <a:spLocks noChangeShapeType="1"/>
              </p:cNvSpPr>
              <p:nvPr/>
            </p:nvSpPr>
            <p:spPr bwMode="auto">
              <a:xfrm flipH="1">
                <a:off x="7256" y="4082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37" name="Line 1617"/>
              <p:cNvSpPr>
                <a:spLocks noChangeShapeType="1"/>
              </p:cNvSpPr>
              <p:nvPr/>
            </p:nvSpPr>
            <p:spPr bwMode="auto">
              <a:xfrm flipH="1">
                <a:off x="7247" y="4091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36" name="Line 1616"/>
              <p:cNvSpPr>
                <a:spLocks noChangeShapeType="1"/>
              </p:cNvSpPr>
              <p:nvPr/>
            </p:nvSpPr>
            <p:spPr bwMode="auto">
              <a:xfrm flipH="1">
                <a:off x="7238" y="4091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35" name="Line 1615"/>
              <p:cNvSpPr>
                <a:spLocks noChangeShapeType="1"/>
              </p:cNvSpPr>
              <p:nvPr/>
            </p:nvSpPr>
            <p:spPr bwMode="auto">
              <a:xfrm flipH="1">
                <a:off x="7517" y="4216"/>
                <a:ext cx="54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34" name="Line 1614"/>
              <p:cNvSpPr>
                <a:spLocks noChangeShapeType="1"/>
              </p:cNvSpPr>
              <p:nvPr/>
            </p:nvSpPr>
            <p:spPr bwMode="auto">
              <a:xfrm flipV="1">
                <a:off x="7166" y="4270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33" name="Line 1613"/>
              <p:cNvSpPr>
                <a:spLocks noChangeShapeType="1"/>
              </p:cNvSpPr>
              <p:nvPr/>
            </p:nvSpPr>
            <p:spPr bwMode="auto">
              <a:xfrm>
                <a:off x="7184" y="4270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32" name="Line 1612"/>
              <p:cNvSpPr>
                <a:spLocks noChangeShapeType="1"/>
              </p:cNvSpPr>
              <p:nvPr/>
            </p:nvSpPr>
            <p:spPr bwMode="auto">
              <a:xfrm>
                <a:off x="7202" y="4270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31" name="Line 1611"/>
              <p:cNvSpPr>
                <a:spLocks noChangeShapeType="1"/>
              </p:cNvSpPr>
              <p:nvPr/>
            </p:nvSpPr>
            <p:spPr bwMode="auto">
              <a:xfrm>
                <a:off x="7517" y="4270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30" name="Oval 1610"/>
              <p:cNvSpPr>
                <a:spLocks noChangeArrowheads="1"/>
              </p:cNvSpPr>
              <p:nvPr/>
            </p:nvSpPr>
            <p:spPr bwMode="auto">
              <a:xfrm>
                <a:off x="7400" y="4207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29" name="Oval 1609"/>
              <p:cNvSpPr>
                <a:spLocks noChangeArrowheads="1"/>
              </p:cNvSpPr>
              <p:nvPr/>
            </p:nvSpPr>
            <p:spPr bwMode="auto">
              <a:xfrm>
                <a:off x="7319" y="4288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28" name="Line 1608"/>
              <p:cNvSpPr>
                <a:spLocks noChangeShapeType="1"/>
              </p:cNvSpPr>
              <p:nvPr/>
            </p:nvSpPr>
            <p:spPr bwMode="auto">
              <a:xfrm>
                <a:off x="7517" y="4279"/>
                <a:ext cx="5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27" name="Line 1607"/>
              <p:cNvSpPr>
                <a:spLocks noChangeShapeType="1"/>
              </p:cNvSpPr>
              <p:nvPr/>
            </p:nvSpPr>
            <p:spPr bwMode="auto">
              <a:xfrm flipH="1" flipV="1">
                <a:off x="7166" y="4351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26" name="Line 1606"/>
              <p:cNvSpPr>
                <a:spLocks noChangeShapeType="1"/>
              </p:cNvSpPr>
              <p:nvPr/>
            </p:nvSpPr>
            <p:spPr bwMode="auto">
              <a:xfrm flipH="1">
                <a:off x="7184" y="4369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25" name="Line 1605"/>
              <p:cNvSpPr>
                <a:spLocks noChangeShapeType="1"/>
              </p:cNvSpPr>
              <p:nvPr/>
            </p:nvSpPr>
            <p:spPr bwMode="auto">
              <a:xfrm flipH="1">
                <a:off x="7184" y="4315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24" name="Line 1604"/>
              <p:cNvSpPr>
                <a:spLocks noChangeShapeType="1"/>
              </p:cNvSpPr>
              <p:nvPr/>
            </p:nvSpPr>
            <p:spPr bwMode="auto">
              <a:xfrm flipH="1">
                <a:off x="7202" y="4351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23" name="Line 1603"/>
              <p:cNvSpPr>
                <a:spLocks noChangeShapeType="1"/>
              </p:cNvSpPr>
              <p:nvPr/>
            </p:nvSpPr>
            <p:spPr bwMode="auto">
              <a:xfrm flipH="1">
                <a:off x="7202" y="4297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22" name="Line 1602"/>
              <p:cNvSpPr>
                <a:spLocks noChangeShapeType="1"/>
              </p:cNvSpPr>
              <p:nvPr/>
            </p:nvSpPr>
            <p:spPr bwMode="auto">
              <a:xfrm>
                <a:off x="7202" y="4315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21" name="Line 1601"/>
              <p:cNvSpPr>
                <a:spLocks noChangeShapeType="1"/>
              </p:cNvSpPr>
              <p:nvPr/>
            </p:nvSpPr>
            <p:spPr bwMode="auto">
              <a:xfrm>
                <a:off x="7220" y="4333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20" name="Line 1600"/>
              <p:cNvSpPr>
                <a:spLocks noChangeShapeType="1"/>
              </p:cNvSpPr>
              <p:nvPr/>
            </p:nvSpPr>
            <p:spPr bwMode="auto">
              <a:xfrm>
                <a:off x="7220" y="4279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19" name="Line 1599"/>
              <p:cNvSpPr>
                <a:spLocks noChangeShapeType="1"/>
              </p:cNvSpPr>
              <p:nvPr/>
            </p:nvSpPr>
            <p:spPr bwMode="auto">
              <a:xfrm>
                <a:off x="7553" y="4181"/>
                <a:ext cx="18" cy="1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18" name="Line 1598"/>
              <p:cNvSpPr>
                <a:spLocks noChangeShapeType="1"/>
              </p:cNvSpPr>
              <p:nvPr/>
            </p:nvSpPr>
            <p:spPr bwMode="auto">
              <a:xfrm>
                <a:off x="7571" y="4198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17" name="Oval 1597"/>
              <p:cNvSpPr>
                <a:spLocks noChangeArrowheads="1"/>
              </p:cNvSpPr>
              <p:nvPr/>
            </p:nvSpPr>
            <p:spPr bwMode="auto">
              <a:xfrm>
                <a:off x="7319" y="4118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16" name="Line 1596"/>
              <p:cNvSpPr>
                <a:spLocks noChangeShapeType="1"/>
              </p:cNvSpPr>
              <p:nvPr/>
            </p:nvSpPr>
            <p:spPr bwMode="auto">
              <a:xfrm flipH="1">
                <a:off x="7184" y="4198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15" name="Line 1595"/>
              <p:cNvSpPr>
                <a:spLocks noChangeShapeType="1"/>
              </p:cNvSpPr>
              <p:nvPr/>
            </p:nvSpPr>
            <p:spPr bwMode="auto">
              <a:xfrm flipH="1">
                <a:off x="7184" y="4091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14" name="Line 1594"/>
              <p:cNvSpPr>
                <a:spLocks noChangeShapeType="1"/>
              </p:cNvSpPr>
              <p:nvPr/>
            </p:nvSpPr>
            <p:spPr bwMode="auto">
              <a:xfrm flipV="1">
                <a:off x="7202" y="4091"/>
                <a:ext cx="1" cy="10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13" name="Line 1593"/>
              <p:cNvSpPr>
                <a:spLocks noChangeShapeType="1"/>
              </p:cNvSpPr>
              <p:nvPr/>
            </p:nvSpPr>
            <p:spPr bwMode="auto">
              <a:xfrm>
                <a:off x="7535" y="4181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12" name="Line 1592"/>
              <p:cNvSpPr>
                <a:spLocks noChangeShapeType="1"/>
              </p:cNvSpPr>
              <p:nvPr/>
            </p:nvSpPr>
            <p:spPr bwMode="auto">
              <a:xfrm flipV="1">
                <a:off x="7517" y="4181"/>
                <a:ext cx="18" cy="1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11" name="Line 1591"/>
              <p:cNvSpPr>
                <a:spLocks noChangeShapeType="1"/>
              </p:cNvSpPr>
              <p:nvPr/>
            </p:nvSpPr>
            <p:spPr bwMode="auto">
              <a:xfrm flipV="1">
                <a:off x="6977" y="4342"/>
                <a:ext cx="1" cy="8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10" name="Line 1590"/>
              <p:cNvSpPr>
                <a:spLocks noChangeShapeType="1"/>
              </p:cNvSpPr>
              <p:nvPr/>
            </p:nvSpPr>
            <p:spPr bwMode="auto">
              <a:xfrm>
                <a:off x="6977" y="4423"/>
                <a:ext cx="18" cy="18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09" name="Line 1589"/>
              <p:cNvSpPr>
                <a:spLocks noChangeShapeType="1"/>
              </p:cNvSpPr>
              <p:nvPr/>
            </p:nvSpPr>
            <p:spPr bwMode="auto">
              <a:xfrm>
                <a:off x="6995" y="4441"/>
                <a:ext cx="396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08" name="Line 1588"/>
              <p:cNvSpPr>
                <a:spLocks noChangeShapeType="1"/>
              </p:cNvSpPr>
              <p:nvPr/>
            </p:nvSpPr>
            <p:spPr bwMode="auto">
              <a:xfrm flipV="1">
                <a:off x="7391" y="4360"/>
                <a:ext cx="81" cy="8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07" name="Line 1587"/>
              <p:cNvSpPr>
                <a:spLocks noChangeShapeType="1"/>
              </p:cNvSpPr>
              <p:nvPr/>
            </p:nvSpPr>
            <p:spPr bwMode="auto">
              <a:xfrm>
                <a:off x="7355" y="4046"/>
                <a:ext cx="602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06" name="Line 1586"/>
              <p:cNvSpPr>
                <a:spLocks noChangeShapeType="1"/>
              </p:cNvSpPr>
              <p:nvPr/>
            </p:nvSpPr>
            <p:spPr bwMode="auto">
              <a:xfrm flipV="1">
                <a:off x="7490" y="3723"/>
                <a:ext cx="1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05" name="Line 1585"/>
              <p:cNvSpPr>
                <a:spLocks noChangeShapeType="1"/>
              </p:cNvSpPr>
              <p:nvPr/>
            </p:nvSpPr>
            <p:spPr bwMode="auto">
              <a:xfrm>
                <a:off x="7490" y="3723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04" name="Line 1584"/>
              <p:cNvSpPr>
                <a:spLocks noChangeShapeType="1"/>
              </p:cNvSpPr>
              <p:nvPr/>
            </p:nvSpPr>
            <p:spPr bwMode="auto">
              <a:xfrm>
                <a:off x="7526" y="3723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03" name="Line 1583"/>
              <p:cNvSpPr>
                <a:spLocks noChangeShapeType="1"/>
              </p:cNvSpPr>
              <p:nvPr/>
            </p:nvSpPr>
            <p:spPr bwMode="auto">
              <a:xfrm>
                <a:off x="7544" y="3732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02" name="Line 1582"/>
              <p:cNvSpPr>
                <a:spLocks noChangeShapeType="1"/>
              </p:cNvSpPr>
              <p:nvPr/>
            </p:nvSpPr>
            <p:spPr bwMode="auto">
              <a:xfrm flipH="1">
                <a:off x="7526" y="3741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01" name="Line 1581"/>
              <p:cNvSpPr>
                <a:spLocks noChangeShapeType="1"/>
              </p:cNvSpPr>
              <p:nvPr/>
            </p:nvSpPr>
            <p:spPr bwMode="auto">
              <a:xfrm flipH="1">
                <a:off x="7490" y="3750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700" name="Line 1580"/>
              <p:cNvSpPr>
                <a:spLocks noChangeShapeType="1"/>
              </p:cNvSpPr>
              <p:nvPr/>
            </p:nvSpPr>
            <p:spPr bwMode="auto">
              <a:xfrm>
                <a:off x="7499" y="3750"/>
                <a:ext cx="45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99" name="Line 1579"/>
              <p:cNvSpPr>
                <a:spLocks noChangeShapeType="1"/>
              </p:cNvSpPr>
              <p:nvPr/>
            </p:nvSpPr>
            <p:spPr bwMode="auto">
              <a:xfrm>
                <a:off x="7571" y="3768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98" name="Line 1578"/>
              <p:cNvSpPr>
                <a:spLocks noChangeShapeType="1"/>
              </p:cNvSpPr>
              <p:nvPr/>
            </p:nvSpPr>
            <p:spPr bwMode="auto">
              <a:xfrm>
                <a:off x="7589" y="3777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97" name="Line 1577"/>
              <p:cNvSpPr>
                <a:spLocks noChangeShapeType="1"/>
              </p:cNvSpPr>
              <p:nvPr/>
            </p:nvSpPr>
            <p:spPr bwMode="auto">
              <a:xfrm flipV="1">
                <a:off x="7607" y="3768"/>
                <a:ext cx="2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96" name="Line 1576"/>
              <p:cNvSpPr>
                <a:spLocks noChangeShapeType="1"/>
              </p:cNvSpPr>
              <p:nvPr/>
            </p:nvSpPr>
            <p:spPr bwMode="auto">
              <a:xfrm flipV="1">
                <a:off x="7634" y="3741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95" name="Line 1575"/>
              <p:cNvSpPr>
                <a:spLocks noChangeShapeType="1"/>
              </p:cNvSpPr>
              <p:nvPr/>
            </p:nvSpPr>
            <p:spPr bwMode="auto">
              <a:xfrm flipV="1">
                <a:off x="7634" y="3732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94" name="Line 1574"/>
              <p:cNvSpPr>
                <a:spLocks noChangeShapeType="1"/>
              </p:cNvSpPr>
              <p:nvPr/>
            </p:nvSpPr>
            <p:spPr bwMode="auto">
              <a:xfrm flipH="1" flipV="1">
                <a:off x="7607" y="3723"/>
                <a:ext cx="2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93" name="Line 1573"/>
              <p:cNvSpPr>
                <a:spLocks noChangeShapeType="1"/>
              </p:cNvSpPr>
              <p:nvPr/>
            </p:nvSpPr>
            <p:spPr bwMode="auto">
              <a:xfrm flipH="1">
                <a:off x="7589" y="3723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92" name="Line 1572"/>
              <p:cNvSpPr>
                <a:spLocks noChangeShapeType="1"/>
              </p:cNvSpPr>
              <p:nvPr/>
            </p:nvSpPr>
            <p:spPr bwMode="auto">
              <a:xfrm flipH="1">
                <a:off x="7571" y="3723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91" name="Line 1571"/>
              <p:cNvSpPr>
                <a:spLocks noChangeShapeType="1"/>
              </p:cNvSpPr>
              <p:nvPr/>
            </p:nvSpPr>
            <p:spPr bwMode="auto">
              <a:xfrm>
                <a:off x="7571" y="3732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90" name="Line 1570"/>
              <p:cNvSpPr>
                <a:spLocks noChangeShapeType="1"/>
              </p:cNvSpPr>
              <p:nvPr/>
            </p:nvSpPr>
            <p:spPr bwMode="auto">
              <a:xfrm>
                <a:off x="7571" y="3741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89" name="Line 1569"/>
              <p:cNvSpPr>
                <a:spLocks noChangeShapeType="1"/>
              </p:cNvSpPr>
              <p:nvPr/>
            </p:nvSpPr>
            <p:spPr bwMode="auto">
              <a:xfrm>
                <a:off x="7589" y="3750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88" name="Line 1568"/>
              <p:cNvSpPr>
                <a:spLocks noChangeShapeType="1"/>
              </p:cNvSpPr>
              <p:nvPr/>
            </p:nvSpPr>
            <p:spPr bwMode="auto">
              <a:xfrm flipV="1">
                <a:off x="7607" y="3741"/>
                <a:ext cx="2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87" name="Line 1567"/>
              <p:cNvSpPr>
                <a:spLocks noChangeShapeType="1"/>
              </p:cNvSpPr>
              <p:nvPr/>
            </p:nvSpPr>
            <p:spPr bwMode="auto">
              <a:xfrm flipH="1">
                <a:off x="7544" y="3678"/>
                <a:ext cx="10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86" name="Line 1566"/>
              <p:cNvSpPr>
                <a:spLocks noChangeShapeType="1"/>
              </p:cNvSpPr>
              <p:nvPr/>
            </p:nvSpPr>
            <p:spPr bwMode="auto">
              <a:xfrm flipH="1">
                <a:off x="7544" y="3678"/>
                <a:ext cx="10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85" name="Line 1565"/>
              <p:cNvSpPr>
                <a:spLocks noChangeShapeType="1"/>
              </p:cNvSpPr>
              <p:nvPr/>
            </p:nvSpPr>
            <p:spPr bwMode="auto">
              <a:xfrm flipH="1">
                <a:off x="7544" y="3588"/>
                <a:ext cx="10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84" name="Line 1564"/>
              <p:cNvSpPr>
                <a:spLocks noChangeShapeType="1"/>
              </p:cNvSpPr>
              <p:nvPr/>
            </p:nvSpPr>
            <p:spPr bwMode="auto">
              <a:xfrm flipH="1">
                <a:off x="7544" y="3588"/>
                <a:ext cx="10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83" name="Oval 1563"/>
              <p:cNvSpPr>
                <a:spLocks noChangeArrowheads="1"/>
              </p:cNvSpPr>
              <p:nvPr/>
            </p:nvSpPr>
            <p:spPr bwMode="auto">
              <a:xfrm>
                <a:off x="7310" y="3606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82" name="Line 1562"/>
              <p:cNvSpPr>
                <a:spLocks noChangeShapeType="1"/>
              </p:cNvSpPr>
              <p:nvPr/>
            </p:nvSpPr>
            <p:spPr bwMode="auto">
              <a:xfrm flipV="1">
                <a:off x="7526" y="3678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81" name="Line 1561"/>
              <p:cNvSpPr>
                <a:spLocks noChangeShapeType="1"/>
              </p:cNvSpPr>
              <p:nvPr/>
            </p:nvSpPr>
            <p:spPr bwMode="auto">
              <a:xfrm>
                <a:off x="7526" y="3571"/>
                <a:ext cx="18" cy="1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80" name="Line 1560"/>
              <p:cNvSpPr>
                <a:spLocks noChangeShapeType="1"/>
              </p:cNvSpPr>
              <p:nvPr/>
            </p:nvSpPr>
            <p:spPr bwMode="auto">
              <a:xfrm flipV="1">
                <a:off x="7526" y="3678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79" name="Line 1559"/>
              <p:cNvSpPr>
                <a:spLocks noChangeShapeType="1"/>
              </p:cNvSpPr>
              <p:nvPr/>
            </p:nvSpPr>
            <p:spPr bwMode="auto">
              <a:xfrm>
                <a:off x="7526" y="3571"/>
                <a:ext cx="18" cy="1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78" name="Line 1558"/>
              <p:cNvSpPr>
                <a:spLocks noChangeShapeType="1"/>
              </p:cNvSpPr>
              <p:nvPr/>
            </p:nvSpPr>
            <p:spPr bwMode="auto">
              <a:xfrm>
                <a:off x="7481" y="3687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77" name="Line 1557"/>
              <p:cNvSpPr>
                <a:spLocks noChangeShapeType="1"/>
              </p:cNvSpPr>
              <p:nvPr/>
            </p:nvSpPr>
            <p:spPr bwMode="auto">
              <a:xfrm>
                <a:off x="7481" y="3571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76" name="Line 1556"/>
              <p:cNvSpPr>
                <a:spLocks noChangeShapeType="1"/>
              </p:cNvSpPr>
              <p:nvPr/>
            </p:nvSpPr>
            <p:spPr bwMode="auto">
              <a:xfrm>
                <a:off x="7481" y="3687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75" name="Line 1555"/>
              <p:cNvSpPr>
                <a:spLocks noChangeShapeType="1"/>
              </p:cNvSpPr>
              <p:nvPr/>
            </p:nvSpPr>
            <p:spPr bwMode="auto">
              <a:xfrm>
                <a:off x="7481" y="3571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74" name="Line 1554"/>
              <p:cNvSpPr>
                <a:spLocks noChangeShapeType="1"/>
              </p:cNvSpPr>
              <p:nvPr/>
            </p:nvSpPr>
            <p:spPr bwMode="auto">
              <a:xfrm flipH="1">
                <a:off x="7427" y="3633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73" name="Line 1553"/>
              <p:cNvSpPr>
                <a:spLocks noChangeShapeType="1"/>
              </p:cNvSpPr>
              <p:nvPr/>
            </p:nvSpPr>
            <p:spPr bwMode="auto">
              <a:xfrm>
                <a:off x="7472" y="3633"/>
                <a:ext cx="9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72" name="Line 1552"/>
              <p:cNvSpPr>
                <a:spLocks noChangeShapeType="1"/>
              </p:cNvSpPr>
              <p:nvPr/>
            </p:nvSpPr>
            <p:spPr bwMode="auto">
              <a:xfrm>
                <a:off x="7472" y="3633"/>
                <a:ext cx="9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71" name="Line 1551"/>
              <p:cNvSpPr>
                <a:spLocks noChangeShapeType="1"/>
              </p:cNvSpPr>
              <p:nvPr/>
            </p:nvSpPr>
            <p:spPr bwMode="auto">
              <a:xfrm flipV="1">
                <a:off x="7472" y="3571"/>
                <a:ext cx="9" cy="62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70" name="Line 1550"/>
              <p:cNvSpPr>
                <a:spLocks noChangeShapeType="1"/>
              </p:cNvSpPr>
              <p:nvPr/>
            </p:nvSpPr>
            <p:spPr bwMode="auto">
              <a:xfrm flipV="1">
                <a:off x="7472" y="3571"/>
                <a:ext cx="9" cy="62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69" name="Oval 1549"/>
              <p:cNvSpPr>
                <a:spLocks noChangeArrowheads="1"/>
              </p:cNvSpPr>
              <p:nvPr/>
            </p:nvSpPr>
            <p:spPr bwMode="auto">
              <a:xfrm>
                <a:off x="7831" y="3606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68" name="Line 1548"/>
              <p:cNvSpPr>
                <a:spLocks noChangeShapeType="1"/>
              </p:cNvSpPr>
              <p:nvPr/>
            </p:nvSpPr>
            <p:spPr bwMode="auto">
              <a:xfrm flipH="1">
                <a:off x="7670" y="3687"/>
                <a:ext cx="4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67" name="Line 1547"/>
              <p:cNvSpPr>
                <a:spLocks noChangeShapeType="1"/>
              </p:cNvSpPr>
              <p:nvPr/>
            </p:nvSpPr>
            <p:spPr bwMode="auto">
              <a:xfrm flipH="1">
                <a:off x="7670" y="3687"/>
                <a:ext cx="4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66" name="Line 1546"/>
              <p:cNvSpPr>
                <a:spLocks noChangeShapeType="1"/>
              </p:cNvSpPr>
              <p:nvPr/>
            </p:nvSpPr>
            <p:spPr bwMode="auto">
              <a:xfrm flipH="1">
                <a:off x="7670" y="3571"/>
                <a:ext cx="4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65" name="Line 1545"/>
              <p:cNvSpPr>
                <a:spLocks noChangeShapeType="1"/>
              </p:cNvSpPr>
              <p:nvPr/>
            </p:nvSpPr>
            <p:spPr bwMode="auto">
              <a:xfrm flipH="1">
                <a:off x="7670" y="3571"/>
                <a:ext cx="4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64" name="Line 1544"/>
              <p:cNvSpPr>
                <a:spLocks noChangeShapeType="1"/>
              </p:cNvSpPr>
              <p:nvPr/>
            </p:nvSpPr>
            <p:spPr bwMode="auto">
              <a:xfrm flipH="1" flipV="1">
                <a:off x="7652" y="3678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63" name="Line 1543"/>
              <p:cNvSpPr>
                <a:spLocks noChangeShapeType="1"/>
              </p:cNvSpPr>
              <p:nvPr/>
            </p:nvSpPr>
            <p:spPr bwMode="auto">
              <a:xfrm flipH="1" flipV="1">
                <a:off x="7652" y="3678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62" name="Line 1542"/>
              <p:cNvSpPr>
                <a:spLocks noChangeShapeType="1"/>
              </p:cNvSpPr>
              <p:nvPr/>
            </p:nvSpPr>
            <p:spPr bwMode="auto">
              <a:xfrm flipH="1">
                <a:off x="7652" y="3571"/>
                <a:ext cx="18" cy="1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61" name="Line 1541"/>
              <p:cNvSpPr>
                <a:spLocks noChangeShapeType="1"/>
              </p:cNvSpPr>
              <p:nvPr/>
            </p:nvSpPr>
            <p:spPr bwMode="auto">
              <a:xfrm flipH="1">
                <a:off x="7652" y="3571"/>
                <a:ext cx="18" cy="1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60" name="Line 1540"/>
              <p:cNvSpPr>
                <a:spLocks noChangeShapeType="1"/>
              </p:cNvSpPr>
              <p:nvPr/>
            </p:nvSpPr>
            <p:spPr bwMode="auto">
              <a:xfrm flipH="1">
                <a:off x="7714" y="3633"/>
                <a:ext cx="9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59" name="Line 1539"/>
              <p:cNvSpPr>
                <a:spLocks noChangeShapeType="1"/>
              </p:cNvSpPr>
              <p:nvPr/>
            </p:nvSpPr>
            <p:spPr bwMode="auto">
              <a:xfrm flipH="1">
                <a:off x="7714" y="3633"/>
                <a:ext cx="9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58" name="Line 1538"/>
              <p:cNvSpPr>
                <a:spLocks noChangeShapeType="1"/>
              </p:cNvSpPr>
              <p:nvPr/>
            </p:nvSpPr>
            <p:spPr bwMode="auto">
              <a:xfrm flipH="1" flipV="1">
                <a:off x="7714" y="3571"/>
                <a:ext cx="9" cy="62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57" name="Line 1537"/>
              <p:cNvSpPr>
                <a:spLocks noChangeShapeType="1"/>
              </p:cNvSpPr>
              <p:nvPr/>
            </p:nvSpPr>
            <p:spPr bwMode="auto">
              <a:xfrm flipH="1" flipV="1">
                <a:off x="7714" y="3571"/>
                <a:ext cx="9" cy="62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56" name="Line 1536"/>
              <p:cNvSpPr>
                <a:spLocks noChangeShapeType="1"/>
              </p:cNvSpPr>
              <p:nvPr/>
            </p:nvSpPr>
            <p:spPr bwMode="auto">
              <a:xfrm>
                <a:off x="7723" y="3633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55" name="Line 1535"/>
              <p:cNvSpPr>
                <a:spLocks noChangeShapeType="1"/>
              </p:cNvSpPr>
              <p:nvPr/>
            </p:nvSpPr>
            <p:spPr bwMode="auto">
              <a:xfrm flipV="1">
                <a:off x="6959" y="2987"/>
                <a:ext cx="1" cy="557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54" name="Line 1534"/>
              <p:cNvSpPr>
                <a:spLocks noChangeShapeType="1"/>
              </p:cNvSpPr>
              <p:nvPr/>
            </p:nvSpPr>
            <p:spPr bwMode="auto">
              <a:xfrm>
                <a:off x="7040" y="3732"/>
                <a:ext cx="279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53" name="Line 1533"/>
              <p:cNvSpPr>
                <a:spLocks noChangeShapeType="1"/>
              </p:cNvSpPr>
              <p:nvPr/>
            </p:nvSpPr>
            <p:spPr bwMode="auto">
              <a:xfrm>
                <a:off x="7040" y="3732"/>
                <a:ext cx="1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52" name="Line 1532"/>
              <p:cNvSpPr>
                <a:spLocks noChangeShapeType="1"/>
              </p:cNvSpPr>
              <p:nvPr/>
            </p:nvSpPr>
            <p:spPr bwMode="auto">
              <a:xfrm>
                <a:off x="6968" y="3732"/>
                <a:ext cx="72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51" name="Line 1531"/>
              <p:cNvSpPr>
                <a:spLocks noChangeShapeType="1"/>
              </p:cNvSpPr>
              <p:nvPr/>
            </p:nvSpPr>
            <p:spPr bwMode="auto">
              <a:xfrm flipH="1" flipV="1">
                <a:off x="7013" y="3391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50" name="Line 1530"/>
              <p:cNvSpPr>
                <a:spLocks noChangeShapeType="1"/>
              </p:cNvSpPr>
              <p:nvPr/>
            </p:nvSpPr>
            <p:spPr bwMode="auto">
              <a:xfrm flipH="1">
                <a:off x="6995" y="3391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49" name="Line 1529"/>
              <p:cNvSpPr>
                <a:spLocks noChangeShapeType="1"/>
              </p:cNvSpPr>
              <p:nvPr/>
            </p:nvSpPr>
            <p:spPr bwMode="auto">
              <a:xfrm flipH="1">
                <a:off x="6977" y="3391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48" name="Line 1528"/>
              <p:cNvSpPr>
                <a:spLocks noChangeShapeType="1"/>
              </p:cNvSpPr>
              <p:nvPr/>
            </p:nvSpPr>
            <p:spPr bwMode="auto">
              <a:xfrm>
                <a:off x="6977" y="3409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47" name="Line 1527"/>
              <p:cNvSpPr>
                <a:spLocks noChangeShapeType="1"/>
              </p:cNvSpPr>
              <p:nvPr/>
            </p:nvSpPr>
            <p:spPr bwMode="auto">
              <a:xfrm>
                <a:off x="6977" y="3436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46" name="Line 1526"/>
              <p:cNvSpPr>
                <a:spLocks noChangeShapeType="1"/>
              </p:cNvSpPr>
              <p:nvPr/>
            </p:nvSpPr>
            <p:spPr bwMode="auto">
              <a:xfrm>
                <a:off x="6995" y="3445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45" name="Line 1525"/>
              <p:cNvSpPr>
                <a:spLocks noChangeShapeType="1"/>
              </p:cNvSpPr>
              <p:nvPr/>
            </p:nvSpPr>
            <p:spPr bwMode="auto">
              <a:xfrm flipV="1">
                <a:off x="7013" y="3436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44" name="Line 1524"/>
              <p:cNvSpPr>
                <a:spLocks noChangeShapeType="1"/>
              </p:cNvSpPr>
              <p:nvPr/>
            </p:nvSpPr>
            <p:spPr bwMode="auto">
              <a:xfrm flipV="1">
                <a:off x="7031" y="3409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43" name="Line 1523"/>
              <p:cNvSpPr>
                <a:spLocks noChangeShapeType="1"/>
              </p:cNvSpPr>
              <p:nvPr/>
            </p:nvSpPr>
            <p:spPr bwMode="auto">
              <a:xfrm flipH="1" flipV="1">
                <a:off x="6977" y="3391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42" name="Line 1522"/>
              <p:cNvSpPr>
                <a:spLocks noChangeShapeType="1"/>
              </p:cNvSpPr>
              <p:nvPr/>
            </p:nvSpPr>
            <p:spPr bwMode="auto">
              <a:xfrm>
                <a:off x="6923" y="3391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41" name="Line 1521"/>
              <p:cNvSpPr>
                <a:spLocks noChangeShapeType="1"/>
              </p:cNvSpPr>
              <p:nvPr/>
            </p:nvSpPr>
            <p:spPr bwMode="auto">
              <a:xfrm flipH="1">
                <a:off x="6887" y="3418"/>
                <a:ext cx="36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40" name="Line 1520"/>
              <p:cNvSpPr>
                <a:spLocks noChangeShapeType="1"/>
              </p:cNvSpPr>
              <p:nvPr/>
            </p:nvSpPr>
            <p:spPr bwMode="auto">
              <a:xfrm>
                <a:off x="6887" y="3436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39" name="Line 1519"/>
              <p:cNvSpPr>
                <a:spLocks noChangeShapeType="1"/>
              </p:cNvSpPr>
              <p:nvPr/>
            </p:nvSpPr>
            <p:spPr bwMode="auto">
              <a:xfrm>
                <a:off x="6887" y="3445"/>
                <a:ext cx="63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38" name="Line 1518"/>
              <p:cNvSpPr>
                <a:spLocks noChangeShapeType="1"/>
              </p:cNvSpPr>
              <p:nvPr/>
            </p:nvSpPr>
            <p:spPr bwMode="auto">
              <a:xfrm flipV="1">
                <a:off x="6950" y="3436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37" name="Line 1517"/>
              <p:cNvSpPr>
                <a:spLocks noChangeShapeType="1"/>
              </p:cNvSpPr>
              <p:nvPr/>
            </p:nvSpPr>
            <p:spPr bwMode="auto">
              <a:xfrm flipH="1" flipV="1">
                <a:off x="7049" y="349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36" name="Line 1516"/>
              <p:cNvSpPr>
                <a:spLocks noChangeShapeType="1"/>
              </p:cNvSpPr>
              <p:nvPr/>
            </p:nvSpPr>
            <p:spPr bwMode="auto">
              <a:xfrm flipH="1">
                <a:off x="7040" y="349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35" name="Line 1515"/>
              <p:cNvSpPr>
                <a:spLocks noChangeShapeType="1"/>
              </p:cNvSpPr>
              <p:nvPr/>
            </p:nvSpPr>
            <p:spPr bwMode="auto">
              <a:xfrm flipH="1" flipV="1">
                <a:off x="7031" y="349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</p:grpSp>
        <p:grpSp>
          <p:nvGrpSpPr>
            <p:cNvPr id="6433" name="Group 1313"/>
            <p:cNvGrpSpPr>
              <a:grpSpLocks/>
            </p:cNvGrpSpPr>
            <p:nvPr/>
          </p:nvGrpSpPr>
          <p:grpSpPr bwMode="auto">
            <a:xfrm>
              <a:off x="6573" y="2530"/>
              <a:ext cx="908" cy="1624"/>
              <a:chOff x="6573" y="2530"/>
              <a:chExt cx="908" cy="1624"/>
            </a:xfrm>
            <a:grpFill/>
          </p:grpSpPr>
          <p:sp>
            <p:nvSpPr>
              <p:cNvPr id="6633" name="Line 1513"/>
              <p:cNvSpPr>
                <a:spLocks noChangeShapeType="1"/>
              </p:cNvSpPr>
              <p:nvPr/>
            </p:nvSpPr>
            <p:spPr bwMode="auto">
              <a:xfrm flipH="1">
                <a:off x="7022" y="3490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32" name="Line 1512"/>
              <p:cNvSpPr>
                <a:spLocks noChangeShapeType="1"/>
              </p:cNvSpPr>
              <p:nvPr/>
            </p:nvSpPr>
            <p:spPr bwMode="auto">
              <a:xfrm flipH="1" flipV="1">
                <a:off x="7013" y="3481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31" name="Line 1511"/>
              <p:cNvSpPr>
                <a:spLocks noChangeShapeType="1"/>
              </p:cNvSpPr>
              <p:nvPr/>
            </p:nvSpPr>
            <p:spPr bwMode="auto">
              <a:xfrm flipH="1">
                <a:off x="6995" y="3481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30" name="Line 1510"/>
              <p:cNvSpPr>
                <a:spLocks noChangeShapeType="1"/>
              </p:cNvSpPr>
              <p:nvPr/>
            </p:nvSpPr>
            <p:spPr bwMode="auto">
              <a:xfrm flipH="1">
                <a:off x="6986" y="3481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29" name="Line 1509"/>
              <p:cNvSpPr>
                <a:spLocks noChangeShapeType="1"/>
              </p:cNvSpPr>
              <p:nvPr/>
            </p:nvSpPr>
            <p:spPr bwMode="auto">
              <a:xfrm flipH="1" flipV="1">
                <a:off x="6977" y="347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28" name="Line 1508"/>
              <p:cNvSpPr>
                <a:spLocks noChangeShapeType="1"/>
              </p:cNvSpPr>
              <p:nvPr/>
            </p:nvSpPr>
            <p:spPr bwMode="auto">
              <a:xfrm flipH="1">
                <a:off x="6968" y="347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27" name="Line 1507"/>
              <p:cNvSpPr>
                <a:spLocks noChangeShapeType="1"/>
              </p:cNvSpPr>
              <p:nvPr/>
            </p:nvSpPr>
            <p:spPr bwMode="auto">
              <a:xfrm flipH="1">
                <a:off x="6950" y="3472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26" name="Line 1506"/>
              <p:cNvSpPr>
                <a:spLocks noChangeShapeType="1"/>
              </p:cNvSpPr>
              <p:nvPr/>
            </p:nvSpPr>
            <p:spPr bwMode="auto">
              <a:xfrm flipH="1">
                <a:off x="6941" y="347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25" name="Line 1505"/>
              <p:cNvSpPr>
                <a:spLocks noChangeShapeType="1"/>
              </p:cNvSpPr>
              <p:nvPr/>
            </p:nvSpPr>
            <p:spPr bwMode="auto">
              <a:xfrm flipH="1">
                <a:off x="6932" y="347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24" name="Line 1504"/>
              <p:cNvSpPr>
                <a:spLocks noChangeShapeType="1"/>
              </p:cNvSpPr>
              <p:nvPr/>
            </p:nvSpPr>
            <p:spPr bwMode="auto">
              <a:xfrm flipH="1">
                <a:off x="6914" y="3481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23" name="Line 1503"/>
              <p:cNvSpPr>
                <a:spLocks noChangeShapeType="1"/>
              </p:cNvSpPr>
              <p:nvPr/>
            </p:nvSpPr>
            <p:spPr bwMode="auto">
              <a:xfrm flipH="1">
                <a:off x="6905" y="3481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22" name="Line 1502"/>
              <p:cNvSpPr>
                <a:spLocks noChangeShapeType="1"/>
              </p:cNvSpPr>
              <p:nvPr/>
            </p:nvSpPr>
            <p:spPr bwMode="auto">
              <a:xfrm flipH="1">
                <a:off x="6896" y="3481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21" name="Line 1501"/>
              <p:cNvSpPr>
                <a:spLocks noChangeShapeType="1"/>
              </p:cNvSpPr>
              <p:nvPr/>
            </p:nvSpPr>
            <p:spPr bwMode="auto">
              <a:xfrm flipH="1">
                <a:off x="6887" y="3490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20" name="Line 1500"/>
              <p:cNvSpPr>
                <a:spLocks noChangeShapeType="1"/>
              </p:cNvSpPr>
              <p:nvPr/>
            </p:nvSpPr>
            <p:spPr bwMode="auto">
              <a:xfrm flipH="1">
                <a:off x="6878" y="349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19" name="Line 1499"/>
              <p:cNvSpPr>
                <a:spLocks noChangeShapeType="1"/>
              </p:cNvSpPr>
              <p:nvPr/>
            </p:nvSpPr>
            <p:spPr bwMode="auto">
              <a:xfrm flipH="1">
                <a:off x="6869" y="349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18" name="Line 1498"/>
              <p:cNvSpPr>
                <a:spLocks noChangeShapeType="1"/>
              </p:cNvSpPr>
              <p:nvPr/>
            </p:nvSpPr>
            <p:spPr bwMode="auto">
              <a:xfrm flipH="1">
                <a:off x="6860" y="349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17" name="Line 1497"/>
              <p:cNvSpPr>
                <a:spLocks noChangeShapeType="1"/>
              </p:cNvSpPr>
              <p:nvPr/>
            </p:nvSpPr>
            <p:spPr bwMode="auto">
              <a:xfrm flipH="1">
                <a:off x="6851" y="350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16" name="Line 1496"/>
              <p:cNvSpPr>
                <a:spLocks noChangeShapeType="1"/>
              </p:cNvSpPr>
              <p:nvPr/>
            </p:nvSpPr>
            <p:spPr bwMode="auto">
              <a:xfrm flipH="1">
                <a:off x="6842" y="351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15" name="Line 1495"/>
              <p:cNvSpPr>
                <a:spLocks noChangeShapeType="1"/>
              </p:cNvSpPr>
              <p:nvPr/>
            </p:nvSpPr>
            <p:spPr bwMode="auto">
              <a:xfrm flipH="1">
                <a:off x="6833" y="352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14" name="Line 1494"/>
              <p:cNvSpPr>
                <a:spLocks noChangeShapeType="1"/>
              </p:cNvSpPr>
              <p:nvPr/>
            </p:nvSpPr>
            <p:spPr bwMode="auto">
              <a:xfrm flipH="1">
                <a:off x="6824" y="353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13" name="Line 1493"/>
              <p:cNvSpPr>
                <a:spLocks noChangeShapeType="1"/>
              </p:cNvSpPr>
              <p:nvPr/>
            </p:nvSpPr>
            <p:spPr bwMode="auto">
              <a:xfrm flipH="1">
                <a:off x="6815" y="354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12" name="Line 1492"/>
              <p:cNvSpPr>
                <a:spLocks noChangeShapeType="1"/>
              </p:cNvSpPr>
              <p:nvPr/>
            </p:nvSpPr>
            <p:spPr bwMode="auto">
              <a:xfrm>
                <a:off x="6815" y="3553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11" name="Line 1491"/>
              <p:cNvSpPr>
                <a:spLocks noChangeShapeType="1"/>
              </p:cNvSpPr>
              <p:nvPr/>
            </p:nvSpPr>
            <p:spPr bwMode="auto">
              <a:xfrm flipH="1">
                <a:off x="6806" y="356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10" name="Line 1490"/>
              <p:cNvSpPr>
                <a:spLocks noChangeShapeType="1"/>
              </p:cNvSpPr>
              <p:nvPr/>
            </p:nvSpPr>
            <p:spPr bwMode="auto">
              <a:xfrm>
                <a:off x="6806" y="3571"/>
                <a:ext cx="1" cy="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09" name="Line 1489"/>
              <p:cNvSpPr>
                <a:spLocks noChangeShapeType="1"/>
              </p:cNvSpPr>
              <p:nvPr/>
            </p:nvSpPr>
            <p:spPr bwMode="auto">
              <a:xfrm flipH="1">
                <a:off x="6797" y="3579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08" name="Line 1488"/>
              <p:cNvSpPr>
                <a:spLocks noChangeShapeType="1"/>
              </p:cNvSpPr>
              <p:nvPr/>
            </p:nvSpPr>
            <p:spPr bwMode="auto">
              <a:xfrm>
                <a:off x="6797" y="3597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07" name="Line 1487"/>
              <p:cNvSpPr>
                <a:spLocks noChangeShapeType="1"/>
              </p:cNvSpPr>
              <p:nvPr/>
            </p:nvSpPr>
            <p:spPr bwMode="auto">
              <a:xfrm>
                <a:off x="6797" y="3606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06" name="Line 1486"/>
              <p:cNvSpPr>
                <a:spLocks noChangeShapeType="1"/>
              </p:cNvSpPr>
              <p:nvPr/>
            </p:nvSpPr>
            <p:spPr bwMode="auto">
              <a:xfrm>
                <a:off x="6797" y="3615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05" name="Line 1485"/>
              <p:cNvSpPr>
                <a:spLocks noChangeShapeType="1"/>
              </p:cNvSpPr>
              <p:nvPr/>
            </p:nvSpPr>
            <p:spPr bwMode="auto">
              <a:xfrm flipH="1">
                <a:off x="6788" y="3624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04" name="Line 1484"/>
              <p:cNvSpPr>
                <a:spLocks noChangeShapeType="1"/>
              </p:cNvSpPr>
              <p:nvPr/>
            </p:nvSpPr>
            <p:spPr bwMode="auto">
              <a:xfrm>
                <a:off x="6788" y="364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03" name="Line 1483"/>
              <p:cNvSpPr>
                <a:spLocks noChangeShapeType="1"/>
              </p:cNvSpPr>
              <p:nvPr/>
            </p:nvSpPr>
            <p:spPr bwMode="auto">
              <a:xfrm>
                <a:off x="6797" y="3651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02" name="Line 1482"/>
              <p:cNvSpPr>
                <a:spLocks noChangeShapeType="1"/>
              </p:cNvSpPr>
              <p:nvPr/>
            </p:nvSpPr>
            <p:spPr bwMode="auto">
              <a:xfrm>
                <a:off x="6797" y="3660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01" name="Line 1481"/>
              <p:cNvSpPr>
                <a:spLocks noChangeShapeType="1"/>
              </p:cNvSpPr>
              <p:nvPr/>
            </p:nvSpPr>
            <p:spPr bwMode="auto">
              <a:xfrm>
                <a:off x="6797" y="3678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600" name="Line 1480"/>
              <p:cNvSpPr>
                <a:spLocks noChangeShapeType="1"/>
              </p:cNvSpPr>
              <p:nvPr/>
            </p:nvSpPr>
            <p:spPr bwMode="auto">
              <a:xfrm>
                <a:off x="6797" y="368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99" name="Line 1479"/>
              <p:cNvSpPr>
                <a:spLocks noChangeShapeType="1"/>
              </p:cNvSpPr>
              <p:nvPr/>
            </p:nvSpPr>
            <p:spPr bwMode="auto">
              <a:xfrm>
                <a:off x="6806" y="3696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98" name="Line 1478"/>
              <p:cNvSpPr>
                <a:spLocks noChangeShapeType="1"/>
              </p:cNvSpPr>
              <p:nvPr/>
            </p:nvSpPr>
            <p:spPr bwMode="auto">
              <a:xfrm>
                <a:off x="6806" y="370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97" name="Line 1477"/>
              <p:cNvSpPr>
                <a:spLocks noChangeShapeType="1"/>
              </p:cNvSpPr>
              <p:nvPr/>
            </p:nvSpPr>
            <p:spPr bwMode="auto">
              <a:xfrm>
                <a:off x="6815" y="3714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96" name="Line 1476"/>
              <p:cNvSpPr>
                <a:spLocks noChangeShapeType="1"/>
              </p:cNvSpPr>
              <p:nvPr/>
            </p:nvSpPr>
            <p:spPr bwMode="auto">
              <a:xfrm>
                <a:off x="6815" y="373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95" name="Line 1475"/>
              <p:cNvSpPr>
                <a:spLocks noChangeShapeType="1"/>
              </p:cNvSpPr>
              <p:nvPr/>
            </p:nvSpPr>
            <p:spPr bwMode="auto">
              <a:xfrm>
                <a:off x="6824" y="3741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94" name="Line 1474"/>
              <p:cNvSpPr>
                <a:spLocks noChangeShapeType="1"/>
              </p:cNvSpPr>
              <p:nvPr/>
            </p:nvSpPr>
            <p:spPr bwMode="auto">
              <a:xfrm>
                <a:off x="6833" y="375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93" name="Line 1473"/>
              <p:cNvSpPr>
                <a:spLocks noChangeShapeType="1"/>
              </p:cNvSpPr>
              <p:nvPr/>
            </p:nvSpPr>
            <p:spPr bwMode="auto">
              <a:xfrm>
                <a:off x="6842" y="375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92" name="Line 1472"/>
              <p:cNvSpPr>
                <a:spLocks noChangeShapeType="1"/>
              </p:cNvSpPr>
              <p:nvPr/>
            </p:nvSpPr>
            <p:spPr bwMode="auto">
              <a:xfrm>
                <a:off x="6851" y="375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91" name="Line 1471"/>
              <p:cNvSpPr>
                <a:spLocks noChangeShapeType="1"/>
              </p:cNvSpPr>
              <p:nvPr/>
            </p:nvSpPr>
            <p:spPr bwMode="auto">
              <a:xfrm>
                <a:off x="6860" y="376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90" name="Line 1470"/>
              <p:cNvSpPr>
                <a:spLocks noChangeShapeType="1"/>
              </p:cNvSpPr>
              <p:nvPr/>
            </p:nvSpPr>
            <p:spPr bwMode="auto">
              <a:xfrm>
                <a:off x="6869" y="377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89" name="Line 1469"/>
              <p:cNvSpPr>
                <a:spLocks noChangeShapeType="1"/>
              </p:cNvSpPr>
              <p:nvPr/>
            </p:nvSpPr>
            <p:spPr bwMode="auto">
              <a:xfrm>
                <a:off x="6878" y="3786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88" name="Line 1468"/>
              <p:cNvSpPr>
                <a:spLocks noChangeShapeType="1"/>
              </p:cNvSpPr>
              <p:nvPr/>
            </p:nvSpPr>
            <p:spPr bwMode="auto">
              <a:xfrm>
                <a:off x="6887" y="378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87" name="Line 1467"/>
              <p:cNvSpPr>
                <a:spLocks noChangeShapeType="1"/>
              </p:cNvSpPr>
              <p:nvPr/>
            </p:nvSpPr>
            <p:spPr bwMode="auto">
              <a:xfrm>
                <a:off x="6896" y="3795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86" name="Line 1466"/>
              <p:cNvSpPr>
                <a:spLocks noChangeShapeType="1"/>
              </p:cNvSpPr>
              <p:nvPr/>
            </p:nvSpPr>
            <p:spPr bwMode="auto">
              <a:xfrm>
                <a:off x="6905" y="379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85" name="Line 1465"/>
              <p:cNvSpPr>
                <a:spLocks noChangeShapeType="1"/>
              </p:cNvSpPr>
              <p:nvPr/>
            </p:nvSpPr>
            <p:spPr bwMode="auto">
              <a:xfrm>
                <a:off x="6914" y="3804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84" name="Line 1464"/>
              <p:cNvSpPr>
                <a:spLocks noChangeShapeType="1"/>
              </p:cNvSpPr>
              <p:nvPr/>
            </p:nvSpPr>
            <p:spPr bwMode="auto">
              <a:xfrm>
                <a:off x="6932" y="380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83" name="Line 1463"/>
              <p:cNvSpPr>
                <a:spLocks noChangeShapeType="1"/>
              </p:cNvSpPr>
              <p:nvPr/>
            </p:nvSpPr>
            <p:spPr bwMode="auto">
              <a:xfrm>
                <a:off x="6941" y="380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82" name="Line 1462"/>
              <p:cNvSpPr>
                <a:spLocks noChangeShapeType="1"/>
              </p:cNvSpPr>
              <p:nvPr/>
            </p:nvSpPr>
            <p:spPr bwMode="auto">
              <a:xfrm>
                <a:off x="6950" y="3804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81" name="Line 1461"/>
              <p:cNvSpPr>
                <a:spLocks noChangeShapeType="1"/>
              </p:cNvSpPr>
              <p:nvPr/>
            </p:nvSpPr>
            <p:spPr bwMode="auto">
              <a:xfrm>
                <a:off x="6968" y="380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80" name="Line 1460"/>
              <p:cNvSpPr>
                <a:spLocks noChangeShapeType="1"/>
              </p:cNvSpPr>
              <p:nvPr/>
            </p:nvSpPr>
            <p:spPr bwMode="auto">
              <a:xfrm>
                <a:off x="6977" y="380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79" name="Line 1459"/>
              <p:cNvSpPr>
                <a:spLocks noChangeShapeType="1"/>
              </p:cNvSpPr>
              <p:nvPr/>
            </p:nvSpPr>
            <p:spPr bwMode="auto">
              <a:xfrm>
                <a:off x="6986" y="380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78" name="Line 1458"/>
              <p:cNvSpPr>
                <a:spLocks noChangeShapeType="1"/>
              </p:cNvSpPr>
              <p:nvPr/>
            </p:nvSpPr>
            <p:spPr bwMode="auto">
              <a:xfrm flipV="1">
                <a:off x="6995" y="3795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77" name="Line 1457"/>
              <p:cNvSpPr>
                <a:spLocks noChangeShapeType="1"/>
              </p:cNvSpPr>
              <p:nvPr/>
            </p:nvSpPr>
            <p:spPr bwMode="auto">
              <a:xfrm>
                <a:off x="7013" y="3795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76" name="Line 1456"/>
              <p:cNvSpPr>
                <a:spLocks noChangeShapeType="1"/>
              </p:cNvSpPr>
              <p:nvPr/>
            </p:nvSpPr>
            <p:spPr bwMode="auto">
              <a:xfrm flipV="1">
                <a:off x="7022" y="378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75" name="Line 1455"/>
              <p:cNvSpPr>
                <a:spLocks noChangeShapeType="1"/>
              </p:cNvSpPr>
              <p:nvPr/>
            </p:nvSpPr>
            <p:spPr bwMode="auto">
              <a:xfrm>
                <a:off x="7031" y="3786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74" name="Line 1454"/>
              <p:cNvSpPr>
                <a:spLocks noChangeShapeType="1"/>
              </p:cNvSpPr>
              <p:nvPr/>
            </p:nvSpPr>
            <p:spPr bwMode="auto">
              <a:xfrm flipV="1">
                <a:off x="7040" y="377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73" name="Line 1453"/>
              <p:cNvSpPr>
                <a:spLocks noChangeShapeType="1"/>
              </p:cNvSpPr>
              <p:nvPr/>
            </p:nvSpPr>
            <p:spPr bwMode="auto">
              <a:xfrm flipV="1">
                <a:off x="7049" y="376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72" name="Line 1452"/>
              <p:cNvSpPr>
                <a:spLocks noChangeShapeType="1"/>
              </p:cNvSpPr>
              <p:nvPr/>
            </p:nvSpPr>
            <p:spPr bwMode="auto">
              <a:xfrm flipH="1" flipV="1">
                <a:off x="7049" y="349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71" name="Line 1451"/>
              <p:cNvSpPr>
                <a:spLocks noChangeShapeType="1"/>
              </p:cNvSpPr>
              <p:nvPr/>
            </p:nvSpPr>
            <p:spPr bwMode="auto">
              <a:xfrm flipH="1">
                <a:off x="7040" y="349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70" name="Line 1450"/>
              <p:cNvSpPr>
                <a:spLocks noChangeShapeType="1"/>
              </p:cNvSpPr>
              <p:nvPr/>
            </p:nvSpPr>
            <p:spPr bwMode="auto">
              <a:xfrm flipH="1" flipV="1">
                <a:off x="7031" y="349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69" name="Line 1449"/>
              <p:cNvSpPr>
                <a:spLocks noChangeShapeType="1"/>
              </p:cNvSpPr>
              <p:nvPr/>
            </p:nvSpPr>
            <p:spPr bwMode="auto">
              <a:xfrm flipH="1">
                <a:off x="7022" y="3490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68" name="Line 1448"/>
              <p:cNvSpPr>
                <a:spLocks noChangeShapeType="1"/>
              </p:cNvSpPr>
              <p:nvPr/>
            </p:nvSpPr>
            <p:spPr bwMode="auto">
              <a:xfrm flipH="1" flipV="1">
                <a:off x="7013" y="3481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67" name="Line 1447"/>
              <p:cNvSpPr>
                <a:spLocks noChangeShapeType="1"/>
              </p:cNvSpPr>
              <p:nvPr/>
            </p:nvSpPr>
            <p:spPr bwMode="auto">
              <a:xfrm flipH="1">
                <a:off x="6995" y="3481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66" name="Line 1446"/>
              <p:cNvSpPr>
                <a:spLocks noChangeShapeType="1"/>
              </p:cNvSpPr>
              <p:nvPr/>
            </p:nvSpPr>
            <p:spPr bwMode="auto">
              <a:xfrm flipH="1">
                <a:off x="6986" y="3481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65" name="Line 1445"/>
              <p:cNvSpPr>
                <a:spLocks noChangeShapeType="1"/>
              </p:cNvSpPr>
              <p:nvPr/>
            </p:nvSpPr>
            <p:spPr bwMode="auto">
              <a:xfrm flipH="1" flipV="1">
                <a:off x="6977" y="347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64" name="Line 1444"/>
              <p:cNvSpPr>
                <a:spLocks noChangeShapeType="1"/>
              </p:cNvSpPr>
              <p:nvPr/>
            </p:nvSpPr>
            <p:spPr bwMode="auto">
              <a:xfrm flipH="1">
                <a:off x="6968" y="347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63" name="Line 1443"/>
              <p:cNvSpPr>
                <a:spLocks noChangeShapeType="1"/>
              </p:cNvSpPr>
              <p:nvPr/>
            </p:nvSpPr>
            <p:spPr bwMode="auto">
              <a:xfrm flipH="1">
                <a:off x="6950" y="3472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62" name="Line 1442"/>
              <p:cNvSpPr>
                <a:spLocks noChangeShapeType="1"/>
              </p:cNvSpPr>
              <p:nvPr/>
            </p:nvSpPr>
            <p:spPr bwMode="auto">
              <a:xfrm flipH="1">
                <a:off x="6941" y="347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61" name="Line 1441"/>
              <p:cNvSpPr>
                <a:spLocks noChangeShapeType="1"/>
              </p:cNvSpPr>
              <p:nvPr/>
            </p:nvSpPr>
            <p:spPr bwMode="auto">
              <a:xfrm flipH="1">
                <a:off x="6932" y="347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60" name="Line 1440"/>
              <p:cNvSpPr>
                <a:spLocks noChangeShapeType="1"/>
              </p:cNvSpPr>
              <p:nvPr/>
            </p:nvSpPr>
            <p:spPr bwMode="auto">
              <a:xfrm flipH="1">
                <a:off x="6914" y="3481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59" name="Line 1439"/>
              <p:cNvSpPr>
                <a:spLocks noChangeShapeType="1"/>
              </p:cNvSpPr>
              <p:nvPr/>
            </p:nvSpPr>
            <p:spPr bwMode="auto">
              <a:xfrm flipH="1">
                <a:off x="6905" y="3481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58" name="Line 1438"/>
              <p:cNvSpPr>
                <a:spLocks noChangeShapeType="1"/>
              </p:cNvSpPr>
              <p:nvPr/>
            </p:nvSpPr>
            <p:spPr bwMode="auto">
              <a:xfrm flipH="1">
                <a:off x="6896" y="3481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57" name="Line 1437"/>
              <p:cNvSpPr>
                <a:spLocks noChangeShapeType="1"/>
              </p:cNvSpPr>
              <p:nvPr/>
            </p:nvSpPr>
            <p:spPr bwMode="auto">
              <a:xfrm flipH="1">
                <a:off x="6887" y="3490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56" name="Line 1436"/>
              <p:cNvSpPr>
                <a:spLocks noChangeShapeType="1"/>
              </p:cNvSpPr>
              <p:nvPr/>
            </p:nvSpPr>
            <p:spPr bwMode="auto">
              <a:xfrm flipH="1">
                <a:off x="6878" y="349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55" name="Line 1435"/>
              <p:cNvSpPr>
                <a:spLocks noChangeShapeType="1"/>
              </p:cNvSpPr>
              <p:nvPr/>
            </p:nvSpPr>
            <p:spPr bwMode="auto">
              <a:xfrm flipH="1">
                <a:off x="6869" y="349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54" name="Line 1434"/>
              <p:cNvSpPr>
                <a:spLocks noChangeShapeType="1"/>
              </p:cNvSpPr>
              <p:nvPr/>
            </p:nvSpPr>
            <p:spPr bwMode="auto">
              <a:xfrm flipH="1">
                <a:off x="6860" y="349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53" name="Line 1433"/>
              <p:cNvSpPr>
                <a:spLocks noChangeShapeType="1"/>
              </p:cNvSpPr>
              <p:nvPr/>
            </p:nvSpPr>
            <p:spPr bwMode="auto">
              <a:xfrm flipH="1">
                <a:off x="6851" y="350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52" name="Line 1432"/>
              <p:cNvSpPr>
                <a:spLocks noChangeShapeType="1"/>
              </p:cNvSpPr>
              <p:nvPr/>
            </p:nvSpPr>
            <p:spPr bwMode="auto">
              <a:xfrm flipH="1">
                <a:off x="6842" y="351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51" name="Line 1431"/>
              <p:cNvSpPr>
                <a:spLocks noChangeShapeType="1"/>
              </p:cNvSpPr>
              <p:nvPr/>
            </p:nvSpPr>
            <p:spPr bwMode="auto">
              <a:xfrm flipH="1">
                <a:off x="6833" y="352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50" name="Line 1430"/>
              <p:cNvSpPr>
                <a:spLocks noChangeShapeType="1"/>
              </p:cNvSpPr>
              <p:nvPr/>
            </p:nvSpPr>
            <p:spPr bwMode="auto">
              <a:xfrm flipH="1">
                <a:off x="6824" y="353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49" name="Line 1429"/>
              <p:cNvSpPr>
                <a:spLocks noChangeShapeType="1"/>
              </p:cNvSpPr>
              <p:nvPr/>
            </p:nvSpPr>
            <p:spPr bwMode="auto">
              <a:xfrm flipH="1">
                <a:off x="6815" y="354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48" name="Line 1428"/>
              <p:cNvSpPr>
                <a:spLocks noChangeShapeType="1"/>
              </p:cNvSpPr>
              <p:nvPr/>
            </p:nvSpPr>
            <p:spPr bwMode="auto">
              <a:xfrm>
                <a:off x="6815" y="3553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47" name="Line 1427"/>
              <p:cNvSpPr>
                <a:spLocks noChangeShapeType="1"/>
              </p:cNvSpPr>
              <p:nvPr/>
            </p:nvSpPr>
            <p:spPr bwMode="auto">
              <a:xfrm flipH="1">
                <a:off x="6806" y="356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46" name="Line 1426"/>
              <p:cNvSpPr>
                <a:spLocks noChangeShapeType="1"/>
              </p:cNvSpPr>
              <p:nvPr/>
            </p:nvSpPr>
            <p:spPr bwMode="auto">
              <a:xfrm>
                <a:off x="6806" y="3571"/>
                <a:ext cx="1" cy="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45" name="Line 1425"/>
              <p:cNvSpPr>
                <a:spLocks noChangeShapeType="1"/>
              </p:cNvSpPr>
              <p:nvPr/>
            </p:nvSpPr>
            <p:spPr bwMode="auto">
              <a:xfrm flipH="1">
                <a:off x="6797" y="3579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44" name="Line 1424"/>
              <p:cNvSpPr>
                <a:spLocks noChangeShapeType="1"/>
              </p:cNvSpPr>
              <p:nvPr/>
            </p:nvSpPr>
            <p:spPr bwMode="auto">
              <a:xfrm>
                <a:off x="6797" y="3597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43" name="Line 1423"/>
              <p:cNvSpPr>
                <a:spLocks noChangeShapeType="1"/>
              </p:cNvSpPr>
              <p:nvPr/>
            </p:nvSpPr>
            <p:spPr bwMode="auto">
              <a:xfrm>
                <a:off x="6797" y="3606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42" name="Line 1422"/>
              <p:cNvSpPr>
                <a:spLocks noChangeShapeType="1"/>
              </p:cNvSpPr>
              <p:nvPr/>
            </p:nvSpPr>
            <p:spPr bwMode="auto">
              <a:xfrm>
                <a:off x="6797" y="3615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41" name="Line 1421"/>
              <p:cNvSpPr>
                <a:spLocks noChangeShapeType="1"/>
              </p:cNvSpPr>
              <p:nvPr/>
            </p:nvSpPr>
            <p:spPr bwMode="auto">
              <a:xfrm flipH="1">
                <a:off x="6788" y="3624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40" name="Line 1420"/>
              <p:cNvSpPr>
                <a:spLocks noChangeShapeType="1"/>
              </p:cNvSpPr>
              <p:nvPr/>
            </p:nvSpPr>
            <p:spPr bwMode="auto">
              <a:xfrm>
                <a:off x="6788" y="364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39" name="Line 1419"/>
              <p:cNvSpPr>
                <a:spLocks noChangeShapeType="1"/>
              </p:cNvSpPr>
              <p:nvPr/>
            </p:nvSpPr>
            <p:spPr bwMode="auto">
              <a:xfrm>
                <a:off x="6797" y="3651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38" name="Line 1418"/>
              <p:cNvSpPr>
                <a:spLocks noChangeShapeType="1"/>
              </p:cNvSpPr>
              <p:nvPr/>
            </p:nvSpPr>
            <p:spPr bwMode="auto">
              <a:xfrm>
                <a:off x="6797" y="3660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37" name="Line 1417"/>
              <p:cNvSpPr>
                <a:spLocks noChangeShapeType="1"/>
              </p:cNvSpPr>
              <p:nvPr/>
            </p:nvSpPr>
            <p:spPr bwMode="auto">
              <a:xfrm>
                <a:off x="6797" y="3678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36" name="Line 1416"/>
              <p:cNvSpPr>
                <a:spLocks noChangeShapeType="1"/>
              </p:cNvSpPr>
              <p:nvPr/>
            </p:nvSpPr>
            <p:spPr bwMode="auto">
              <a:xfrm>
                <a:off x="6797" y="368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35" name="Line 1415"/>
              <p:cNvSpPr>
                <a:spLocks noChangeShapeType="1"/>
              </p:cNvSpPr>
              <p:nvPr/>
            </p:nvSpPr>
            <p:spPr bwMode="auto">
              <a:xfrm>
                <a:off x="6806" y="3696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34" name="Line 1414"/>
              <p:cNvSpPr>
                <a:spLocks noChangeShapeType="1"/>
              </p:cNvSpPr>
              <p:nvPr/>
            </p:nvSpPr>
            <p:spPr bwMode="auto">
              <a:xfrm>
                <a:off x="6806" y="370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33" name="Line 1413"/>
              <p:cNvSpPr>
                <a:spLocks noChangeShapeType="1"/>
              </p:cNvSpPr>
              <p:nvPr/>
            </p:nvSpPr>
            <p:spPr bwMode="auto">
              <a:xfrm>
                <a:off x="6815" y="3714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32" name="Line 1412"/>
              <p:cNvSpPr>
                <a:spLocks noChangeShapeType="1"/>
              </p:cNvSpPr>
              <p:nvPr/>
            </p:nvSpPr>
            <p:spPr bwMode="auto">
              <a:xfrm>
                <a:off x="6815" y="373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31" name="Line 1411"/>
              <p:cNvSpPr>
                <a:spLocks noChangeShapeType="1"/>
              </p:cNvSpPr>
              <p:nvPr/>
            </p:nvSpPr>
            <p:spPr bwMode="auto">
              <a:xfrm>
                <a:off x="6824" y="3741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30" name="Line 1410"/>
              <p:cNvSpPr>
                <a:spLocks noChangeShapeType="1"/>
              </p:cNvSpPr>
              <p:nvPr/>
            </p:nvSpPr>
            <p:spPr bwMode="auto">
              <a:xfrm>
                <a:off x="6833" y="375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29" name="Line 1409"/>
              <p:cNvSpPr>
                <a:spLocks noChangeShapeType="1"/>
              </p:cNvSpPr>
              <p:nvPr/>
            </p:nvSpPr>
            <p:spPr bwMode="auto">
              <a:xfrm>
                <a:off x="6842" y="375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28" name="Line 1408"/>
              <p:cNvSpPr>
                <a:spLocks noChangeShapeType="1"/>
              </p:cNvSpPr>
              <p:nvPr/>
            </p:nvSpPr>
            <p:spPr bwMode="auto">
              <a:xfrm>
                <a:off x="6851" y="375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27" name="Line 1407"/>
              <p:cNvSpPr>
                <a:spLocks noChangeShapeType="1"/>
              </p:cNvSpPr>
              <p:nvPr/>
            </p:nvSpPr>
            <p:spPr bwMode="auto">
              <a:xfrm>
                <a:off x="6860" y="376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26" name="Line 1406"/>
              <p:cNvSpPr>
                <a:spLocks noChangeShapeType="1"/>
              </p:cNvSpPr>
              <p:nvPr/>
            </p:nvSpPr>
            <p:spPr bwMode="auto">
              <a:xfrm>
                <a:off x="6869" y="377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25" name="Line 1405"/>
              <p:cNvSpPr>
                <a:spLocks noChangeShapeType="1"/>
              </p:cNvSpPr>
              <p:nvPr/>
            </p:nvSpPr>
            <p:spPr bwMode="auto">
              <a:xfrm>
                <a:off x="6878" y="3786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24" name="Line 1404"/>
              <p:cNvSpPr>
                <a:spLocks noChangeShapeType="1"/>
              </p:cNvSpPr>
              <p:nvPr/>
            </p:nvSpPr>
            <p:spPr bwMode="auto">
              <a:xfrm>
                <a:off x="6887" y="378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23" name="Line 1403"/>
              <p:cNvSpPr>
                <a:spLocks noChangeShapeType="1"/>
              </p:cNvSpPr>
              <p:nvPr/>
            </p:nvSpPr>
            <p:spPr bwMode="auto">
              <a:xfrm>
                <a:off x="6896" y="3795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22" name="Line 1402"/>
              <p:cNvSpPr>
                <a:spLocks noChangeShapeType="1"/>
              </p:cNvSpPr>
              <p:nvPr/>
            </p:nvSpPr>
            <p:spPr bwMode="auto">
              <a:xfrm>
                <a:off x="6905" y="379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21" name="Line 1401"/>
              <p:cNvSpPr>
                <a:spLocks noChangeShapeType="1"/>
              </p:cNvSpPr>
              <p:nvPr/>
            </p:nvSpPr>
            <p:spPr bwMode="auto">
              <a:xfrm>
                <a:off x="6914" y="3804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20" name="Line 1400"/>
              <p:cNvSpPr>
                <a:spLocks noChangeShapeType="1"/>
              </p:cNvSpPr>
              <p:nvPr/>
            </p:nvSpPr>
            <p:spPr bwMode="auto">
              <a:xfrm>
                <a:off x="6932" y="380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19" name="Line 1399"/>
              <p:cNvSpPr>
                <a:spLocks noChangeShapeType="1"/>
              </p:cNvSpPr>
              <p:nvPr/>
            </p:nvSpPr>
            <p:spPr bwMode="auto">
              <a:xfrm>
                <a:off x="6941" y="380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18" name="Line 1398"/>
              <p:cNvSpPr>
                <a:spLocks noChangeShapeType="1"/>
              </p:cNvSpPr>
              <p:nvPr/>
            </p:nvSpPr>
            <p:spPr bwMode="auto">
              <a:xfrm>
                <a:off x="6950" y="3804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17" name="Line 1397"/>
              <p:cNvSpPr>
                <a:spLocks noChangeShapeType="1"/>
              </p:cNvSpPr>
              <p:nvPr/>
            </p:nvSpPr>
            <p:spPr bwMode="auto">
              <a:xfrm>
                <a:off x="6968" y="380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16" name="Line 1396"/>
              <p:cNvSpPr>
                <a:spLocks noChangeShapeType="1"/>
              </p:cNvSpPr>
              <p:nvPr/>
            </p:nvSpPr>
            <p:spPr bwMode="auto">
              <a:xfrm>
                <a:off x="6977" y="380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15" name="Line 1395"/>
              <p:cNvSpPr>
                <a:spLocks noChangeShapeType="1"/>
              </p:cNvSpPr>
              <p:nvPr/>
            </p:nvSpPr>
            <p:spPr bwMode="auto">
              <a:xfrm>
                <a:off x="6986" y="380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14" name="Line 1394"/>
              <p:cNvSpPr>
                <a:spLocks noChangeShapeType="1"/>
              </p:cNvSpPr>
              <p:nvPr/>
            </p:nvSpPr>
            <p:spPr bwMode="auto">
              <a:xfrm flipV="1">
                <a:off x="6995" y="3795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13" name="Line 1393"/>
              <p:cNvSpPr>
                <a:spLocks noChangeShapeType="1"/>
              </p:cNvSpPr>
              <p:nvPr/>
            </p:nvSpPr>
            <p:spPr bwMode="auto">
              <a:xfrm>
                <a:off x="7013" y="3795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12" name="Line 1392"/>
              <p:cNvSpPr>
                <a:spLocks noChangeShapeType="1"/>
              </p:cNvSpPr>
              <p:nvPr/>
            </p:nvSpPr>
            <p:spPr bwMode="auto">
              <a:xfrm flipV="1">
                <a:off x="7022" y="378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11" name="Line 1391"/>
              <p:cNvSpPr>
                <a:spLocks noChangeShapeType="1"/>
              </p:cNvSpPr>
              <p:nvPr/>
            </p:nvSpPr>
            <p:spPr bwMode="auto">
              <a:xfrm>
                <a:off x="7031" y="3786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10" name="Line 1390"/>
              <p:cNvSpPr>
                <a:spLocks noChangeShapeType="1"/>
              </p:cNvSpPr>
              <p:nvPr/>
            </p:nvSpPr>
            <p:spPr bwMode="auto">
              <a:xfrm flipV="1">
                <a:off x="7040" y="377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09" name="Line 1389"/>
              <p:cNvSpPr>
                <a:spLocks noChangeShapeType="1"/>
              </p:cNvSpPr>
              <p:nvPr/>
            </p:nvSpPr>
            <p:spPr bwMode="auto">
              <a:xfrm flipV="1">
                <a:off x="7049" y="376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08" name="Oval 1388"/>
              <p:cNvSpPr>
                <a:spLocks noChangeArrowheads="1"/>
              </p:cNvSpPr>
              <p:nvPr/>
            </p:nvSpPr>
            <p:spPr bwMode="auto">
              <a:xfrm>
                <a:off x="6932" y="3696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07" name="Oval 1387"/>
              <p:cNvSpPr>
                <a:spLocks noChangeArrowheads="1"/>
              </p:cNvSpPr>
              <p:nvPr/>
            </p:nvSpPr>
            <p:spPr bwMode="auto">
              <a:xfrm>
                <a:off x="6932" y="3526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06" name="Line 1386"/>
              <p:cNvSpPr>
                <a:spLocks noChangeShapeType="1"/>
              </p:cNvSpPr>
              <p:nvPr/>
            </p:nvSpPr>
            <p:spPr bwMode="auto">
              <a:xfrm flipV="1">
                <a:off x="6734" y="3606"/>
                <a:ext cx="54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05" name="Line 1385"/>
              <p:cNvSpPr>
                <a:spLocks noChangeShapeType="1"/>
              </p:cNvSpPr>
              <p:nvPr/>
            </p:nvSpPr>
            <p:spPr bwMode="auto">
              <a:xfrm flipH="1">
                <a:off x="6734" y="3588"/>
                <a:ext cx="5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04" name="Line 1384"/>
              <p:cNvSpPr>
                <a:spLocks noChangeShapeType="1"/>
              </p:cNvSpPr>
              <p:nvPr/>
            </p:nvSpPr>
            <p:spPr bwMode="auto">
              <a:xfrm flipH="1" flipV="1">
                <a:off x="6734" y="3678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03" name="Line 1383"/>
              <p:cNvSpPr>
                <a:spLocks noChangeShapeType="1"/>
              </p:cNvSpPr>
              <p:nvPr/>
            </p:nvSpPr>
            <p:spPr bwMode="auto">
              <a:xfrm flipH="1">
                <a:off x="6752" y="3696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02" name="Line 1382"/>
              <p:cNvSpPr>
                <a:spLocks noChangeShapeType="1"/>
              </p:cNvSpPr>
              <p:nvPr/>
            </p:nvSpPr>
            <p:spPr bwMode="auto">
              <a:xfrm flipV="1">
                <a:off x="6734" y="3660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01" name="Line 1381"/>
              <p:cNvSpPr>
                <a:spLocks noChangeShapeType="1"/>
              </p:cNvSpPr>
              <p:nvPr/>
            </p:nvSpPr>
            <p:spPr bwMode="auto">
              <a:xfrm flipH="1">
                <a:off x="6770" y="3678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500" name="Line 1380"/>
              <p:cNvSpPr>
                <a:spLocks noChangeShapeType="1"/>
              </p:cNvSpPr>
              <p:nvPr/>
            </p:nvSpPr>
            <p:spPr bwMode="auto">
              <a:xfrm flipV="1">
                <a:off x="6788" y="3588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99" name="Oval 1379"/>
              <p:cNvSpPr>
                <a:spLocks noChangeArrowheads="1"/>
              </p:cNvSpPr>
              <p:nvPr/>
            </p:nvSpPr>
            <p:spPr bwMode="auto">
              <a:xfrm>
                <a:off x="6842" y="3615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98" name="Line 1378"/>
              <p:cNvSpPr>
                <a:spLocks noChangeShapeType="1"/>
              </p:cNvSpPr>
              <p:nvPr/>
            </p:nvSpPr>
            <p:spPr bwMode="auto">
              <a:xfrm>
                <a:off x="7058" y="3508"/>
                <a:ext cx="1" cy="260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97" name="Line 1377"/>
              <p:cNvSpPr>
                <a:spLocks noChangeShapeType="1"/>
              </p:cNvSpPr>
              <p:nvPr/>
            </p:nvSpPr>
            <p:spPr bwMode="auto">
              <a:xfrm>
                <a:off x="7058" y="3508"/>
                <a:ext cx="1" cy="260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96" name="Line 1376"/>
              <p:cNvSpPr>
                <a:spLocks noChangeShapeType="1"/>
              </p:cNvSpPr>
              <p:nvPr/>
            </p:nvSpPr>
            <p:spPr bwMode="auto">
              <a:xfrm>
                <a:off x="7094" y="3678"/>
                <a:ext cx="1" cy="9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95" name="Line 1375"/>
              <p:cNvSpPr>
                <a:spLocks noChangeShapeType="1"/>
              </p:cNvSpPr>
              <p:nvPr/>
            </p:nvSpPr>
            <p:spPr bwMode="auto">
              <a:xfrm flipV="1">
                <a:off x="7094" y="3759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94" name="Line 1374"/>
              <p:cNvSpPr>
                <a:spLocks noChangeShapeType="1"/>
              </p:cNvSpPr>
              <p:nvPr/>
            </p:nvSpPr>
            <p:spPr bwMode="auto">
              <a:xfrm>
                <a:off x="7076" y="3678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93" name="Line 1373"/>
              <p:cNvSpPr>
                <a:spLocks noChangeShapeType="1"/>
              </p:cNvSpPr>
              <p:nvPr/>
            </p:nvSpPr>
            <p:spPr bwMode="auto">
              <a:xfrm flipH="1" flipV="1">
                <a:off x="7076" y="3588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92" name="Line 1372"/>
              <p:cNvSpPr>
                <a:spLocks noChangeShapeType="1"/>
              </p:cNvSpPr>
              <p:nvPr/>
            </p:nvSpPr>
            <p:spPr bwMode="auto">
              <a:xfrm flipV="1">
                <a:off x="7076" y="3553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91" name="Line 1371"/>
              <p:cNvSpPr>
                <a:spLocks noChangeShapeType="1"/>
              </p:cNvSpPr>
              <p:nvPr/>
            </p:nvSpPr>
            <p:spPr bwMode="auto">
              <a:xfrm flipH="1" flipV="1">
                <a:off x="7076" y="3535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90" name="Line 1370"/>
              <p:cNvSpPr>
                <a:spLocks noChangeShapeType="1"/>
              </p:cNvSpPr>
              <p:nvPr/>
            </p:nvSpPr>
            <p:spPr bwMode="auto">
              <a:xfrm flipV="1">
                <a:off x="7076" y="3499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89" name="Line 1369"/>
              <p:cNvSpPr>
                <a:spLocks noChangeShapeType="1"/>
              </p:cNvSpPr>
              <p:nvPr/>
            </p:nvSpPr>
            <p:spPr bwMode="auto">
              <a:xfrm flipV="1">
                <a:off x="7076" y="3571"/>
                <a:ext cx="1" cy="1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88" name="Line 1368"/>
              <p:cNvSpPr>
                <a:spLocks noChangeShapeType="1"/>
              </p:cNvSpPr>
              <p:nvPr/>
            </p:nvSpPr>
            <p:spPr bwMode="auto">
              <a:xfrm flipV="1">
                <a:off x="7076" y="3517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87" name="Line 1367"/>
              <p:cNvSpPr>
                <a:spLocks noChangeShapeType="1"/>
              </p:cNvSpPr>
              <p:nvPr/>
            </p:nvSpPr>
            <p:spPr bwMode="auto">
              <a:xfrm flipH="1">
                <a:off x="7112" y="3588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86" name="Line 1366"/>
              <p:cNvSpPr>
                <a:spLocks noChangeShapeType="1"/>
              </p:cNvSpPr>
              <p:nvPr/>
            </p:nvSpPr>
            <p:spPr bwMode="auto">
              <a:xfrm>
                <a:off x="7112" y="3499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85" name="Line 1365"/>
              <p:cNvSpPr>
                <a:spLocks noChangeShapeType="1"/>
              </p:cNvSpPr>
              <p:nvPr/>
            </p:nvSpPr>
            <p:spPr bwMode="auto">
              <a:xfrm flipH="1">
                <a:off x="7094" y="3606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84" name="Line 1364"/>
              <p:cNvSpPr>
                <a:spLocks noChangeShapeType="1"/>
              </p:cNvSpPr>
              <p:nvPr/>
            </p:nvSpPr>
            <p:spPr bwMode="auto">
              <a:xfrm>
                <a:off x="7094" y="3553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83" name="Line 1363"/>
              <p:cNvSpPr>
                <a:spLocks noChangeShapeType="1"/>
              </p:cNvSpPr>
              <p:nvPr/>
            </p:nvSpPr>
            <p:spPr bwMode="auto">
              <a:xfrm>
                <a:off x="7094" y="3499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82" name="Line 1362"/>
              <p:cNvSpPr>
                <a:spLocks noChangeShapeType="1"/>
              </p:cNvSpPr>
              <p:nvPr/>
            </p:nvSpPr>
            <p:spPr bwMode="auto">
              <a:xfrm>
                <a:off x="6716" y="3633"/>
                <a:ext cx="153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81" name="Line 1361"/>
              <p:cNvSpPr>
                <a:spLocks noChangeShapeType="1"/>
              </p:cNvSpPr>
              <p:nvPr/>
            </p:nvSpPr>
            <p:spPr bwMode="auto">
              <a:xfrm>
                <a:off x="6609" y="3651"/>
                <a:ext cx="89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80" name="Line 1360"/>
              <p:cNvSpPr>
                <a:spLocks noChangeShapeType="1"/>
              </p:cNvSpPr>
              <p:nvPr/>
            </p:nvSpPr>
            <p:spPr bwMode="auto">
              <a:xfrm flipV="1">
                <a:off x="6698" y="3633"/>
                <a:ext cx="18" cy="18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79" name="Line 1359"/>
              <p:cNvSpPr>
                <a:spLocks noChangeShapeType="1"/>
              </p:cNvSpPr>
              <p:nvPr/>
            </p:nvSpPr>
            <p:spPr bwMode="auto">
              <a:xfrm flipV="1">
                <a:off x="7337" y="3633"/>
                <a:ext cx="1" cy="8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78" name="Line 1358"/>
              <p:cNvSpPr>
                <a:spLocks noChangeShapeType="1"/>
              </p:cNvSpPr>
              <p:nvPr/>
            </p:nvSpPr>
            <p:spPr bwMode="auto">
              <a:xfrm flipV="1">
                <a:off x="7319" y="3714"/>
                <a:ext cx="18" cy="18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77" name="Line 1357"/>
              <p:cNvSpPr>
                <a:spLocks noChangeShapeType="1"/>
              </p:cNvSpPr>
              <p:nvPr/>
            </p:nvSpPr>
            <p:spPr bwMode="auto">
              <a:xfrm flipV="1">
                <a:off x="7337" y="4064"/>
                <a:ext cx="1" cy="90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76" name="Line 1356"/>
              <p:cNvSpPr>
                <a:spLocks noChangeShapeType="1"/>
              </p:cNvSpPr>
              <p:nvPr/>
            </p:nvSpPr>
            <p:spPr bwMode="auto">
              <a:xfrm flipV="1">
                <a:off x="7337" y="4046"/>
                <a:ext cx="18" cy="18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75" name="Line 1355"/>
              <p:cNvSpPr>
                <a:spLocks noChangeShapeType="1"/>
              </p:cNvSpPr>
              <p:nvPr/>
            </p:nvSpPr>
            <p:spPr bwMode="auto">
              <a:xfrm flipV="1">
                <a:off x="7220" y="3992"/>
                <a:ext cx="99" cy="108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74" name="Line 1354"/>
              <p:cNvSpPr>
                <a:spLocks noChangeShapeType="1"/>
              </p:cNvSpPr>
              <p:nvPr/>
            </p:nvSpPr>
            <p:spPr bwMode="auto">
              <a:xfrm>
                <a:off x="7022" y="2530"/>
                <a:ext cx="459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73" name="Line 1353"/>
              <p:cNvSpPr>
                <a:spLocks noChangeShapeType="1"/>
              </p:cNvSpPr>
              <p:nvPr/>
            </p:nvSpPr>
            <p:spPr bwMode="auto">
              <a:xfrm>
                <a:off x="6941" y="2799"/>
                <a:ext cx="72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72" name="Line 1352"/>
              <p:cNvSpPr>
                <a:spLocks noChangeShapeType="1"/>
              </p:cNvSpPr>
              <p:nvPr/>
            </p:nvSpPr>
            <p:spPr bwMode="auto">
              <a:xfrm flipV="1">
                <a:off x="7013" y="2548"/>
                <a:ext cx="1" cy="8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71" name="Line 1351"/>
              <p:cNvSpPr>
                <a:spLocks noChangeShapeType="1"/>
              </p:cNvSpPr>
              <p:nvPr/>
            </p:nvSpPr>
            <p:spPr bwMode="auto">
              <a:xfrm flipV="1">
                <a:off x="7013" y="2530"/>
                <a:ext cx="9" cy="18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70" name="Line 1350"/>
              <p:cNvSpPr>
                <a:spLocks noChangeShapeType="1"/>
              </p:cNvSpPr>
              <p:nvPr/>
            </p:nvSpPr>
            <p:spPr bwMode="auto">
              <a:xfrm flipV="1">
                <a:off x="7067" y="2844"/>
                <a:ext cx="81" cy="72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69" name="Line 1349"/>
              <p:cNvSpPr>
                <a:spLocks noChangeShapeType="1"/>
              </p:cNvSpPr>
              <p:nvPr/>
            </p:nvSpPr>
            <p:spPr bwMode="auto">
              <a:xfrm>
                <a:off x="6573" y="2916"/>
                <a:ext cx="494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68" name="Line 1348"/>
              <p:cNvSpPr>
                <a:spLocks noChangeShapeType="1"/>
              </p:cNvSpPr>
              <p:nvPr/>
            </p:nvSpPr>
            <p:spPr bwMode="auto">
              <a:xfrm>
                <a:off x="6932" y="2943"/>
                <a:ext cx="27" cy="1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67" name="Line 1347"/>
              <p:cNvSpPr>
                <a:spLocks noChangeShapeType="1"/>
              </p:cNvSpPr>
              <p:nvPr/>
            </p:nvSpPr>
            <p:spPr bwMode="auto">
              <a:xfrm>
                <a:off x="6959" y="2960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66" name="Line 1346"/>
              <p:cNvSpPr>
                <a:spLocks noChangeShapeType="1"/>
              </p:cNvSpPr>
              <p:nvPr/>
            </p:nvSpPr>
            <p:spPr bwMode="auto">
              <a:xfrm flipV="1">
                <a:off x="6977" y="2943"/>
                <a:ext cx="18" cy="1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65" name="Line 1345"/>
              <p:cNvSpPr>
                <a:spLocks noChangeShapeType="1"/>
              </p:cNvSpPr>
              <p:nvPr/>
            </p:nvSpPr>
            <p:spPr bwMode="auto">
              <a:xfrm flipV="1">
                <a:off x="6995" y="2916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64" name="Line 1344"/>
              <p:cNvSpPr>
                <a:spLocks noChangeShapeType="1"/>
              </p:cNvSpPr>
              <p:nvPr/>
            </p:nvSpPr>
            <p:spPr bwMode="auto">
              <a:xfrm flipH="1" flipV="1">
                <a:off x="6977" y="2907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63" name="Line 1343"/>
              <p:cNvSpPr>
                <a:spLocks noChangeShapeType="1"/>
              </p:cNvSpPr>
              <p:nvPr/>
            </p:nvSpPr>
            <p:spPr bwMode="auto">
              <a:xfrm flipH="1">
                <a:off x="6959" y="2907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62" name="Line 1342"/>
              <p:cNvSpPr>
                <a:spLocks noChangeShapeType="1"/>
              </p:cNvSpPr>
              <p:nvPr/>
            </p:nvSpPr>
            <p:spPr bwMode="auto">
              <a:xfrm flipH="1">
                <a:off x="6932" y="2907"/>
                <a:ext cx="2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61" name="Line 1341"/>
              <p:cNvSpPr>
                <a:spLocks noChangeShapeType="1"/>
              </p:cNvSpPr>
              <p:nvPr/>
            </p:nvSpPr>
            <p:spPr bwMode="auto">
              <a:xfrm>
                <a:off x="6932" y="2916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60" name="Line 1340"/>
              <p:cNvSpPr>
                <a:spLocks noChangeShapeType="1"/>
              </p:cNvSpPr>
              <p:nvPr/>
            </p:nvSpPr>
            <p:spPr bwMode="auto">
              <a:xfrm>
                <a:off x="6977" y="2943"/>
                <a:ext cx="18" cy="1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59" name="Line 1339"/>
              <p:cNvSpPr>
                <a:spLocks noChangeShapeType="1"/>
              </p:cNvSpPr>
              <p:nvPr/>
            </p:nvSpPr>
            <p:spPr bwMode="auto">
              <a:xfrm flipH="1">
                <a:off x="7022" y="2907"/>
                <a:ext cx="63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58" name="Line 1338"/>
              <p:cNvSpPr>
                <a:spLocks noChangeShapeType="1"/>
              </p:cNvSpPr>
              <p:nvPr/>
            </p:nvSpPr>
            <p:spPr bwMode="auto">
              <a:xfrm>
                <a:off x="7022" y="2907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57" name="Line 1337"/>
              <p:cNvSpPr>
                <a:spLocks noChangeShapeType="1"/>
              </p:cNvSpPr>
              <p:nvPr/>
            </p:nvSpPr>
            <p:spPr bwMode="auto">
              <a:xfrm>
                <a:off x="7022" y="2925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56" name="Line 1336"/>
              <p:cNvSpPr>
                <a:spLocks noChangeShapeType="1"/>
              </p:cNvSpPr>
              <p:nvPr/>
            </p:nvSpPr>
            <p:spPr bwMode="auto">
              <a:xfrm>
                <a:off x="7058" y="2925"/>
                <a:ext cx="2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55" name="Line 1335"/>
              <p:cNvSpPr>
                <a:spLocks noChangeShapeType="1"/>
              </p:cNvSpPr>
              <p:nvPr/>
            </p:nvSpPr>
            <p:spPr bwMode="auto">
              <a:xfrm>
                <a:off x="7085" y="2934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54" name="Line 1334"/>
              <p:cNvSpPr>
                <a:spLocks noChangeShapeType="1"/>
              </p:cNvSpPr>
              <p:nvPr/>
            </p:nvSpPr>
            <p:spPr bwMode="auto">
              <a:xfrm flipH="1">
                <a:off x="7058" y="2943"/>
                <a:ext cx="27" cy="1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53" name="Line 1333"/>
              <p:cNvSpPr>
                <a:spLocks noChangeShapeType="1"/>
              </p:cNvSpPr>
              <p:nvPr/>
            </p:nvSpPr>
            <p:spPr bwMode="auto">
              <a:xfrm flipH="1">
                <a:off x="7022" y="2960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52" name="Line 1332"/>
              <p:cNvSpPr>
                <a:spLocks noChangeShapeType="1"/>
              </p:cNvSpPr>
              <p:nvPr/>
            </p:nvSpPr>
            <p:spPr bwMode="auto">
              <a:xfrm>
                <a:off x="6914" y="284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51" name="Line 1331"/>
              <p:cNvSpPr>
                <a:spLocks noChangeShapeType="1"/>
              </p:cNvSpPr>
              <p:nvPr/>
            </p:nvSpPr>
            <p:spPr bwMode="auto">
              <a:xfrm>
                <a:off x="6923" y="285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50" name="Line 1330"/>
              <p:cNvSpPr>
                <a:spLocks noChangeShapeType="1"/>
              </p:cNvSpPr>
              <p:nvPr/>
            </p:nvSpPr>
            <p:spPr bwMode="auto">
              <a:xfrm>
                <a:off x="6932" y="285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49" name="Line 1329"/>
              <p:cNvSpPr>
                <a:spLocks noChangeShapeType="1"/>
              </p:cNvSpPr>
              <p:nvPr/>
            </p:nvSpPr>
            <p:spPr bwMode="auto">
              <a:xfrm>
                <a:off x="6941" y="286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48" name="Line 1328"/>
              <p:cNvSpPr>
                <a:spLocks noChangeShapeType="1"/>
              </p:cNvSpPr>
              <p:nvPr/>
            </p:nvSpPr>
            <p:spPr bwMode="auto">
              <a:xfrm>
                <a:off x="6950" y="286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47" name="Line 1327"/>
              <p:cNvSpPr>
                <a:spLocks noChangeShapeType="1"/>
              </p:cNvSpPr>
              <p:nvPr/>
            </p:nvSpPr>
            <p:spPr bwMode="auto">
              <a:xfrm>
                <a:off x="6959" y="2871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46" name="Line 1326"/>
              <p:cNvSpPr>
                <a:spLocks noChangeShapeType="1"/>
              </p:cNvSpPr>
              <p:nvPr/>
            </p:nvSpPr>
            <p:spPr bwMode="auto">
              <a:xfrm>
                <a:off x="6977" y="2871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45" name="Line 1325"/>
              <p:cNvSpPr>
                <a:spLocks noChangeShapeType="1"/>
              </p:cNvSpPr>
              <p:nvPr/>
            </p:nvSpPr>
            <p:spPr bwMode="auto">
              <a:xfrm>
                <a:off x="6986" y="2871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44" name="Line 1324"/>
              <p:cNvSpPr>
                <a:spLocks noChangeShapeType="1"/>
              </p:cNvSpPr>
              <p:nvPr/>
            </p:nvSpPr>
            <p:spPr bwMode="auto">
              <a:xfrm>
                <a:off x="6995" y="2880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43" name="Line 1323"/>
              <p:cNvSpPr>
                <a:spLocks noChangeShapeType="1"/>
              </p:cNvSpPr>
              <p:nvPr/>
            </p:nvSpPr>
            <p:spPr bwMode="auto">
              <a:xfrm>
                <a:off x="7004" y="2880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42" name="Line 1322"/>
              <p:cNvSpPr>
                <a:spLocks noChangeShapeType="1"/>
              </p:cNvSpPr>
              <p:nvPr/>
            </p:nvSpPr>
            <p:spPr bwMode="auto">
              <a:xfrm>
                <a:off x="7022" y="2880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41" name="Line 1321"/>
              <p:cNvSpPr>
                <a:spLocks noChangeShapeType="1"/>
              </p:cNvSpPr>
              <p:nvPr/>
            </p:nvSpPr>
            <p:spPr bwMode="auto">
              <a:xfrm flipV="1">
                <a:off x="7031" y="2871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40" name="Line 1320"/>
              <p:cNvSpPr>
                <a:spLocks noChangeShapeType="1"/>
              </p:cNvSpPr>
              <p:nvPr/>
            </p:nvSpPr>
            <p:spPr bwMode="auto">
              <a:xfrm>
                <a:off x="7040" y="2871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39" name="Line 1319"/>
              <p:cNvSpPr>
                <a:spLocks noChangeShapeType="1"/>
              </p:cNvSpPr>
              <p:nvPr/>
            </p:nvSpPr>
            <p:spPr bwMode="auto">
              <a:xfrm>
                <a:off x="7049" y="2871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38" name="Line 1318"/>
              <p:cNvSpPr>
                <a:spLocks noChangeShapeType="1"/>
              </p:cNvSpPr>
              <p:nvPr/>
            </p:nvSpPr>
            <p:spPr bwMode="auto">
              <a:xfrm flipV="1">
                <a:off x="7067" y="286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37" name="Line 1317"/>
              <p:cNvSpPr>
                <a:spLocks noChangeShapeType="1"/>
              </p:cNvSpPr>
              <p:nvPr/>
            </p:nvSpPr>
            <p:spPr bwMode="auto">
              <a:xfrm>
                <a:off x="7076" y="286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36" name="Line 1316"/>
              <p:cNvSpPr>
                <a:spLocks noChangeShapeType="1"/>
              </p:cNvSpPr>
              <p:nvPr/>
            </p:nvSpPr>
            <p:spPr bwMode="auto">
              <a:xfrm flipV="1">
                <a:off x="7085" y="285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35" name="Line 1315"/>
              <p:cNvSpPr>
                <a:spLocks noChangeShapeType="1"/>
              </p:cNvSpPr>
              <p:nvPr/>
            </p:nvSpPr>
            <p:spPr bwMode="auto">
              <a:xfrm>
                <a:off x="7094" y="285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34" name="Line 1314"/>
              <p:cNvSpPr>
                <a:spLocks noChangeShapeType="1"/>
              </p:cNvSpPr>
              <p:nvPr/>
            </p:nvSpPr>
            <p:spPr bwMode="auto">
              <a:xfrm flipV="1">
                <a:off x="7103" y="284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</p:grpSp>
        <p:grpSp>
          <p:nvGrpSpPr>
            <p:cNvPr id="6232" name="Group 1112"/>
            <p:cNvGrpSpPr>
              <a:grpSpLocks/>
            </p:cNvGrpSpPr>
            <p:nvPr/>
          </p:nvGrpSpPr>
          <p:grpSpPr bwMode="auto">
            <a:xfrm>
              <a:off x="6707" y="2216"/>
              <a:ext cx="1737" cy="1830"/>
              <a:chOff x="6707" y="2216"/>
              <a:chExt cx="1737" cy="1830"/>
            </a:xfrm>
            <a:grpFill/>
          </p:grpSpPr>
          <p:sp>
            <p:nvSpPr>
              <p:cNvPr id="6432" name="Line 1312"/>
              <p:cNvSpPr>
                <a:spLocks noChangeShapeType="1"/>
              </p:cNvSpPr>
              <p:nvPr/>
            </p:nvSpPr>
            <p:spPr bwMode="auto">
              <a:xfrm flipV="1">
                <a:off x="7112" y="283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31" name="Line 1311"/>
              <p:cNvSpPr>
                <a:spLocks noChangeShapeType="1"/>
              </p:cNvSpPr>
              <p:nvPr/>
            </p:nvSpPr>
            <p:spPr bwMode="auto">
              <a:xfrm flipV="1">
                <a:off x="7121" y="282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30" name="Line 1310"/>
              <p:cNvSpPr>
                <a:spLocks noChangeShapeType="1"/>
              </p:cNvSpPr>
              <p:nvPr/>
            </p:nvSpPr>
            <p:spPr bwMode="auto">
              <a:xfrm flipV="1">
                <a:off x="7130" y="281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29" name="Line 1309"/>
              <p:cNvSpPr>
                <a:spLocks noChangeShapeType="1"/>
              </p:cNvSpPr>
              <p:nvPr/>
            </p:nvSpPr>
            <p:spPr bwMode="auto">
              <a:xfrm flipV="1">
                <a:off x="7139" y="280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28" name="Line 1308"/>
              <p:cNvSpPr>
                <a:spLocks noChangeShapeType="1"/>
              </p:cNvSpPr>
              <p:nvPr/>
            </p:nvSpPr>
            <p:spPr bwMode="auto">
              <a:xfrm flipV="1">
                <a:off x="7148" y="279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27" name="Line 1307"/>
              <p:cNvSpPr>
                <a:spLocks noChangeShapeType="1"/>
              </p:cNvSpPr>
              <p:nvPr/>
            </p:nvSpPr>
            <p:spPr bwMode="auto">
              <a:xfrm flipV="1">
                <a:off x="7157" y="2790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26" name="Line 1306"/>
              <p:cNvSpPr>
                <a:spLocks noChangeShapeType="1"/>
              </p:cNvSpPr>
              <p:nvPr/>
            </p:nvSpPr>
            <p:spPr bwMode="auto">
              <a:xfrm flipV="1">
                <a:off x="7157" y="2781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25" name="Line 1305"/>
              <p:cNvSpPr>
                <a:spLocks noChangeShapeType="1"/>
              </p:cNvSpPr>
              <p:nvPr/>
            </p:nvSpPr>
            <p:spPr bwMode="auto">
              <a:xfrm flipV="1">
                <a:off x="7166" y="2772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24" name="Line 1304"/>
              <p:cNvSpPr>
                <a:spLocks noChangeShapeType="1"/>
              </p:cNvSpPr>
              <p:nvPr/>
            </p:nvSpPr>
            <p:spPr bwMode="auto">
              <a:xfrm flipV="1">
                <a:off x="7166" y="2754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23" name="Line 1303"/>
              <p:cNvSpPr>
                <a:spLocks noChangeShapeType="1"/>
              </p:cNvSpPr>
              <p:nvPr/>
            </p:nvSpPr>
            <p:spPr bwMode="auto">
              <a:xfrm flipV="1">
                <a:off x="7175" y="2745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22" name="Line 1302"/>
              <p:cNvSpPr>
                <a:spLocks noChangeShapeType="1"/>
              </p:cNvSpPr>
              <p:nvPr/>
            </p:nvSpPr>
            <p:spPr bwMode="auto">
              <a:xfrm flipV="1">
                <a:off x="7175" y="2736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21" name="Line 1301"/>
              <p:cNvSpPr>
                <a:spLocks noChangeShapeType="1"/>
              </p:cNvSpPr>
              <p:nvPr/>
            </p:nvSpPr>
            <p:spPr bwMode="auto">
              <a:xfrm flipV="1">
                <a:off x="7175" y="2727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20" name="Line 1300"/>
              <p:cNvSpPr>
                <a:spLocks noChangeShapeType="1"/>
              </p:cNvSpPr>
              <p:nvPr/>
            </p:nvSpPr>
            <p:spPr bwMode="auto">
              <a:xfrm flipV="1">
                <a:off x="7175" y="2709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19" name="Line 1299"/>
              <p:cNvSpPr>
                <a:spLocks noChangeShapeType="1"/>
              </p:cNvSpPr>
              <p:nvPr/>
            </p:nvSpPr>
            <p:spPr bwMode="auto">
              <a:xfrm flipV="1">
                <a:off x="7175" y="2700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18" name="Line 1298"/>
              <p:cNvSpPr>
                <a:spLocks noChangeShapeType="1"/>
              </p:cNvSpPr>
              <p:nvPr/>
            </p:nvSpPr>
            <p:spPr bwMode="auto">
              <a:xfrm flipV="1">
                <a:off x="7175" y="2691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17" name="Line 1297"/>
              <p:cNvSpPr>
                <a:spLocks noChangeShapeType="1"/>
              </p:cNvSpPr>
              <p:nvPr/>
            </p:nvSpPr>
            <p:spPr bwMode="auto">
              <a:xfrm flipV="1">
                <a:off x="7175" y="2673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16" name="Line 1296"/>
              <p:cNvSpPr>
                <a:spLocks noChangeShapeType="1"/>
              </p:cNvSpPr>
              <p:nvPr/>
            </p:nvSpPr>
            <p:spPr bwMode="auto">
              <a:xfrm flipV="1">
                <a:off x="7175" y="2664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15" name="Line 1295"/>
              <p:cNvSpPr>
                <a:spLocks noChangeShapeType="1"/>
              </p:cNvSpPr>
              <p:nvPr/>
            </p:nvSpPr>
            <p:spPr bwMode="auto">
              <a:xfrm flipH="1" flipV="1">
                <a:off x="7166" y="265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14" name="Line 1294"/>
              <p:cNvSpPr>
                <a:spLocks noChangeShapeType="1"/>
              </p:cNvSpPr>
              <p:nvPr/>
            </p:nvSpPr>
            <p:spPr bwMode="auto">
              <a:xfrm flipV="1">
                <a:off x="7166" y="2646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13" name="Line 1293"/>
              <p:cNvSpPr>
                <a:spLocks noChangeShapeType="1"/>
              </p:cNvSpPr>
              <p:nvPr/>
            </p:nvSpPr>
            <p:spPr bwMode="auto">
              <a:xfrm flipH="1" flipV="1">
                <a:off x="7157" y="263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12" name="Line 1292"/>
              <p:cNvSpPr>
                <a:spLocks noChangeShapeType="1"/>
              </p:cNvSpPr>
              <p:nvPr/>
            </p:nvSpPr>
            <p:spPr bwMode="auto">
              <a:xfrm flipV="1">
                <a:off x="7157" y="2629"/>
                <a:ext cx="1" cy="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11" name="Line 1291"/>
              <p:cNvSpPr>
                <a:spLocks noChangeShapeType="1"/>
              </p:cNvSpPr>
              <p:nvPr/>
            </p:nvSpPr>
            <p:spPr bwMode="auto">
              <a:xfrm flipH="1" flipV="1">
                <a:off x="7148" y="2611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10" name="Line 1290"/>
              <p:cNvSpPr>
                <a:spLocks noChangeShapeType="1"/>
              </p:cNvSpPr>
              <p:nvPr/>
            </p:nvSpPr>
            <p:spPr bwMode="auto">
              <a:xfrm flipH="1" flipV="1">
                <a:off x="7139" y="260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09" name="Line 1289"/>
              <p:cNvSpPr>
                <a:spLocks noChangeShapeType="1"/>
              </p:cNvSpPr>
              <p:nvPr/>
            </p:nvSpPr>
            <p:spPr bwMode="auto">
              <a:xfrm flipH="1">
                <a:off x="7130" y="260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08" name="Line 1288"/>
              <p:cNvSpPr>
                <a:spLocks noChangeShapeType="1"/>
              </p:cNvSpPr>
              <p:nvPr/>
            </p:nvSpPr>
            <p:spPr bwMode="auto">
              <a:xfrm flipH="1" flipV="1">
                <a:off x="7121" y="259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07" name="Line 1287"/>
              <p:cNvSpPr>
                <a:spLocks noChangeShapeType="1"/>
              </p:cNvSpPr>
              <p:nvPr/>
            </p:nvSpPr>
            <p:spPr bwMode="auto">
              <a:xfrm flipH="1" flipV="1">
                <a:off x="7112" y="258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06" name="Line 1286"/>
              <p:cNvSpPr>
                <a:spLocks noChangeShapeType="1"/>
              </p:cNvSpPr>
              <p:nvPr/>
            </p:nvSpPr>
            <p:spPr bwMode="auto">
              <a:xfrm flipH="1" flipV="1">
                <a:off x="7103" y="257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05" name="Line 1285"/>
              <p:cNvSpPr>
                <a:spLocks noChangeShapeType="1"/>
              </p:cNvSpPr>
              <p:nvPr/>
            </p:nvSpPr>
            <p:spPr bwMode="auto">
              <a:xfrm flipH="1" flipV="1">
                <a:off x="7094" y="256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04" name="Line 1284"/>
              <p:cNvSpPr>
                <a:spLocks noChangeShapeType="1"/>
              </p:cNvSpPr>
              <p:nvPr/>
            </p:nvSpPr>
            <p:spPr bwMode="auto">
              <a:xfrm flipH="1">
                <a:off x="7085" y="2566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03" name="Line 1283"/>
              <p:cNvSpPr>
                <a:spLocks noChangeShapeType="1"/>
              </p:cNvSpPr>
              <p:nvPr/>
            </p:nvSpPr>
            <p:spPr bwMode="auto">
              <a:xfrm flipH="1" flipV="1">
                <a:off x="7076" y="255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02" name="Line 1282"/>
              <p:cNvSpPr>
                <a:spLocks noChangeShapeType="1"/>
              </p:cNvSpPr>
              <p:nvPr/>
            </p:nvSpPr>
            <p:spPr bwMode="auto">
              <a:xfrm flipH="1">
                <a:off x="7067" y="2557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01" name="Line 1281"/>
              <p:cNvSpPr>
                <a:spLocks noChangeShapeType="1"/>
              </p:cNvSpPr>
              <p:nvPr/>
            </p:nvSpPr>
            <p:spPr bwMode="auto">
              <a:xfrm flipH="1" flipV="1">
                <a:off x="7049" y="2548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400" name="Line 1280"/>
              <p:cNvSpPr>
                <a:spLocks noChangeShapeType="1"/>
              </p:cNvSpPr>
              <p:nvPr/>
            </p:nvSpPr>
            <p:spPr bwMode="auto">
              <a:xfrm flipH="1">
                <a:off x="7040" y="254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99" name="Line 1279"/>
              <p:cNvSpPr>
                <a:spLocks noChangeShapeType="1"/>
              </p:cNvSpPr>
              <p:nvPr/>
            </p:nvSpPr>
            <p:spPr bwMode="auto">
              <a:xfrm flipH="1">
                <a:off x="7031" y="254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98" name="Line 1278"/>
              <p:cNvSpPr>
                <a:spLocks noChangeShapeType="1"/>
              </p:cNvSpPr>
              <p:nvPr/>
            </p:nvSpPr>
            <p:spPr bwMode="auto">
              <a:xfrm flipH="1">
                <a:off x="7022" y="254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97" name="Line 1277"/>
              <p:cNvSpPr>
                <a:spLocks noChangeShapeType="1"/>
              </p:cNvSpPr>
              <p:nvPr/>
            </p:nvSpPr>
            <p:spPr bwMode="auto">
              <a:xfrm flipH="1">
                <a:off x="7004" y="2548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96" name="Line 1276"/>
              <p:cNvSpPr>
                <a:spLocks noChangeShapeType="1"/>
              </p:cNvSpPr>
              <p:nvPr/>
            </p:nvSpPr>
            <p:spPr bwMode="auto">
              <a:xfrm flipH="1">
                <a:off x="6995" y="254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95" name="Line 1275"/>
              <p:cNvSpPr>
                <a:spLocks noChangeShapeType="1"/>
              </p:cNvSpPr>
              <p:nvPr/>
            </p:nvSpPr>
            <p:spPr bwMode="auto">
              <a:xfrm flipH="1">
                <a:off x="6986" y="254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94" name="Line 1274"/>
              <p:cNvSpPr>
                <a:spLocks noChangeShapeType="1"/>
              </p:cNvSpPr>
              <p:nvPr/>
            </p:nvSpPr>
            <p:spPr bwMode="auto">
              <a:xfrm flipH="1">
                <a:off x="6977" y="254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93" name="Line 1273"/>
              <p:cNvSpPr>
                <a:spLocks noChangeShapeType="1"/>
              </p:cNvSpPr>
              <p:nvPr/>
            </p:nvSpPr>
            <p:spPr bwMode="auto">
              <a:xfrm flipH="1">
                <a:off x="6959" y="2548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92" name="Line 1272"/>
              <p:cNvSpPr>
                <a:spLocks noChangeShapeType="1"/>
              </p:cNvSpPr>
              <p:nvPr/>
            </p:nvSpPr>
            <p:spPr bwMode="auto">
              <a:xfrm flipH="1">
                <a:off x="6950" y="2557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91" name="Line 1271"/>
              <p:cNvSpPr>
                <a:spLocks noChangeShapeType="1"/>
              </p:cNvSpPr>
              <p:nvPr/>
            </p:nvSpPr>
            <p:spPr bwMode="auto">
              <a:xfrm flipH="1">
                <a:off x="6941" y="255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90" name="Line 1270"/>
              <p:cNvSpPr>
                <a:spLocks noChangeShapeType="1"/>
              </p:cNvSpPr>
              <p:nvPr/>
            </p:nvSpPr>
            <p:spPr bwMode="auto">
              <a:xfrm flipH="1">
                <a:off x="6932" y="2566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89" name="Line 1269"/>
              <p:cNvSpPr>
                <a:spLocks noChangeShapeType="1"/>
              </p:cNvSpPr>
              <p:nvPr/>
            </p:nvSpPr>
            <p:spPr bwMode="auto">
              <a:xfrm flipH="1">
                <a:off x="6923" y="256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88" name="Line 1268"/>
              <p:cNvSpPr>
                <a:spLocks noChangeShapeType="1"/>
              </p:cNvSpPr>
              <p:nvPr/>
            </p:nvSpPr>
            <p:spPr bwMode="auto">
              <a:xfrm flipH="1">
                <a:off x="6914" y="257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87" name="Line 1267"/>
              <p:cNvSpPr>
                <a:spLocks noChangeShapeType="1"/>
              </p:cNvSpPr>
              <p:nvPr/>
            </p:nvSpPr>
            <p:spPr bwMode="auto">
              <a:xfrm>
                <a:off x="6914" y="284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86" name="Line 1266"/>
              <p:cNvSpPr>
                <a:spLocks noChangeShapeType="1"/>
              </p:cNvSpPr>
              <p:nvPr/>
            </p:nvSpPr>
            <p:spPr bwMode="auto">
              <a:xfrm>
                <a:off x="6923" y="285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85" name="Line 1265"/>
              <p:cNvSpPr>
                <a:spLocks noChangeShapeType="1"/>
              </p:cNvSpPr>
              <p:nvPr/>
            </p:nvSpPr>
            <p:spPr bwMode="auto">
              <a:xfrm>
                <a:off x="6932" y="285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84" name="Line 1264"/>
              <p:cNvSpPr>
                <a:spLocks noChangeShapeType="1"/>
              </p:cNvSpPr>
              <p:nvPr/>
            </p:nvSpPr>
            <p:spPr bwMode="auto">
              <a:xfrm>
                <a:off x="6941" y="286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83" name="Line 1263"/>
              <p:cNvSpPr>
                <a:spLocks noChangeShapeType="1"/>
              </p:cNvSpPr>
              <p:nvPr/>
            </p:nvSpPr>
            <p:spPr bwMode="auto">
              <a:xfrm>
                <a:off x="6950" y="286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82" name="Line 1262"/>
              <p:cNvSpPr>
                <a:spLocks noChangeShapeType="1"/>
              </p:cNvSpPr>
              <p:nvPr/>
            </p:nvSpPr>
            <p:spPr bwMode="auto">
              <a:xfrm>
                <a:off x="6959" y="2871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81" name="Line 1261"/>
              <p:cNvSpPr>
                <a:spLocks noChangeShapeType="1"/>
              </p:cNvSpPr>
              <p:nvPr/>
            </p:nvSpPr>
            <p:spPr bwMode="auto">
              <a:xfrm>
                <a:off x="6977" y="2871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80" name="Line 1260"/>
              <p:cNvSpPr>
                <a:spLocks noChangeShapeType="1"/>
              </p:cNvSpPr>
              <p:nvPr/>
            </p:nvSpPr>
            <p:spPr bwMode="auto">
              <a:xfrm>
                <a:off x="6986" y="2871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79" name="Line 1259"/>
              <p:cNvSpPr>
                <a:spLocks noChangeShapeType="1"/>
              </p:cNvSpPr>
              <p:nvPr/>
            </p:nvSpPr>
            <p:spPr bwMode="auto">
              <a:xfrm>
                <a:off x="6995" y="2880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78" name="Line 1258"/>
              <p:cNvSpPr>
                <a:spLocks noChangeShapeType="1"/>
              </p:cNvSpPr>
              <p:nvPr/>
            </p:nvSpPr>
            <p:spPr bwMode="auto">
              <a:xfrm>
                <a:off x="7004" y="2880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77" name="Line 1257"/>
              <p:cNvSpPr>
                <a:spLocks noChangeShapeType="1"/>
              </p:cNvSpPr>
              <p:nvPr/>
            </p:nvSpPr>
            <p:spPr bwMode="auto">
              <a:xfrm>
                <a:off x="7022" y="2880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76" name="Line 1256"/>
              <p:cNvSpPr>
                <a:spLocks noChangeShapeType="1"/>
              </p:cNvSpPr>
              <p:nvPr/>
            </p:nvSpPr>
            <p:spPr bwMode="auto">
              <a:xfrm flipV="1">
                <a:off x="7031" y="2871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75" name="Line 1255"/>
              <p:cNvSpPr>
                <a:spLocks noChangeShapeType="1"/>
              </p:cNvSpPr>
              <p:nvPr/>
            </p:nvSpPr>
            <p:spPr bwMode="auto">
              <a:xfrm>
                <a:off x="7040" y="2871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74" name="Line 1254"/>
              <p:cNvSpPr>
                <a:spLocks noChangeShapeType="1"/>
              </p:cNvSpPr>
              <p:nvPr/>
            </p:nvSpPr>
            <p:spPr bwMode="auto">
              <a:xfrm>
                <a:off x="7049" y="2871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73" name="Line 1253"/>
              <p:cNvSpPr>
                <a:spLocks noChangeShapeType="1"/>
              </p:cNvSpPr>
              <p:nvPr/>
            </p:nvSpPr>
            <p:spPr bwMode="auto">
              <a:xfrm flipV="1">
                <a:off x="7067" y="286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72" name="Line 1252"/>
              <p:cNvSpPr>
                <a:spLocks noChangeShapeType="1"/>
              </p:cNvSpPr>
              <p:nvPr/>
            </p:nvSpPr>
            <p:spPr bwMode="auto">
              <a:xfrm>
                <a:off x="7076" y="286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71" name="Line 1251"/>
              <p:cNvSpPr>
                <a:spLocks noChangeShapeType="1"/>
              </p:cNvSpPr>
              <p:nvPr/>
            </p:nvSpPr>
            <p:spPr bwMode="auto">
              <a:xfrm flipV="1">
                <a:off x="7085" y="285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70" name="Line 1250"/>
              <p:cNvSpPr>
                <a:spLocks noChangeShapeType="1"/>
              </p:cNvSpPr>
              <p:nvPr/>
            </p:nvSpPr>
            <p:spPr bwMode="auto">
              <a:xfrm>
                <a:off x="7094" y="285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69" name="Line 1249"/>
              <p:cNvSpPr>
                <a:spLocks noChangeShapeType="1"/>
              </p:cNvSpPr>
              <p:nvPr/>
            </p:nvSpPr>
            <p:spPr bwMode="auto">
              <a:xfrm flipV="1">
                <a:off x="7103" y="284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68" name="Line 1248"/>
              <p:cNvSpPr>
                <a:spLocks noChangeShapeType="1"/>
              </p:cNvSpPr>
              <p:nvPr/>
            </p:nvSpPr>
            <p:spPr bwMode="auto">
              <a:xfrm flipV="1">
                <a:off x="7112" y="283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67" name="Line 1247"/>
              <p:cNvSpPr>
                <a:spLocks noChangeShapeType="1"/>
              </p:cNvSpPr>
              <p:nvPr/>
            </p:nvSpPr>
            <p:spPr bwMode="auto">
              <a:xfrm flipV="1">
                <a:off x="7121" y="282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66" name="Line 1246"/>
              <p:cNvSpPr>
                <a:spLocks noChangeShapeType="1"/>
              </p:cNvSpPr>
              <p:nvPr/>
            </p:nvSpPr>
            <p:spPr bwMode="auto">
              <a:xfrm flipV="1">
                <a:off x="7130" y="281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65" name="Line 1245"/>
              <p:cNvSpPr>
                <a:spLocks noChangeShapeType="1"/>
              </p:cNvSpPr>
              <p:nvPr/>
            </p:nvSpPr>
            <p:spPr bwMode="auto">
              <a:xfrm flipV="1">
                <a:off x="7139" y="280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64" name="Line 1244"/>
              <p:cNvSpPr>
                <a:spLocks noChangeShapeType="1"/>
              </p:cNvSpPr>
              <p:nvPr/>
            </p:nvSpPr>
            <p:spPr bwMode="auto">
              <a:xfrm flipV="1">
                <a:off x="7148" y="279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63" name="Line 1243"/>
              <p:cNvSpPr>
                <a:spLocks noChangeShapeType="1"/>
              </p:cNvSpPr>
              <p:nvPr/>
            </p:nvSpPr>
            <p:spPr bwMode="auto">
              <a:xfrm flipV="1">
                <a:off x="7157" y="2790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62" name="Line 1242"/>
              <p:cNvSpPr>
                <a:spLocks noChangeShapeType="1"/>
              </p:cNvSpPr>
              <p:nvPr/>
            </p:nvSpPr>
            <p:spPr bwMode="auto">
              <a:xfrm flipV="1">
                <a:off x="7157" y="2781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61" name="Line 1241"/>
              <p:cNvSpPr>
                <a:spLocks noChangeShapeType="1"/>
              </p:cNvSpPr>
              <p:nvPr/>
            </p:nvSpPr>
            <p:spPr bwMode="auto">
              <a:xfrm flipV="1">
                <a:off x="7166" y="2772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60" name="Line 1240"/>
              <p:cNvSpPr>
                <a:spLocks noChangeShapeType="1"/>
              </p:cNvSpPr>
              <p:nvPr/>
            </p:nvSpPr>
            <p:spPr bwMode="auto">
              <a:xfrm flipV="1">
                <a:off x="7166" y="2754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59" name="Line 1239"/>
              <p:cNvSpPr>
                <a:spLocks noChangeShapeType="1"/>
              </p:cNvSpPr>
              <p:nvPr/>
            </p:nvSpPr>
            <p:spPr bwMode="auto">
              <a:xfrm flipV="1">
                <a:off x="7175" y="2745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58" name="Line 1238"/>
              <p:cNvSpPr>
                <a:spLocks noChangeShapeType="1"/>
              </p:cNvSpPr>
              <p:nvPr/>
            </p:nvSpPr>
            <p:spPr bwMode="auto">
              <a:xfrm flipV="1">
                <a:off x="7175" y="2736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57" name="Line 1237"/>
              <p:cNvSpPr>
                <a:spLocks noChangeShapeType="1"/>
              </p:cNvSpPr>
              <p:nvPr/>
            </p:nvSpPr>
            <p:spPr bwMode="auto">
              <a:xfrm flipV="1">
                <a:off x="7175" y="2727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56" name="Line 1236"/>
              <p:cNvSpPr>
                <a:spLocks noChangeShapeType="1"/>
              </p:cNvSpPr>
              <p:nvPr/>
            </p:nvSpPr>
            <p:spPr bwMode="auto">
              <a:xfrm flipV="1">
                <a:off x="7175" y="2709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55" name="Line 1235"/>
              <p:cNvSpPr>
                <a:spLocks noChangeShapeType="1"/>
              </p:cNvSpPr>
              <p:nvPr/>
            </p:nvSpPr>
            <p:spPr bwMode="auto">
              <a:xfrm flipV="1">
                <a:off x="7175" y="2700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54" name="Line 1234"/>
              <p:cNvSpPr>
                <a:spLocks noChangeShapeType="1"/>
              </p:cNvSpPr>
              <p:nvPr/>
            </p:nvSpPr>
            <p:spPr bwMode="auto">
              <a:xfrm flipV="1">
                <a:off x="7175" y="2691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53" name="Line 1233"/>
              <p:cNvSpPr>
                <a:spLocks noChangeShapeType="1"/>
              </p:cNvSpPr>
              <p:nvPr/>
            </p:nvSpPr>
            <p:spPr bwMode="auto">
              <a:xfrm flipV="1">
                <a:off x="7175" y="2673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52" name="Line 1232"/>
              <p:cNvSpPr>
                <a:spLocks noChangeShapeType="1"/>
              </p:cNvSpPr>
              <p:nvPr/>
            </p:nvSpPr>
            <p:spPr bwMode="auto">
              <a:xfrm flipV="1">
                <a:off x="7175" y="2664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51" name="Line 1231"/>
              <p:cNvSpPr>
                <a:spLocks noChangeShapeType="1"/>
              </p:cNvSpPr>
              <p:nvPr/>
            </p:nvSpPr>
            <p:spPr bwMode="auto">
              <a:xfrm flipH="1" flipV="1">
                <a:off x="7166" y="265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50" name="Line 1230"/>
              <p:cNvSpPr>
                <a:spLocks noChangeShapeType="1"/>
              </p:cNvSpPr>
              <p:nvPr/>
            </p:nvSpPr>
            <p:spPr bwMode="auto">
              <a:xfrm flipV="1">
                <a:off x="7166" y="2646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49" name="Line 1229"/>
              <p:cNvSpPr>
                <a:spLocks noChangeShapeType="1"/>
              </p:cNvSpPr>
              <p:nvPr/>
            </p:nvSpPr>
            <p:spPr bwMode="auto">
              <a:xfrm flipH="1" flipV="1">
                <a:off x="7157" y="263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48" name="Line 1228"/>
              <p:cNvSpPr>
                <a:spLocks noChangeShapeType="1"/>
              </p:cNvSpPr>
              <p:nvPr/>
            </p:nvSpPr>
            <p:spPr bwMode="auto">
              <a:xfrm flipV="1">
                <a:off x="7157" y="2629"/>
                <a:ext cx="1" cy="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47" name="Line 1227"/>
              <p:cNvSpPr>
                <a:spLocks noChangeShapeType="1"/>
              </p:cNvSpPr>
              <p:nvPr/>
            </p:nvSpPr>
            <p:spPr bwMode="auto">
              <a:xfrm flipH="1" flipV="1">
                <a:off x="7148" y="2611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46" name="Line 1226"/>
              <p:cNvSpPr>
                <a:spLocks noChangeShapeType="1"/>
              </p:cNvSpPr>
              <p:nvPr/>
            </p:nvSpPr>
            <p:spPr bwMode="auto">
              <a:xfrm flipH="1" flipV="1">
                <a:off x="7139" y="260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45" name="Line 1225"/>
              <p:cNvSpPr>
                <a:spLocks noChangeShapeType="1"/>
              </p:cNvSpPr>
              <p:nvPr/>
            </p:nvSpPr>
            <p:spPr bwMode="auto">
              <a:xfrm flipH="1">
                <a:off x="7130" y="260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44" name="Line 1224"/>
              <p:cNvSpPr>
                <a:spLocks noChangeShapeType="1"/>
              </p:cNvSpPr>
              <p:nvPr/>
            </p:nvSpPr>
            <p:spPr bwMode="auto">
              <a:xfrm flipH="1" flipV="1">
                <a:off x="7121" y="259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43" name="Line 1223"/>
              <p:cNvSpPr>
                <a:spLocks noChangeShapeType="1"/>
              </p:cNvSpPr>
              <p:nvPr/>
            </p:nvSpPr>
            <p:spPr bwMode="auto">
              <a:xfrm flipH="1" flipV="1">
                <a:off x="7112" y="258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42" name="Line 1222"/>
              <p:cNvSpPr>
                <a:spLocks noChangeShapeType="1"/>
              </p:cNvSpPr>
              <p:nvPr/>
            </p:nvSpPr>
            <p:spPr bwMode="auto">
              <a:xfrm flipH="1" flipV="1">
                <a:off x="7103" y="257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41" name="Line 1221"/>
              <p:cNvSpPr>
                <a:spLocks noChangeShapeType="1"/>
              </p:cNvSpPr>
              <p:nvPr/>
            </p:nvSpPr>
            <p:spPr bwMode="auto">
              <a:xfrm flipH="1" flipV="1">
                <a:off x="7094" y="256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40" name="Line 1220"/>
              <p:cNvSpPr>
                <a:spLocks noChangeShapeType="1"/>
              </p:cNvSpPr>
              <p:nvPr/>
            </p:nvSpPr>
            <p:spPr bwMode="auto">
              <a:xfrm flipH="1">
                <a:off x="7085" y="2566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39" name="Line 1219"/>
              <p:cNvSpPr>
                <a:spLocks noChangeShapeType="1"/>
              </p:cNvSpPr>
              <p:nvPr/>
            </p:nvSpPr>
            <p:spPr bwMode="auto">
              <a:xfrm flipH="1" flipV="1">
                <a:off x="7076" y="255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38" name="Line 1218"/>
              <p:cNvSpPr>
                <a:spLocks noChangeShapeType="1"/>
              </p:cNvSpPr>
              <p:nvPr/>
            </p:nvSpPr>
            <p:spPr bwMode="auto">
              <a:xfrm flipH="1">
                <a:off x="7067" y="2557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37" name="Line 1217"/>
              <p:cNvSpPr>
                <a:spLocks noChangeShapeType="1"/>
              </p:cNvSpPr>
              <p:nvPr/>
            </p:nvSpPr>
            <p:spPr bwMode="auto">
              <a:xfrm flipH="1" flipV="1">
                <a:off x="7049" y="2548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36" name="Line 1216"/>
              <p:cNvSpPr>
                <a:spLocks noChangeShapeType="1"/>
              </p:cNvSpPr>
              <p:nvPr/>
            </p:nvSpPr>
            <p:spPr bwMode="auto">
              <a:xfrm flipH="1">
                <a:off x="7040" y="254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35" name="Line 1215"/>
              <p:cNvSpPr>
                <a:spLocks noChangeShapeType="1"/>
              </p:cNvSpPr>
              <p:nvPr/>
            </p:nvSpPr>
            <p:spPr bwMode="auto">
              <a:xfrm flipH="1">
                <a:off x="7031" y="254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34" name="Line 1214"/>
              <p:cNvSpPr>
                <a:spLocks noChangeShapeType="1"/>
              </p:cNvSpPr>
              <p:nvPr/>
            </p:nvSpPr>
            <p:spPr bwMode="auto">
              <a:xfrm flipH="1">
                <a:off x="7022" y="254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33" name="Line 1213"/>
              <p:cNvSpPr>
                <a:spLocks noChangeShapeType="1"/>
              </p:cNvSpPr>
              <p:nvPr/>
            </p:nvSpPr>
            <p:spPr bwMode="auto">
              <a:xfrm flipH="1">
                <a:off x="7004" y="2548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32" name="Line 1212"/>
              <p:cNvSpPr>
                <a:spLocks noChangeShapeType="1"/>
              </p:cNvSpPr>
              <p:nvPr/>
            </p:nvSpPr>
            <p:spPr bwMode="auto">
              <a:xfrm flipH="1">
                <a:off x="6995" y="254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31" name="Line 1211"/>
              <p:cNvSpPr>
                <a:spLocks noChangeShapeType="1"/>
              </p:cNvSpPr>
              <p:nvPr/>
            </p:nvSpPr>
            <p:spPr bwMode="auto">
              <a:xfrm flipH="1">
                <a:off x="6986" y="254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30" name="Line 1210"/>
              <p:cNvSpPr>
                <a:spLocks noChangeShapeType="1"/>
              </p:cNvSpPr>
              <p:nvPr/>
            </p:nvSpPr>
            <p:spPr bwMode="auto">
              <a:xfrm flipH="1">
                <a:off x="6977" y="254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29" name="Line 1209"/>
              <p:cNvSpPr>
                <a:spLocks noChangeShapeType="1"/>
              </p:cNvSpPr>
              <p:nvPr/>
            </p:nvSpPr>
            <p:spPr bwMode="auto">
              <a:xfrm flipH="1">
                <a:off x="6959" y="2548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28" name="Line 1208"/>
              <p:cNvSpPr>
                <a:spLocks noChangeShapeType="1"/>
              </p:cNvSpPr>
              <p:nvPr/>
            </p:nvSpPr>
            <p:spPr bwMode="auto">
              <a:xfrm flipH="1">
                <a:off x="6950" y="2557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27" name="Line 1207"/>
              <p:cNvSpPr>
                <a:spLocks noChangeShapeType="1"/>
              </p:cNvSpPr>
              <p:nvPr/>
            </p:nvSpPr>
            <p:spPr bwMode="auto">
              <a:xfrm flipH="1">
                <a:off x="6941" y="255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26" name="Line 1206"/>
              <p:cNvSpPr>
                <a:spLocks noChangeShapeType="1"/>
              </p:cNvSpPr>
              <p:nvPr/>
            </p:nvSpPr>
            <p:spPr bwMode="auto">
              <a:xfrm flipH="1">
                <a:off x="6932" y="2566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25" name="Line 1205"/>
              <p:cNvSpPr>
                <a:spLocks noChangeShapeType="1"/>
              </p:cNvSpPr>
              <p:nvPr/>
            </p:nvSpPr>
            <p:spPr bwMode="auto">
              <a:xfrm flipH="1">
                <a:off x="6923" y="256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24" name="Line 1204"/>
              <p:cNvSpPr>
                <a:spLocks noChangeShapeType="1"/>
              </p:cNvSpPr>
              <p:nvPr/>
            </p:nvSpPr>
            <p:spPr bwMode="auto">
              <a:xfrm flipH="1">
                <a:off x="6914" y="257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23" name="Oval 1203"/>
              <p:cNvSpPr>
                <a:spLocks noChangeArrowheads="1"/>
              </p:cNvSpPr>
              <p:nvPr/>
            </p:nvSpPr>
            <p:spPr bwMode="auto">
              <a:xfrm>
                <a:off x="6986" y="2772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22" name="Oval 1202"/>
              <p:cNvSpPr>
                <a:spLocks noChangeArrowheads="1"/>
              </p:cNvSpPr>
              <p:nvPr/>
            </p:nvSpPr>
            <p:spPr bwMode="auto">
              <a:xfrm>
                <a:off x="6986" y="2602"/>
                <a:ext cx="45" cy="44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21" name="Line 1201"/>
              <p:cNvSpPr>
                <a:spLocks noChangeShapeType="1"/>
              </p:cNvSpPr>
              <p:nvPr/>
            </p:nvSpPr>
            <p:spPr bwMode="auto">
              <a:xfrm flipV="1">
                <a:off x="6878" y="2575"/>
                <a:ext cx="1" cy="9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20" name="Line 1200"/>
              <p:cNvSpPr>
                <a:spLocks noChangeShapeType="1"/>
              </p:cNvSpPr>
              <p:nvPr/>
            </p:nvSpPr>
            <p:spPr bwMode="auto">
              <a:xfrm flipV="1">
                <a:off x="6905" y="2584"/>
                <a:ext cx="1" cy="260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19" name="Line 1199"/>
              <p:cNvSpPr>
                <a:spLocks noChangeShapeType="1"/>
              </p:cNvSpPr>
              <p:nvPr/>
            </p:nvSpPr>
            <p:spPr bwMode="auto">
              <a:xfrm flipV="1">
                <a:off x="6905" y="2584"/>
                <a:ext cx="1" cy="260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18" name="Line 1198"/>
              <p:cNvSpPr>
                <a:spLocks noChangeShapeType="1"/>
              </p:cNvSpPr>
              <p:nvPr/>
            </p:nvSpPr>
            <p:spPr bwMode="auto">
              <a:xfrm flipH="1">
                <a:off x="6878" y="2835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17" name="Line 1197"/>
              <p:cNvSpPr>
                <a:spLocks noChangeShapeType="1"/>
              </p:cNvSpPr>
              <p:nvPr/>
            </p:nvSpPr>
            <p:spPr bwMode="auto">
              <a:xfrm flipH="1" flipV="1">
                <a:off x="6842" y="2835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16" name="Line 1196"/>
              <p:cNvSpPr>
                <a:spLocks noChangeShapeType="1"/>
              </p:cNvSpPr>
              <p:nvPr/>
            </p:nvSpPr>
            <p:spPr bwMode="auto">
              <a:xfrm flipH="1">
                <a:off x="6860" y="2853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15" name="Line 1195"/>
              <p:cNvSpPr>
                <a:spLocks noChangeShapeType="1"/>
              </p:cNvSpPr>
              <p:nvPr/>
            </p:nvSpPr>
            <p:spPr bwMode="auto">
              <a:xfrm>
                <a:off x="6896" y="2817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14" name="Line 1194"/>
              <p:cNvSpPr>
                <a:spLocks noChangeShapeType="1"/>
              </p:cNvSpPr>
              <p:nvPr/>
            </p:nvSpPr>
            <p:spPr bwMode="auto">
              <a:xfrm>
                <a:off x="6878" y="2799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13" name="Line 1193"/>
              <p:cNvSpPr>
                <a:spLocks noChangeShapeType="1"/>
              </p:cNvSpPr>
              <p:nvPr/>
            </p:nvSpPr>
            <p:spPr bwMode="auto">
              <a:xfrm flipH="1">
                <a:off x="6878" y="2781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12" name="Line 1192"/>
              <p:cNvSpPr>
                <a:spLocks noChangeShapeType="1"/>
              </p:cNvSpPr>
              <p:nvPr/>
            </p:nvSpPr>
            <p:spPr bwMode="auto">
              <a:xfrm flipH="1">
                <a:off x="6860" y="2799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11" name="Line 1191"/>
              <p:cNvSpPr>
                <a:spLocks noChangeShapeType="1"/>
              </p:cNvSpPr>
              <p:nvPr/>
            </p:nvSpPr>
            <p:spPr bwMode="auto">
              <a:xfrm>
                <a:off x="6896" y="2763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10" name="Line 1190"/>
              <p:cNvSpPr>
                <a:spLocks noChangeShapeType="1"/>
              </p:cNvSpPr>
              <p:nvPr/>
            </p:nvSpPr>
            <p:spPr bwMode="auto">
              <a:xfrm>
                <a:off x="6878" y="2745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09" name="Line 1189"/>
              <p:cNvSpPr>
                <a:spLocks noChangeShapeType="1"/>
              </p:cNvSpPr>
              <p:nvPr/>
            </p:nvSpPr>
            <p:spPr bwMode="auto">
              <a:xfrm flipV="1">
                <a:off x="6842" y="2745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08" name="Line 1188"/>
              <p:cNvSpPr>
                <a:spLocks noChangeShapeType="1"/>
              </p:cNvSpPr>
              <p:nvPr/>
            </p:nvSpPr>
            <p:spPr bwMode="auto">
              <a:xfrm>
                <a:off x="6860" y="2745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07" name="Line 1187"/>
              <p:cNvSpPr>
                <a:spLocks noChangeShapeType="1"/>
              </p:cNvSpPr>
              <p:nvPr/>
            </p:nvSpPr>
            <p:spPr bwMode="auto">
              <a:xfrm flipH="1">
                <a:off x="6860" y="2673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06" name="Line 1186"/>
              <p:cNvSpPr>
                <a:spLocks noChangeShapeType="1"/>
              </p:cNvSpPr>
              <p:nvPr/>
            </p:nvSpPr>
            <p:spPr bwMode="auto">
              <a:xfrm flipH="1">
                <a:off x="6860" y="2575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05" name="Line 1185"/>
              <p:cNvSpPr>
                <a:spLocks noChangeShapeType="1"/>
              </p:cNvSpPr>
              <p:nvPr/>
            </p:nvSpPr>
            <p:spPr bwMode="auto">
              <a:xfrm>
                <a:off x="7184" y="2745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04" name="Line 1184"/>
              <p:cNvSpPr>
                <a:spLocks noChangeShapeType="1"/>
              </p:cNvSpPr>
              <p:nvPr/>
            </p:nvSpPr>
            <p:spPr bwMode="auto">
              <a:xfrm>
                <a:off x="7184" y="2763"/>
                <a:ext cx="5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03" name="Line 1183"/>
              <p:cNvSpPr>
                <a:spLocks noChangeShapeType="1"/>
              </p:cNvSpPr>
              <p:nvPr/>
            </p:nvSpPr>
            <p:spPr bwMode="auto">
              <a:xfrm flipH="1">
                <a:off x="7184" y="2691"/>
                <a:ext cx="54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02" name="Line 1182"/>
              <p:cNvSpPr>
                <a:spLocks noChangeShapeType="1"/>
              </p:cNvSpPr>
              <p:nvPr/>
            </p:nvSpPr>
            <p:spPr bwMode="auto">
              <a:xfrm>
                <a:off x="7238" y="2673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01" name="Line 1181"/>
              <p:cNvSpPr>
                <a:spLocks noChangeShapeType="1"/>
              </p:cNvSpPr>
              <p:nvPr/>
            </p:nvSpPr>
            <p:spPr bwMode="auto">
              <a:xfrm>
                <a:off x="7220" y="2664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300" name="Line 1180"/>
              <p:cNvSpPr>
                <a:spLocks noChangeShapeType="1"/>
              </p:cNvSpPr>
              <p:nvPr/>
            </p:nvSpPr>
            <p:spPr bwMode="auto">
              <a:xfrm>
                <a:off x="7202" y="2664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99" name="Line 1179"/>
              <p:cNvSpPr>
                <a:spLocks noChangeShapeType="1"/>
              </p:cNvSpPr>
              <p:nvPr/>
            </p:nvSpPr>
            <p:spPr bwMode="auto">
              <a:xfrm flipV="1">
                <a:off x="7184" y="2664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98" name="Oval 1178"/>
              <p:cNvSpPr>
                <a:spLocks noChangeArrowheads="1"/>
              </p:cNvSpPr>
              <p:nvPr/>
            </p:nvSpPr>
            <p:spPr bwMode="auto">
              <a:xfrm>
                <a:off x="7076" y="2682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97" name="Line 1177"/>
              <p:cNvSpPr>
                <a:spLocks noChangeShapeType="1"/>
              </p:cNvSpPr>
              <p:nvPr/>
            </p:nvSpPr>
            <p:spPr bwMode="auto">
              <a:xfrm flipV="1">
                <a:off x="6869" y="2216"/>
                <a:ext cx="378" cy="368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96" name="Line 1176"/>
              <p:cNvSpPr>
                <a:spLocks noChangeShapeType="1"/>
              </p:cNvSpPr>
              <p:nvPr/>
            </p:nvSpPr>
            <p:spPr bwMode="auto">
              <a:xfrm>
                <a:off x="6707" y="2736"/>
                <a:ext cx="252" cy="25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95" name="Line 1175"/>
              <p:cNvSpPr>
                <a:spLocks noChangeShapeType="1"/>
              </p:cNvSpPr>
              <p:nvPr/>
            </p:nvSpPr>
            <p:spPr bwMode="auto">
              <a:xfrm flipV="1">
                <a:off x="6869" y="2584"/>
                <a:ext cx="1" cy="152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94" name="Line 1174"/>
              <p:cNvSpPr>
                <a:spLocks noChangeShapeType="1"/>
              </p:cNvSpPr>
              <p:nvPr/>
            </p:nvSpPr>
            <p:spPr bwMode="auto">
              <a:xfrm>
                <a:off x="6869" y="2736"/>
                <a:ext cx="72" cy="63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93" name="Line 1173"/>
              <p:cNvSpPr>
                <a:spLocks noChangeShapeType="1"/>
              </p:cNvSpPr>
              <p:nvPr/>
            </p:nvSpPr>
            <p:spPr bwMode="auto">
              <a:xfrm>
                <a:off x="7112" y="2736"/>
                <a:ext cx="36" cy="36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92" name="Line 1172"/>
              <p:cNvSpPr>
                <a:spLocks noChangeShapeType="1"/>
              </p:cNvSpPr>
              <p:nvPr/>
            </p:nvSpPr>
            <p:spPr bwMode="auto">
              <a:xfrm flipV="1">
                <a:off x="7148" y="2772"/>
                <a:ext cx="1" cy="72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91" name="Line 1171"/>
              <p:cNvSpPr>
                <a:spLocks noChangeShapeType="1"/>
              </p:cNvSpPr>
              <p:nvPr/>
            </p:nvSpPr>
            <p:spPr bwMode="auto">
              <a:xfrm flipV="1">
                <a:off x="7957" y="3732"/>
                <a:ext cx="315" cy="314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90" name="Line 1170"/>
              <p:cNvSpPr>
                <a:spLocks noChangeShapeType="1"/>
              </p:cNvSpPr>
              <p:nvPr/>
            </p:nvSpPr>
            <p:spPr bwMode="auto">
              <a:xfrm>
                <a:off x="8155" y="3624"/>
                <a:ext cx="45" cy="45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89" name="Line 1169"/>
              <p:cNvSpPr>
                <a:spLocks noChangeShapeType="1"/>
              </p:cNvSpPr>
              <p:nvPr/>
            </p:nvSpPr>
            <p:spPr bwMode="auto">
              <a:xfrm flipV="1">
                <a:off x="8155" y="3427"/>
                <a:ext cx="1" cy="197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88" name="Line 1168"/>
              <p:cNvSpPr>
                <a:spLocks noChangeShapeType="1"/>
              </p:cNvSpPr>
              <p:nvPr/>
            </p:nvSpPr>
            <p:spPr bwMode="auto">
              <a:xfrm>
                <a:off x="8200" y="3813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87" name="Line 1167"/>
              <p:cNvSpPr>
                <a:spLocks noChangeShapeType="1"/>
              </p:cNvSpPr>
              <p:nvPr/>
            </p:nvSpPr>
            <p:spPr bwMode="auto">
              <a:xfrm>
                <a:off x="8218" y="3822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86" name="Line 1166"/>
              <p:cNvSpPr>
                <a:spLocks noChangeShapeType="1"/>
              </p:cNvSpPr>
              <p:nvPr/>
            </p:nvSpPr>
            <p:spPr bwMode="auto">
              <a:xfrm flipV="1">
                <a:off x="8236" y="3813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85" name="Line 1165"/>
              <p:cNvSpPr>
                <a:spLocks noChangeShapeType="1"/>
              </p:cNvSpPr>
              <p:nvPr/>
            </p:nvSpPr>
            <p:spPr bwMode="auto">
              <a:xfrm flipV="1">
                <a:off x="8254" y="3777"/>
                <a:ext cx="1" cy="3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84" name="Line 1164"/>
              <p:cNvSpPr>
                <a:spLocks noChangeShapeType="1"/>
              </p:cNvSpPr>
              <p:nvPr/>
            </p:nvSpPr>
            <p:spPr bwMode="auto">
              <a:xfrm flipH="1" flipV="1">
                <a:off x="8236" y="3768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83" name="Line 1163"/>
              <p:cNvSpPr>
                <a:spLocks noChangeShapeType="1"/>
              </p:cNvSpPr>
              <p:nvPr/>
            </p:nvSpPr>
            <p:spPr bwMode="auto">
              <a:xfrm flipH="1">
                <a:off x="8218" y="3768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82" name="Line 1162"/>
              <p:cNvSpPr>
                <a:spLocks noChangeShapeType="1"/>
              </p:cNvSpPr>
              <p:nvPr/>
            </p:nvSpPr>
            <p:spPr bwMode="auto">
              <a:xfrm flipH="1">
                <a:off x="8200" y="3768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81" name="Line 1161"/>
              <p:cNvSpPr>
                <a:spLocks noChangeShapeType="1"/>
              </p:cNvSpPr>
              <p:nvPr/>
            </p:nvSpPr>
            <p:spPr bwMode="auto">
              <a:xfrm>
                <a:off x="8200" y="3777"/>
                <a:ext cx="1" cy="3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80" name="Line 1160"/>
              <p:cNvSpPr>
                <a:spLocks noChangeShapeType="1"/>
              </p:cNvSpPr>
              <p:nvPr/>
            </p:nvSpPr>
            <p:spPr bwMode="auto">
              <a:xfrm>
                <a:off x="8236" y="3813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79" name="Line 1159"/>
              <p:cNvSpPr>
                <a:spLocks noChangeShapeType="1"/>
              </p:cNvSpPr>
              <p:nvPr/>
            </p:nvSpPr>
            <p:spPr bwMode="auto">
              <a:xfrm>
                <a:off x="8290" y="3813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78" name="Line 1158"/>
              <p:cNvSpPr>
                <a:spLocks noChangeShapeType="1"/>
              </p:cNvSpPr>
              <p:nvPr/>
            </p:nvSpPr>
            <p:spPr bwMode="auto">
              <a:xfrm>
                <a:off x="8308" y="3822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77" name="Line 1157"/>
              <p:cNvSpPr>
                <a:spLocks noChangeShapeType="1"/>
              </p:cNvSpPr>
              <p:nvPr/>
            </p:nvSpPr>
            <p:spPr bwMode="auto">
              <a:xfrm flipV="1">
                <a:off x="8326" y="3813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76" name="Line 1156"/>
              <p:cNvSpPr>
                <a:spLocks noChangeShapeType="1"/>
              </p:cNvSpPr>
              <p:nvPr/>
            </p:nvSpPr>
            <p:spPr bwMode="auto">
              <a:xfrm flipV="1">
                <a:off x="8344" y="3786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75" name="Line 1155"/>
              <p:cNvSpPr>
                <a:spLocks noChangeShapeType="1"/>
              </p:cNvSpPr>
              <p:nvPr/>
            </p:nvSpPr>
            <p:spPr bwMode="auto">
              <a:xfrm flipV="1">
                <a:off x="8344" y="3777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74" name="Line 1154"/>
              <p:cNvSpPr>
                <a:spLocks noChangeShapeType="1"/>
              </p:cNvSpPr>
              <p:nvPr/>
            </p:nvSpPr>
            <p:spPr bwMode="auto">
              <a:xfrm flipH="1" flipV="1">
                <a:off x="8326" y="3768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73" name="Line 1153"/>
              <p:cNvSpPr>
                <a:spLocks noChangeShapeType="1"/>
              </p:cNvSpPr>
              <p:nvPr/>
            </p:nvSpPr>
            <p:spPr bwMode="auto">
              <a:xfrm flipH="1">
                <a:off x="8308" y="3768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72" name="Line 1152"/>
              <p:cNvSpPr>
                <a:spLocks noChangeShapeType="1"/>
              </p:cNvSpPr>
              <p:nvPr/>
            </p:nvSpPr>
            <p:spPr bwMode="auto">
              <a:xfrm flipH="1">
                <a:off x="8290" y="3768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71" name="Line 1151"/>
              <p:cNvSpPr>
                <a:spLocks noChangeShapeType="1"/>
              </p:cNvSpPr>
              <p:nvPr/>
            </p:nvSpPr>
            <p:spPr bwMode="auto">
              <a:xfrm>
                <a:off x="8290" y="3777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70" name="Line 1150"/>
              <p:cNvSpPr>
                <a:spLocks noChangeShapeType="1"/>
              </p:cNvSpPr>
              <p:nvPr/>
            </p:nvSpPr>
            <p:spPr bwMode="auto">
              <a:xfrm>
                <a:off x="8290" y="3786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69" name="Line 1149"/>
              <p:cNvSpPr>
                <a:spLocks noChangeShapeType="1"/>
              </p:cNvSpPr>
              <p:nvPr/>
            </p:nvSpPr>
            <p:spPr bwMode="auto">
              <a:xfrm>
                <a:off x="8308" y="3804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68" name="Line 1148"/>
              <p:cNvSpPr>
                <a:spLocks noChangeShapeType="1"/>
              </p:cNvSpPr>
              <p:nvPr/>
            </p:nvSpPr>
            <p:spPr bwMode="auto">
              <a:xfrm flipV="1">
                <a:off x="8326" y="3786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67" name="Line 1147"/>
              <p:cNvSpPr>
                <a:spLocks noChangeShapeType="1"/>
              </p:cNvSpPr>
              <p:nvPr/>
            </p:nvSpPr>
            <p:spPr bwMode="auto">
              <a:xfrm flipH="1" flipV="1">
                <a:off x="8101" y="3696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66" name="Line 1146"/>
              <p:cNvSpPr>
                <a:spLocks noChangeShapeType="1"/>
              </p:cNvSpPr>
              <p:nvPr/>
            </p:nvSpPr>
            <p:spPr bwMode="auto">
              <a:xfrm flipV="1">
                <a:off x="8101" y="3606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65" name="Line 1145"/>
              <p:cNvSpPr>
                <a:spLocks noChangeShapeType="1"/>
              </p:cNvSpPr>
              <p:nvPr/>
            </p:nvSpPr>
            <p:spPr bwMode="auto">
              <a:xfrm>
                <a:off x="8173" y="370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64" name="Line 1144"/>
              <p:cNvSpPr>
                <a:spLocks noChangeShapeType="1"/>
              </p:cNvSpPr>
              <p:nvPr/>
            </p:nvSpPr>
            <p:spPr bwMode="auto">
              <a:xfrm>
                <a:off x="8182" y="371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63" name="Line 1143"/>
              <p:cNvSpPr>
                <a:spLocks noChangeShapeType="1"/>
              </p:cNvSpPr>
              <p:nvPr/>
            </p:nvSpPr>
            <p:spPr bwMode="auto">
              <a:xfrm>
                <a:off x="8191" y="372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62" name="Line 1142"/>
              <p:cNvSpPr>
                <a:spLocks noChangeShapeType="1"/>
              </p:cNvSpPr>
              <p:nvPr/>
            </p:nvSpPr>
            <p:spPr bwMode="auto">
              <a:xfrm>
                <a:off x="8200" y="3723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61" name="Line 1141"/>
              <p:cNvSpPr>
                <a:spLocks noChangeShapeType="1"/>
              </p:cNvSpPr>
              <p:nvPr/>
            </p:nvSpPr>
            <p:spPr bwMode="auto">
              <a:xfrm>
                <a:off x="8218" y="373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60" name="Line 1140"/>
              <p:cNvSpPr>
                <a:spLocks noChangeShapeType="1"/>
              </p:cNvSpPr>
              <p:nvPr/>
            </p:nvSpPr>
            <p:spPr bwMode="auto">
              <a:xfrm>
                <a:off x="8227" y="373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59" name="Line 1139"/>
              <p:cNvSpPr>
                <a:spLocks noChangeShapeType="1"/>
              </p:cNvSpPr>
              <p:nvPr/>
            </p:nvSpPr>
            <p:spPr bwMode="auto">
              <a:xfrm>
                <a:off x="8236" y="373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58" name="Line 1138"/>
              <p:cNvSpPr>
                <a:spLocks noChangeShapeType="1"/>
              </p:cNvSpPr>
              <p:nvPr/>
            </p:nvSpPr>
            <p:spPr bwMode="auto">
              <a:xfrm>
                <a:off x="8245" y="3741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57" name="Line 1137"/>
              <p:cNvSpPr>
                <a:spLocks noChangeShapeType="1"/>
              </p:cNvSpPr>
              <p:nvPr/>
            </p:nvSpPr>
            <p:spPr bwMode="auto">
              <a:xfrm>
                <a:off x="8263" y="3741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56" name="Line 1136"/>
              <p:cNvSpPr>
                <a:spLocks noChangeShapeType="1"/>
              </p:cNvSpPr>
              <p:nvPr/>
            </p:nvSpPr>
            <p:spPr bwMode="auto">
              <a:xfrm>
                <a:off x="8272" y="3741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55" name="Line 1135"/>
              <p:cNvSpPr>
                <a:spLocks noChangeShapeType="1"/>
              </p:cNvSpPr>
              <p:nvPr/>
            </p:nvSpPr>
            <p:spPr bwMode="auto">
              <a:xfrm>
                <a:off x="8281" y="3741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54" name="Line 1134"/>
              <p:cNvSpPr>
                <a:spLocks noChangeShapeType="1"/>
              </p:cNvSpPr>
              <p:nvPr/>
            </p:nvSpPr>
            <p:spPr bwMode="auto">
              <a:xfrm>
                <a:off x="8290" y="3741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53" name="Line 1133"/>
              <p:cNvSpPr>
                <a:spLocks noChangeShapeType="1"/>
              </p:cNvSpPr>
              <p:nvPr/>
            </p:nvSpPr>
            <p:spPr bwMode="auto">
              <a:xfrm flipV="1">
                <a:off x="8308" y="373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52" name="Line 1132"/>
              <p:cNvSpPr>
                <a:spLocks noChangeShapeType="1"/>
              </p:cNvSpPr>
              <p:nvPr/>
            </p:nvSpPr>
            <p:spPr bwMode="auto">
              <a:xfrm>
                <a:off x="8317" y="373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51" name="Line 1131"/>
              <p:cNvSpPr>
                <a:spLocks noChangeShapeType="1"/>
              </p:cNvSpPr>
              <p:nvPr/>
            </p:nvSpPr>
            <p:spPr bwMode="auto">
              <a:xfrm>
                <a:off x="8326" y="373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50" name="Line 1130"/>
              <p:cNvSpPr>
                <a:spLocks noChangeShapeType="1"/>
              </p:cNvSpPr>
              <p:nvPr/>
            </p:nvSpPr>
            <p:spPr bwMode="auto">
              <a:xfrm flipV="1">
                <a:off x="8335" y="3723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49" name="Line 1129"/>
              <p:cNvSpPr>
                <a:spLocks noChangeShapeType="1"/>
              </p:cNvSpPr>
              <p:nvPr/>
            </p:nvSpPr>
            <p:spPr bwMode="auto">
              <a:xfrm>
                <a:off x="8353" y="372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48" name="Line 1128"/>
              <p:cNvSpPr>
                <a:spLocks noChangeShapeType="1"/>
              </p:cNvSpPr>
              <p:nvPr/>
            </p:nvSpPr>
            <p:spPr bwMode="auto">
              <a:xfrm flipV="1">
                <a:off x="8362" y="371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47" name="Line 1127"/>
              <p:cNvSpPr>
                <a:spLocks noChangeShapeType="1"/>
              </p:cNvSpPr>
              <p:nvPr/>
            </p:nvSpPr>
            <p:spPr bwMode="auto">
              <a:xfrm flipV="1">
                <a:off x="8371" y="370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46" name="Line 1126"/>
              <p:cNvSpPr>
                <a:spLocks noChangeShapeType="1"/>
              </p:cNvSpPr>
              <p:nvPr/>
            </p:nvSpPr>
            <p:spPr bwMode="auto">
              <a:xfrm flipV="1">
                <a:off x="8380" y="369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45" name="Line 1125"/>
              <p:cNvSpPr>
                <a:spLocks noChangeShapeType="1"/>
              </p:cNvSpPr>
              <p:nvPr/>
            </p:nvSpPr>
            <p:spPr bwMode="auto">
              <a:xfrm flipV="1">
                <a:off x="8389" y="368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44" name="Line 1124"/>
              <p:cNvSpPr>
                <a:spLocks noChangeShapeType="1"/>
              </p:cNvSpPr>
              <p:nvPr/>
            </p:nvSpPr>
            <p:spPr bwMode="auto">
              <a:xfrm flipV="1">
                <a:off x="8398" y="367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43" name="Line 1123"/>
              <p:cNvSpPr>
                <a:spLocks noChangeShapeType="1"/>
              </p:cNvSpPr>
              <p:nvPr/>
            </p:nvSpPr>
            <p:spPr bwMode="auto">
              <a:xfrm flipV="1">
                <a:off x="8407" y="3669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42" name="Line 1122"/>
              <p:cNvSpPr>
                <a:spLocks noChangeShapeType="1"/>
              </p:cNvSpPr>
              <p:nvPr/>
            </p:nvSpPr>
            <p:spPr bwMode="auto">
              <a:xfrm flipV="1">
                <a:off x="8407" y="366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41" name="Line 1121"/>
              <p:cNvSpPr>
                <a:spLocks noChangeShapeType="1"/>
              </p:cNvSpPr>
              <p:nvPr/>
            </p:nvSpPr>
            <p:spPr bwMode="auto">
              <a:xfrm flipV="1">
                <a:off x="8416" y="3651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40" name="Line 1120"/>
              <p:cNvSpPr>
                <a:spLocks noChangeShapeType="1"/>
              </p:cNvSpPr>
              <p:nvPr/>
            </p:nvSpPr>
            <p:spPr bwMode="auto">
              <a:xfrm flipV="1">
                <a:off x="8425" y="3642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39" name="Line 1119"/>
              <p:cNvSpPr>
                <a:spLocks noChangeShapeType="1"/>
              </p:cNvSpPr>
              <p:nvPr/>
            </p:nvSpPr>
            <p:spPr bwMode="auto">
              <a:xfrm flipV="1">
                <a:off x="8425" y="363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38" name="Line 1118"/>
              <p:cNvSpPr>
                <a:spLocks noChangeShapeType="1"/>
              </p:cNvSpPr>
              <p:nvPr/>
            </p:nvSpPr>
            <p:spPr bwMode="auto">
              <a:xfrm flipV="1">
                <a:off x="8434" y="3624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37" name="Line 1117"/>
              <p:cNvSpPr>
                <a:spLocks noChangeShapeType="1"/>
              </p:cNvSpPr>
              <p:nvPr/>
            </p:nvSpPr>
            <p:spPr bwMode="auto">
              <a:xfrm flipV="1">
                <a:off x="8434" y="3606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36" name="Line 1116"/>
              <p:cNvSpPr>
                <a:spLocks noChangeShapeType="1"/>
              </p:cNvSpPr>
              <p:nvPr/>
            </p:nvSpPr>
            <p:spPr bwMode="auto">
              <a:xfrm flipV="1">
                <a:off x="8443" y="3597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35" name="Line 1115"/>
              <p:cNvSpPr>
                <a:spLocks noChangeShapeType="1"/>
              </p:cNvSpPr>
              <p:nvPr/>
            </p:nvSpPr>
            <p:spPr bwMode="auto">
              <a:xfrm flipV="1">
                <a:off x="8443" y="3588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34" name="Line 1114"/>
              <p:cNvSpPr>
                <a:spLocks noChangeShapeType="1"/>
              </p:cNvSpPr>
              <p:nvPr/>
            </p:nvSpPr>
            <p:spPr bwMode="auto">
              <a:xfrm flipV="1">
                <a:off x="8443" y="3579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33" name="Line 1113"/>
              <p:cNvSpPr>
                <a:spLocks noChangeShapeType="1"/>
              </p:cNvSpPr>
              <p:nvPr/>
            </p:nvSpPr>
            <p:spPr bwMode="auto">
              <a:xfrm flipV="1">
                <a:off x="8443" y="3562"/>
                <a:ext cx="1" cy="1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</p:grpSp>
        <p:grpSp>
          <p:nvGrpSpPr>
            <p:cNvPr id="3983" name="Group 911"/>
            <p:cNvGrpSpPr>
              <a:grpSpLocks/>
            </p:cNvGrpSpPr>
            <p:nvPr/>
          </p:nvGrpSpPr>
          <p:grpSpPr bwMode="auto">
            <a:xfrm>
              <a:off x="5943" y="143"/>
              <a:ext cx="2564" cy="3653"/>
              <a:chOff x="5943" y="143"/>
              <a:chExt cx="2564" cy="3653"/>
            </a:xfrm>
            <a:grpFill/>
          </p:grpSpPr>
          <p:sp>
            <p:nvSpPr>
              <p:cNvPr id="6231" name="Line 1111"/>
              <p:cNvSpPr>
                <a:spLocks noChangeShapeType="1"/>
              </p:cNvSpPr>
              <p:nvPr/>
            </p:nvSpPr>
            <p:spPr bwMode="auto">
              <a:xfrm flipV="1">
                <a:off x="8443" y="3553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30" name="Line 1110"/>
              <p:cNvSpPr>
                <a:spLocks noChangeShapeType="1"/>
              </p:cNvSpPr>
              <p:nvPr/>
            </p:nvSpPr>
            <p:spPr bwMode="auto">
              <a:xfrm flipV="1">
                <a:off x="8443" y="3544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29" name="Line 1109"/>
              <p:cNvSpPr>
                <a:spLocks noChangeShapeType="1"/>
              </p:cNvSpPr>
              <p:nvPr/>
            </p:nvSpPr>
            <p:spPr bwMode="auto">
              <a:xfrm flipH="1" flipV="1">
                <a:off x="8434" y="3526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28" name="Line 1108"/>
              <p:cNvSpPr>
                <a:spLocks noChangeShapeType="1"/>
              </p:cNvSpPr>
              <p:nvPr/>
            </p:nvSpPr>
            <p:spPr bwMode="auto">
              <a:xfrm flipV="1">
                <a:off x="8434" y="3517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27" name="Line 1107"/>
              <p:cNvSpPr>
                <a:spLocks noChangeShapeType="1"/>
              </p:cNvSpPr>
              <p:nvPr/>
            </p:nvSpPr>
            <p:spPr bwMode="auto">
              <a:xfrm flipH="1" flipV="1">
                <a:off x="8425" y="350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26" name="Line 1106"/>
              <p:cNvSpPr>
                <a:spLocks noChangeShapeType="1"/>
              </p:cNvSpPr>
              <p:nvPr/>
            </p:nvSpPr>
            <p:spPr bwMode="auto">
              <a:xfrm flipV="1">
                <a:off x="8425" y="3499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25" name="Line 1105"/>
              <p:cNvSpPr>
                <a:spLocks noChangeShapeType="1"/>
              </p:cNvSpPr>
              <p:nvPr/>
            </p:nvSpPr>
            <p:spPr bwMode="auto">
              <a:xfrm flipH="1" flipV="1">
                <a:off x="8416" y="349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24" name="Line 1104"/>
              <p:cNvSpPr>
                <a:spLocks noChangeShapeType="1"/>
              </p:cNvSpPr>
              <p:nvPr/>
            </p:nvSpPr>
            <p:spPr bwMode="auto">
              <a:xfrm flipH="1" flipV="1">
                <a:off x="8407" y="3481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23" name="Line 1103"/>
              <p:cNvSpPr>
                <a:spLocks noChangeShapeType="1"/>
              </p:cNvSpPr>
              <p:nvPr/>
            </p:nvSpPr>
            <p:spPr bwMode="auto">
              <a:xfrm flipV="1">
                <a:off x="8407" y="3472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22" name="Line 1102"/>
              <p:cNvSpPr>
                <a:spLocks noChangeShapeType="1"/>
              </p:cNvSpPr>
              <p:nvPr/>
            </p:nvSpPr>
            <p:spPr bwMode="auto">
              <a:xfrm flipH="1" flipV="1">
                <a:off x="8398" y="346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21" name="Line 1101"/>
              <p:cNvSpPr>
                <a:spLocks noChangeShapeType="1"/>
              </p:cNvSpPr>
              <p:nvPr/>
            </p:nvSpPr>
            <p:spPr bwMode="auto">
              <a:xfrm flipH="1" flipV="1">
                <a:off x="8389" y="345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20" name="Line 1100"/>
              <p:cNvSpPr>
                <a:spLocks noChangeShapeType="1"/>
              </p:cNvSpPr>
              <p:nvPr/>
            </p:nvSpPr>
            <p:spPr bwMode="auto">
              <a:xfrm flipH="1" flipV="1">
                <a:off x="8380" y="344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19" name="Line 1099"/>
              <p:cNvSpPr>
                <a:spLocks noChangeShapeType="1"/>
              </p:cNvSpPr>
              <p:nvPr/>
            </p:nvSpPr>
            <p:spPr bwMode="auto">
              <a:xfrm flipH="1" flipV="1">
                <a:off x="8371" y="343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18" name="Line 1098"/>
              <p:cNvSpPr>
                <a:spLocks noChangeShapeType="1"/>
              </p:cNvSpPr>
              <p:nvPr/>
            </p:nvSpPr>
            <p:spPr bwMode="auto">
              <a:xfrm flipH="1">
                <a:off x="8362" y="3436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17" name="Line 1097"/>
              <p:cNvSpPr>
                <a:spLocks noChangeShapeType="1"/>
              </p:cNvSpPr>
              <p:nvPr/>
            </p:nvSpPr>
            <p:spPr bwMode="auto">
              <a:xfrm flipH="1" flipV="1">
                <a:off x="8353" y="342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16" name="Line 1096"/>
              <p:cNvSpPr>
                <a:spLocks noChangeShapeType="1"/>
              </p:cNvSpPr>
              <p:nvPr/>
            </p:nvSpPr>
            <p:spPr bwMode="auto">
              <a:xfrm flipH="1" flipV="1">
                <a:off x="8335" y="3418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15" name="Line 1095"/>
              <p:cNvSpPr>
                <a:spLocks noChangeShapeType="1"/>
              </p:cNvSpPr>
              <p:nvPr/>
            </p:nvSpPr>
            <p:spPr bwMode="auto">
              <a:xfrm flipH="1">
                <a:off x="8326" y="341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14" name="Line 1094"/>
              <p:cNvSpPr>
                <a:spLocks noChangeShapeType="1"/>
              </p:cNvSpPr>
              <p:nvPr/>
            </p:nvSpPr>
            <p:spPr bwMode="auto">
              <a:xfrm flipH="1">
                <a:off x="8317" y="341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13" name="Line 1093"/>
              <p:cNvSpPr>
                <a:spLocks noChangeShapeType="1"/>
              </p:cNvSpPr>
              <p:nvPr/>
            </p:nvSpPr>
            <p:spPr bwMode="auto">
              <a:xfrm flipH="1" flipV="1">
                <a:off x="8308" y="340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12" name="Line 1092"/>
              <p:cNvSpPr>
                <a:spLocks noChangeShapeType="1"/>
              </p:cNvSpPr>
              <p:nvPr/>
            </p:nvSpPr>
            <p:spPr bwMode="auto">
              <a:xfrm flipH="1">
                <a:off x="8290" y="3409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11" name="Line 1091"/>
              <p:cNvSpPr>
                <a:spLocks noChangeShapeType="1"/>
              </p:cNvSpPr>
              <p:nvPr/>
            </p:nvSpPr>
            <p:spPr bwMode="auto">
              <a:xfrm flipH="1">
                <a:off x="8281" y="340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10" name="Line 1090"/>
              <p:cNvSpPr>
                <a:spLocks noChangeShapeType="1"/>
              </p:cNvSpPr>
              <p:nvPr/>
            </p:nvSpPr>
            <p:spPr bwMode="auto">
              <a:xfrm flipH="1">
                <a:off x="8272" y="340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09" name="Line 1089"/>
              <p:cNvSpPr>
                <a:spLocks noChangeShapeType="1"/>
              </p:cNvSpPr>
              <p:nvPr/>
            </p:nvSpPr>
            <p:spPr bwMode="auto">
              <a:xfrm flipH="1">
                <a:off x="8263" y="340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08" name="Line 1088"/>
              <p:cNvSpPr>
                <a:spLocks noChangeShapeType="1"/>
              </p:cNvSpPr>
              <p:nvPr/>
            </p:nvSpPr>
            <p:spPr bwMode="auto">
              <a:xfrm flipH="1">
                <a:off x="8245" y="3409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07" name="Line 1087"/>
              <p:cNvSpPr>
                <a:spLocks noChangeShapeType="1"/>
              </p:cNvSpPr>
              <p:nvPr/>
            </p:nvSpPr>
            <p:spPr bwMode="auto">
              <a:xfrm flipH="1">
                <a:off x="8236" y="340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06" name="Line 1086"/>
              <p:cNvSpPr>
                <a:spLocks noChangeShapeType="1"/>
              </p:cNvSpPr>
              <p:nvPr/>
            </p:nvSpPr>
            <p:spPr bwMode="auto">
              <a:xfrm flipH="1">
                <a:off x="8227" y="341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05" name="Line 1085"/>
              <p:cNvSpPr>
                <a:spLocks noChangeShapeType="1"/>
              </p:cNvSpPr>
              <p:nvPr/>
            </p:nvSpPr>
            <p:spPr bwMode="auto">
              <a:xfrm flipH="1">
                <a:off x="8218" y="341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04" name="Line 1084"/>
              <p:cNvSpPr>
                <a:spLocks noChangeShapeType="1"/>
              </p:cNvSpPr>
              <p:nvPr/>
            </p:nvSpPr>
            <p:spPr bwMode="auto">
              <a:xfrm flipH="1">
                <a:off x="8200" y="3418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03" name="Line 1083"/>
              <p:cNvSpPr>
                <a:spLocks noChangeShapeType="1"/>
              </p:cNvSpPr>
              <p:nvPr/>
            </p:nvSpPr>
            <p:spPr bwMode="auto">
              <a:xfrm flipH="1">
                <a:off x="8191" y="342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02" name="Line 1082"/>
              <p:cNvSpPr>
                <a:spLocks noChangeShapeType="1"/>
              </p:cNvSpPr>
              <p:nvPr/>
            </p:nvSpPr>
            <p:spPr bwMode="auto">
              <a:xfrm flipH="1">
                <a:off x="8182" y="3436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01" name="Line 1081"/>
              <p:cNvSpPr>
                <a:spLocks noChangeShapeType="1"/>
              </p:cNvSpPr>
              <p:nvPr/>
            </p:nvSpPr>
            <p:spPr bwMode="auto">
              <a:xfrm flipH="1">
                <a:off x="8173" y="343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200" name="Line 1080"/>
              <p:cNvSpPr>
                <a:spLocks noChangeShapeType="1"/>
              </p:cNvSpPr>
              <p:nvPr/>
            </p:nvSpPr>
            <p:spPr bwMode="auto">
              <a:xfrm>
                <a:off x="8173" y="370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99" name="Line 1079"/>
              <p:cNvSpPr>
                <a:spLocks noChangeShapeType="1"/>
              </p:cNvSpPr>
              <p:nvPr/>
            </p:nvSpPr>
            <p:spPr bwMode="auto">
              <a:xfrm>
                <a:off x="8182" y="371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98" name="Line 1078"/>
              <p:cNvSpPr>
                <a:spLocks noChangeShapeType="1"/>
              </p:cNvSpPr>
              <p:nvPr/>
            </p:nvSpPr>
            <p:spPr bwMode="auto">
              <a:xfrm>
                <a:off x="8191" y="372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97" name="Line 1077"/>
              <p:cNvSpPr>
                <a:spLocks noChangeShapeType="1"/>
              </p:cNvSpPr>
              <p:nvPr/>
            </p:nvSpPr>
            <p:spPr bwMode="auto">
              <a:xfrm>
                <a:off x="8200" y="3723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96" name="Line 1076"/>
              <p:cNvSpPr>
                <a:spLocks noChangeShapeType="1"/>
              </p:cNvSpPr>
              <p:nvPr/>
            </p:nvSpPr>
            <p:spPr bwMode="auto">
              <a:xfrm>
                <a:off x="8218" y="373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95" name="Line 1075"/>
              <p:cNvSpPr>
                <a:spLocks noChangeShapeType="1"/>
              </p:cNvSpPr>
              <p:nvPr/>
            </p:nvSpPr>
            <p:spPr bwMode="auto">
              <a:xfrm>
                <a:off x="8227" y="373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94" name="Line 1074"/>
              <p:cNvSpPr>
                <a:spLocks noChangeShapeType="1"/>
              </p:cNvSpPr>
              <p:nvPr/>
            </p:nvSpPr>
            <p:spPr bwMode="auto">
              <a:xfrm>
                <a:off x="8236" y="373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93" name="Line 1073"/>
              <p:cNvSpPr>
                <a:spLocks noChangeShapeType="1"/>
              </p:cNvSpPr>
              <p:nvPr/>
            </p:nvSpPr>
            <p:spPr bwMode="auto">
              <a:xfrm>
                <a:off x="8245" y="3741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92" name="Line 1072"/>
              <p:cNvSpPr>
                <a:spLocks noChangeShapeType="1"/>
              </p:cNvSpPr>
              <p:nvPr/>
            </p:nvSpPr>
            <p:spPr bwMode="auto">
              <a:xfrm>
                <a:off x="8263" y="3741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91" name="Line 1071"/>
              <p:cNvSpPr>
                <a:spLocks noChangeShapeType="1"/>
              </p:cNvSpPr>
              <p:nvPr/>
            </p:nvSpPr>
            <p:spPr bwMode="auto">
              <a:xfrm>
                <a:off x="8272" y="3741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90" name="Line 1070"/>
              <p:cNvSpPr>
                <a:spLocks noChangeShapeType="1"/>
              </p:cNvSpPr>
              <p:nvPr/>
            </p:nvSpPr>
            <p:spPr bwMode="auto">
              <a:xfrm>
                <a:off x="8281" y="3741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89" name="Line 1069"/>
              <p:cNvSpPr>
                <a:spLocks noChangeShapeType="1"/>
              </p:cNvSpPr>
              <p:nvPr/>
            </p:nvSpPr>
            <p:spPr bwMode="auto">
              <a:xfrm>
                <a:off x="8290" y="3741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88" name="Line 1068"/>
              <p:cNvSpPr>
                <a:spLocks noChangeShapeType="1"/>
              </p:cNvSpPr>
              <p:nvPr/>
            </p:nvSpPr>
            <p:spPr bwMode="auto">
              <a:xfrm flipV="1">
                <a:off x="8308" y="373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87" name="Line 1067"/>
              <p:cNvSpPr>
                <a:spLocks noChangeShapeType="1"/>
              </p:cNvSpPr>
              <p:nvPr/>
            </p:nvSpPr>
            <p:spPr bwMode="auto">
              <a:xfrm>
                <a:off x="8317" y="373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86" name="Line 1066"/>
              <p:cNvSpPr>
                <a:spLocks noChangeShapeType="1"/>
              </p:cNvSpPr>
              <p:nvPr/>
            </p:nvSpPr>
            <p:spPr bwMode="auto">
              <a:xfrm>
                <a:off x="8326" y="373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85" name="Line 1065"/>
              <p:cNvSpPr>
                <a:spLocks noChangeShapeType="1"/>
              </p:cNvSpPr>
              <p:nvPr/>
            </p:nvSpPr>
            <p:spPr bwMode="auto">
              <a:xfrm flipV="1">
                <a:off x="8335" y="3723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84" name="Line 1064"/>
              <p:cNvSpPr>
                <a:spLocks noChangeShapeType="1"/>
              </p:cNvSpPr>
              <p:nvPr/>
            </p:nvSpPr>
            <p:spPr bwMode="auto">
              <a:xfrm>
                <a:off x="8353" y="372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83" name="Line 1063"/>
              <p:cNvSpPr>
                <a:spLocks noChangeShapeType="1"/>
              </p:cNvSpPr>
              <p:nvPr/>
            </p:nvSpPr>
            <p:spPr bwMode="auto">
              <a:xfrm flipV="1">
                <a:off x="8362" y="371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82" name="Line 1062"/>
              <p:cNvSpPr>
                <a:spLocks noChangeShapeType="1"/>
              </p:cNvSpPr>
              <p:nvPr/>
            </p:nvSpPr>
            <p:spPr bwMode="auto">
              <a:xfrm flipV="1">
                <a:off x="8371" y="370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81" name="Line 1061"/>
              <p:cNvSpPr>
                <a:spLocks noChangeShapeType="1"/>
              </p:cNvSpPr>
              <p:nvPr/>
            </p:nvSpPr>
            <p:spPr bwMode="auto">
              <a:xfrm flipV="1">
                <a:off x="8380" y="369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80" name="Line 1060"/>
              <p:cNvSpPr>
                <a:spLocks noChangeShapeType="1"/>
              </p:cNvSpPr>
              <p:nvPr/>
            </p:nvSpPr>
            <p:spPr bwMode="auto">
              <a:xfrm flipV="1">
                <a:off x="8389" y="368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79" name="Line 1059"/>
              <p:cNvSpPr>
                <a:spLocks noChangeShapeType="1"/>
              </p:cNvSpPr>
              <p:nvPr/>
            </p:nvSpPr>
            <p:spPr bwMode="auto">
              <a:xfrm flipV="1">
                <a:off x="8398" y="367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78" name="Line 1058"/>
              <p:cNvSpPr>
                <a:spLocks noChangeShapeType="1"/>
              </p:cNvSpPr>
              <p:nvPr/>
            </p:nvSpPr>
            <p:spPr bwMode="auto">
              <a:xfrm flipV="1">
                <a:off x="8407" y="3669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77" name="Line 1057"/>
              <p:cNvSpPr>
                <a:spLocks noChangeShapeType="1"/>
              </p:cNvSpPr>
              <p:nvPr/>
            </p:nvSpPr>
            <p:spPr bwMode="auto">
              <a:xfrm flipV="1">
                <a:off x="8407" y="366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76" name="Line 1056"/>
              <p:cNvSpPr>
                <a:spLocks noChangeShapeType="1"/>
              </p:cNvSpPr>
              <p:nvPr/>
            </p:nvSpPr>
            <p:spPr bwMode="auto">
              <a:xfrm flipV="1">
                <a:off x="8416" y="3651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75" name="Line 1055"/>
              <p:cNvSpPr>
                <a:spLocks noChangeShapeType="1"/>
              </p:cNvSpPr>
              <p:nvPr/>
            </p:nvSpPr>
            <p:spPr bwMode="auto">
              <a:xfrm flipV="1">
                <a:off x="8425" y="3642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74" name="Line 1054"/>
              <p:cNvSpPr>
                <a:spLocks noChangeShapeType="1"/>
              </p:cNvSpPr>
              <p:nvPr/>
            </p:nvSpPr>
            <p:spPr bwMode="auto">
              <a:xfrm flipV="1">
                <a:off x="8425" y="363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73" name="Line 1053"/>
              <p:cNvSpPr>
                <a:spLocks noChangeShapeType="1"/>
              </p:cNvSpPr>
              <p:nvPr/>
            </p:nvSpPr>
            <p:spPr bwMode="auto">
              <a:xfrm flipV="1">
                <a:off x="8434" y="3624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72" name="Line 1052"/>
              <p:cNvSpPr>
                <a:spLocks noChangeShapeType="1"/>
              </p:cNvSpPr>
              <p:nvPr/>
            </p:nvSpPr>
            <p:spPr bwMode="auto">
              <a:xfrm flipV="1">
                <a:off x="8434" y="3606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71" name="Line 1051"/>
              <p:cNvSpPr>
                <a:spLocks noChangeShapeType="1"/>
              </p:cNvSpPr>
              <p:nvPr/>
            </p:nvSpPr>
            <p:spPr bwMode="auto">
              <a:xfrm flipV="1">
                <a:off x="8443" y="3597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70" name="Line 1050"/>
              <p:cNvSpPr>
                <a:spLocks noChangeShapeType="1"/>
              </p:cNvSpPr>
              <p:nvPr/>
            </p:nvSpPr>
            <p:spPr bwMode="auto">
              <a:xfrm flipV="1">
                <a:off x="8443" y="3588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69" name="Line 1049"/>
              <p:cNvSpPr>
                <a:spLocks noChangeShapeType="1"/>
              </p:cNvSpPr>
              <p:nvPr/>
            </p:nvSpPr>
            <p:spPr bwMode="auto">
              <a:xfrm flipV="1">
                <a:off x="8443" y="3579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68" name="Line 1048"/>
              <p:cNvSpPr>
                <a:spLocks noChangeShapeType="1"/>
              </p:cNvSpPr>
              <p:nvPr/>
            </p:nvSpPr>
            <p:spPr bwMode="auto">
              <a:xfrm flipV="1">
                <a:off x="8443" y="3562"/>
                <a:ext cx="1" cy="1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67" name="Line 1047"/>
              <p:cNvSpPr>
                <a:spLocks noChangeShapeType="1"/>
              </p:cNvSpPr>
              <p:nvPr/>
            </p:nvSpPr>
            <p:spPr bwMode="auto">
              <a:xfrm flipV="1">
                <a:off x="8443" y="3553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66" name="Line 1046"/>
              <p:cNvSpPr>
                <a:spLocks noChangeShapeType="1"/>
              </p:cNvSpPr>
              <p:nvPr/>
            </p:nvSpPr>
            <p:spPr bwMode="auto">
              <a:xfrm flipV="1">
                <a:off x="8443" y="3544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65" name="Line 1045"/>
              <p:cNvSpPr>
                <a:spLocks noChangeShapeType="1"/>
              </p:cNvSpPr>
              <p:nvPr/>
            </p:nvSpPr>
            <p:spPr bwMode="auto">
              <a:xfrm flipH="1" flipV="1">
                <a:off x="8434" y="3526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64" name="Line 1044"/>
              <p:cNvSpPr>
                <a:spLocks noChangeShapeType="1"/>
              </p:cNvSpPr>
              <p:nvPr/>
            </p:nvSpPr>
            <p:spPr bwMode="auto">
              <a:xfrm flipV="1">
                <a:off x="8434" y="3517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63" name="Line 1043"/>
              <p:cNvSpPr>
                <a:spLocks noChangeShapeType="1"/>
              </p:cNvSpPr>
              <p:nvPr/>
            </p:nvSpPr>
            <p:spPr bwMode="auto">
              <a:xfrm flipH="1" flipV="1">
                <a:off x="8425" y="350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62" name="Line 1042"/>
              <p:cNvSpPr>
                <a:spLocks noChangeShapeType="1"/>
              </p:cNvSpPr>
              <p:nvPr/>
            </p:nvSpPr>
            <p:spPr bwMode="auto">
              <a:xfrm flipV="1">
                <a:off x="8425" y="3499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61" name="Line 1041"/>
              <p:cNvSpPr>
                <a:spLocks noChangeShapeType="1"/>
              </p:cNvSpPr>
              <p:nvPr/>
            </p:nvSpPr>
            <p:spPr bwMode="auto">
              <a:xfrm flipH="1" flipV="1">
                <a:off x="8416" y="349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60" name="Line 1040"/>
              <p:cNvSpPr>
                <a:spLocks noChangeShapeType="1"/>
              </p:cNvSpPr>
              <p:nvPr/>
            </p:nvSpPr>
            <p:spPr bwMode="auto">
              <a:xfrm flipH="1" flipV="1">
                <a:off x="8407" y="3481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59" name="Line 1039"/>
              <p:cNvSpPr>
                <a:spLocks noChangeShapeType="1"/>
              </p:cNvSpPr>
              <p:nvPr/>
            </p:nvSpPr>
            <p:spPr bwMode="auto">
              <a:xfrm flipV="1">
                <a:off x="8407" y="3472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58" name="Line 1038"/>
              <p:cNvSpPr>
                <a:spLocks noChangeShapeType="1"/>
              </p:cNvSpPr>
              <p:nvPr/>
            </p:nvSpPr>
            <p:spPr bwMode="auto">
              <a:xfrm flipH="1" flipV="1">
                <a:off x="8398" y="346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57" name="Line 1037"/>
              <p:cNvSpPr>
                <a:spLocks noChangeShapeType="1"/>
              </p:cNvSpPr>
              <p:nvPr/>
            </p:nvSpPr>
            <p:spPr bwMode="auto">
              <a:xfrm flipH="1" flipV="1">
                <a:off x="8389" y="345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56" name="Line 1036"/>
              <p:cNvSpPr>
                <a:spLocks noChangeShapeType="1"/>
              </p:cNvSpPr>
              <p:nvPr/>
            </p:nvSpPr>
            <p:spPr bwMode="auto">
              <a:xfrm flipH="1" flipV="1">
                <a:off x="8380" y="344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55" name="Line 1035"/>
              <p:cNvSpPr>
                <a:spLocks noChangeShapeType="1"/>
              </p:cNvSpPr>
              <p:nvPr/>
            </p:nvSpPr>
            <p:spPr bwMode="auto">
              <a:xfrm flipH="1" flipV="1">
                <a:off x="8371" y="343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54" name="Line 1034"/>
              <p:cNvSpPr>
                <a:spLocks noChangeShapeType="1"/>
              </p:cNvSpPr>
              <p:nvPr/>
            </p:nvSpPr>
            <p:spPr bwMode="auto">
              <a:xfrm flipH="1">
                <a:off x="8362" y="3436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53" name="Line 1033"/>
              <p:cNvSpPr>
                <a:spLocks noChangeShapeType="1"/>
              </p:cNvSpPr>
              <p:nvPr/>
            </p:nvSpPr>
            <p:spPr bwMode="auto">
              <a:xfrm flipH="1" flipV="1">
                <a:off x="8353" y="342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52" name="Line 1032"/>
              <p:cNvSpPr>
                <a:spLocks noChangeShapeType="1"/>
              </p:cNvSpPr>
              <p:nvPr/>
            </p:nvSpPr>
            <p:spPr bwMode="auto">
              <a:xfrm flipH="1" flipV="1">
                <a:off x="8335" y="3418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51" name="Line 1031"/>
              <p:cNvSpPr>
                <a:spLocks noChangeShapeType="1"/>
              </p:cNvSpPr>
              <p:nvPr/>
            </p:nvSpPr>
            <p:spPr bwMode="auto">
              <a:xfrm flipH="1">
                <a:off x="8326" y="341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50" name="Line 1030"/>
              <p:cNvSpPr>
                <a:spLocks noChangeShapeType="1"/>
              </p:cNvSpPr>
              <p:nvPr/>
            </p:nvSpPr>
            <p:spPr bwMode="auto">
              <a:xfrm flipH="1">
                <a:off x="8317" y="341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49" name="Line 1029"/>
              <p:cNvSpPr>
                <a:spLocks noChangeShapeType="1"/>
              </p:cNvSpPr>
              <p:nvPr/>
            </p:nvSpPr>
            <p:spPr bwMode="auto">
              <a:xfrm flipH="1" flipV="1">
                <a:off x="8308" y="340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48" name="Line 1028"/>
              <p:cNvSpPr>
                <a:spLocks noChangeShapeType="1"/>
              </p:cNvSpPr>
              <p:nvPr/>
            </p:nvSpPr>
            <p:spPr bwMode="auto">
              <a:xfrm flipH="1">
                <a:off x="8290" y="3409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47" name="Line 1027"/>
              <p:cNvSpPr>
                <a:spLocks noChangeShapeType="1"/>
              </p:cNvSpPr>
              <p:nvPr/>
            </p:nvSpPr>
            <p:spPr bwMode="auto">
              <a:xfrm flipH="1">
                <a:off x="8281" y="340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46" name="Line 1026"/>
              <p:cNvSpPr>
                <a:spLocks noChangeShapeType="1"/>
              </p:cNvSpPr>
              <p:nvPr/>
            </p:nvSpPr>
            <p:spPr bwMode="auto">
              <a:xfrm flipH="1">
                <a:off x="8272" y="340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45" name="Line 1025"/>
              <p:cNvSpPr>
                <a:spLocks noChangeShapeType="1"/>
              </p:cNvSpPr>
              <p:nvPr/>
            </p:nvSpPr>
            <p:spPr bwMode="auto">
              <a:xfrm flipH="1">
                <a:off x="8263" y="340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6144" name="Line 1024"/>
              <p:cNvSpPr>
                <a:spLocks noChangeShapeType="1"/>
              </p:cNvSpPr>
              <p:nvPr/>
            </p:nvSpPr>
            <p:spPr bwMode="auto">
              <a:xfrm flipH="1">
                <a:off x="8245" y="3409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95" name="Line 1023"/>
              <p:cNvSpPr>
                <a:spLocks noChangeShapeType="1"/>
              </p:cNvSpPr>
              <p:nvPr/>
            </p:nvSpPr>
            <p:spPr bwMode="auto">
              <a:xfrm flipH="1">
                <a:off x="8236" y="340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94" name="Line 1022"/>
              <p:cNvSpPr>
                <a:spLocks noChangeShapeType="1"/>
              </p:cNvSpPr>
              <p:nvPr/>
            </p:nvSpPr>
            <p:spPr bwMode="auto">
              <a:xfrm flipH="1">
                <a:off x="8227" y="341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93" name="Line 1021"/>
              <p:cNvSpPr>
                <a:spLocks noChangeShapeType="1"/>
              </p:cNvSpPr>
              <p:nvPr/>
            </p:nvSpPr>
            <p:spPr bwMode="auto">
              <a:xfrm flipH="1">
                <a:off x="8218" y="341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92" name="Line 1020"/>
              <p:cNvSpPr>
                <a:spLocks noChangeShapeType="1"/>
              </p:cNvSpPr>
              <p:nvPr/>
            </p:nvSpPr>
            <p:spPr bwMode="auto">
              <a:xfrm flipH="1">
                <a:off x="8200" y="3418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91" name="Line 1019"/>
              <p:cNvSpPr>
                <a:spLocks noChangeShapeType="1"/>
              </p:cNvSpPr>
              <p:nvPr/>
            </p:nvSpPr>
            <p:spPr bwMode="auto">
              <a:xfrm flipH="1">
                <a:off x="8191" y="342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90" name="Line 1018"/>
              <p:cNvSpPr>
                <a:spLocks noChangeShapeType="1"/>
              </p:cNvSpPr>
              <p:nvPr/>
            </p:nvSpPr>
            <p:spPr bwMode="auto">
              <a:xfrm flipH="1">
                <a:off x="8182" y="3436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89" name="Line 1017"/>
              <p:cNvSpPr>
                <a:spLocks noChangeShapeType="1"/>
              </p:cNvSpPr>
              <p:nvPr/>
            </p:nvSpPr>
            <p:spPr bwMode="auto">
              <a:xfrm flipH="1">
                <a:off x="8173" y="343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88" name="Oval 1016"/>
              <p:cNvSpPr>
                <a:spLocks noChangeArrowheads="1"/>
              </p:cNvSpPr>
              <p:nvPr/>
            </p:nvSpPr>
            <p:spPr bwMode="auto">
              <a:xfrm>
                <a:off x="8335" y="3553"/>
                <a:ext cx="45" cy="44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87" name="Line 1015"/>
              <p:cNvSpPr>
                <a:spLocks noChangeShapeType="1"/>
              </p:cNvSpPr>
              <p:nvPr/>
            </p:nvSpPr>
            <p:spPr bwMode="auto">
              <a:xfrm flipV="1">
                <a:off x="8173" y="3445"/>
                <a:ext cx="1" cy="260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86" name="Line 1014"/>
              <p:cNvSpPr>
                <a:spLocks noChangeShapeType="1"/>
              </p:cNvSpPr>
              <p:nvPr/>
            </p:nvSpPr>
            <p:spPr bwMode="auto">
              <a:xfrm flipV="1">
                <a:off x="8173" y="3445"/>
                <a:ext cx="1" cy="260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85" name="Line 1013"/>
              <p:cNvSpPr>
                <a:spLocks noChangeShapeType="1"/>
              </p:cNvSpPr>
              <p:nvPr/>
            </p:nvSpPr>
            <p:spPr bwMode="auto">
              <a:xfrm flipH="1">
                <a:off x="8119" y="3436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84" name="Line 1012"/>
              <p:cNvSpPr>
                <a:spLocks noChangeShapeType="1"/>
              </p:cNvSpPr>
              <p:nvPr/>
            </p:nvSpPr>
            <p:spPr bwMode="auto">
              <a:xfrm flipV="1">
                <a:off x="8137" y="3436"/>
                <a:ext cx="1" cy="10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83" name="Oval 1011"/>
              <p:cNvSpPr>
                <a:spLocks noChangeArrowheads="1"/>
              </p:cNvSpPr>
              <p:nvPr/>
            </p:nvSpPr>
            <p:spPr bwMode="auto">
              <a:xfrm>
                <a:off x="8254" y="3463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82" name="Line 1010"/>
              <p:cNvSpPr>
                <a:spLocks noChangeShapeType="1"/>
              </p:cNvSpPr>
              <p:nvPr/>
            </p:nvSpPr>
            <p:spPr bwMode="auto">
              <a:xfrm flipH="1">
                <a:off x="8137" y="3696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81" name="Line 1009"/>
              <p:cNvSpPr>
                <a:spLocks noChangeShapeType="1"/>
              </p:cNvSpPr>
              <p:nvPr/>
            </p:nvSpPr>
            <p:spPr bwMode="auto">
              <a:xfrm flipH="1">
                <a:off x="8119" y="3714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80" name="Line 1008"/>
              <p:cNvSpPr>
                <a:spLocks noChangeShapeType="1"/>
              </p:cNvSpPr>
              <p:nvPr/>
            </p:nvSpPr>
            <p:spPr bwMode="auto">
              <a:xfrm flipH="1">
                <a:off x="8119" y="3544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79" name="Line 1007"/>
              <p:cNvSpPr>
                <a:spLocks noChangeShapeType="1"/>
              </p:cNvSpPr>
              <p:nvPr/>
            </p:nvSpPr>
            <p:spPr bwMode="auto">
              <a:xfrm>
                <a:off x="8137" y="3660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78" name="Line 1006"/>
              <p:cNvSpPr>
                <a:spLocks noChangeShapeType="1"/>
              </p:cNvSpPr>
              <p:nvPr/>
            </p:nvSpPr>
            <p:spPr bwMode="auto">
              <a:xfrm flipH="1">
                <a:off x="8137" y="3642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77" name="Line 1005"/>
              <p:cNvSpPr>
                <a:spLocks noChangeShapeType="1"/>
              </p:cNvSpPr>
              <p:nvPr/>
            </p:nvSpPr>
            <p:spPr bwMode="auto">
              <a:xfrm>
                <a:off x="8137" y="3606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76" name="Line 1004"/>
              <p:cNvSpPr>
                <a:spLocks noChangeShapeType="1"/>
              </p:cNvSpPr>
              <p:nvPr/>
            </p:nvSpPr>
            <p:spPr bwMode="auto">
              <a:xfrm flipH="1">
                <a:off x="8119" y="3660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75" name="Line 1003"/>
              <p:cNvSpPr>
                <a:spLocks noChangeShapeType="1"/>
              </p:cNvSpPr>
              <p:nvPr/>
            </p:nvSpPr>
            <p:spPr bwMode="auto">
              <a:xfrm>
                <a:off x="8119" y="3606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74" name="Line 1002"/>
              <p:cNvSpPr>
                <a:spLocks noChangeShapeType="1"/>
              </p:cNvSpPr>
              <p:nvPr/>
            </p:nvSpPr>
            <p:spPr bwMode="auto">
              <a:xfrm>
                <a:off x="8155" y="3678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73" name="Line 1001"/>
              <p:cNvSpPr>
                <a:spLocks noChangeShapeType="1"/>
              </p:cNvSpPr>
              <p:nvPr/>
            </p:nvSpPr>
            <p:spPr bwMode="auto">
              <a:xfrm>
                <a:off x="8155" y="3624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72" name="Oval 1000"/>
              <p:cNvSpPr>
                <a:spLocks noChangeArrowheads="1"/>
              </p:cNvSpPr>
              <p:nvPr/>
            </p:nvSpPr>
            <p:spPr bwMode="auto">
              <a:xfrm>
                <a:off x="8254" y="3633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71" name="Line 999"/>
              <p:cNvSpPr>
                <a:spLocks noChangeShapeType="1"/>
              </p:cNvSpPr>
              <p:nvPr/>
            </p:nvSpPr>
            <p:spPr bwMode="auto">
              <a:xfrm>
                <a:off x="8452" y="3624"/>
                <a:ext cx="5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70" name="Line 998"/>
              <p:cNvSpPr>
                <a:spLocks noChangeShapeType="1"/>
              </p:cNvSpPr>
              <p:nvPr/>
            </p:nvSpPr>
            <p:spPr bwMode="auto">
              <a:xfrm flipH="1">
                <a:off x="8452" y="3562"/>
                <a:ext cx="54" cy="4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69" name="Line 997"/>
              <p:cNvSpPr>
                <a:spLocks noChangeShapeType="1"/>
              </p:cNvSpPr>
              <p:nvPr/>
            </p:nvSpPr>
            <p:spPr bwMode="auto">
              <a:xfrm flipV="1">
                <a:off x="8452" y="3526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68" name="Line 996"/>
              <p:cNvSpPr>
                <a:spLocks noChangeShapeType="1"/>
              </p:cNvSpPr>
              <p:nvPr/>
            </p:nvSpPr>
            <p:spPr bwMode="auto">
              <a:xfrm>
                <a:off x="8452" y="3606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67" name="Line 995"/>
              <p:cNvSpPr>
                <a:spLocks noChangeShapeType="1"/>
              </p:cNvSpPr>
              <p:nvPr/>
            </p:nvSpPr>
            <p:spPr bwMode="auto">
              <a:xfrm>
                <a:off x="8488" y="3526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66" name="Line 994"/>
              <p:cNvSpPr>
                <a:spLocks noChangeShapeType="1"/>
              </p:cNvSpPr>
              <p:nvPr/>
            </p:nvSpPr>
            <p:spPr bwMode="auto">
              <a:xfrm>
                <a:off x="8506" y="3544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65" name="Line 993"/>
              <p:cNvSpPr>
                <a:spLocks noChangeShapeType="1"/>
              </p:cNvSpPr>
              <p:nvPr/>
            </p:nvSpPr>
            <p:spPr bwMode="auto">
              <a:xfrm>
                <a:off x="8470" y="3526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64" name="Line 992"/>
              <p:cNvSpPr>
                <a:spLocks noChangeShapeType="1"/>
              </p:cNvSpPr>
              <p:nvPr/>
            </p:nvSpPr>
            <p:spPr bwMode="auto">
              <a:xfrm flipV="1">
                <a:off x="8155" y="3364"/>
                <a:ext cx="72" cy="63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63" name="Line 991"/>
              <p:cNvSpPr>
                <a:spLocks noChangeShapeType="1"/>
              </p:cNvSpPr>
              <p:nvPr/>
            </p:nvSpPr>
            <p:spPr bwMode="auto">
              <a:xfrm>
                <a:off x="7930" y="3795"/>
                <a:ext cx="405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62" name="Line 990"/>
              <p:cNvSpPr>
                <a:spLocks noChangeShapeType="1"/>
              </p:cNvSpPr>
              <p:nvPr/>
            </p:nvSpPr>
            <p:spPr bwMode="auto">
              <a:xfrm flipV="1">
                <a:off x="7858" y="3633"/>
                <a:ext cx="1" cy="8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61" name="Line 989"/>
              <p:cNvSpPr>
                <a:spLocks noChangeShapeType="1"/>
              </p:cNvSpPr>
              <p:nvPr/>
            </p:nvSpPr>
            <p:spPr bwMode="auto">
              <a:xfrm>
                <a:off x="7858" y="3714"/>
                <a:ext cx="72" cy="8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60" name="Line 988"/>
              <p:cNvSpPr>
                <a:spLocks noChangeShapeType="1"/>
              </p:cNvSpPr>
              <p:nvPr/>
            </p:nvSpPr>
            <p:spPr bwMode="auto">
              <a:xfrm flipV="1">
                <a:off x="8272" y="3669"/>
                <a:ext cx="1" cy="63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59" name="Line 987"/>
              <p:cNvSpPr>
                <a:spLocks noChangeShapeType="1"/>
              </p:cNvSpPr>
              <p:nvPr/>
            </p:nvSpPr>
            <p:spPr bwMode="auto">
              <a:xfrm flipV="1">
                <a:off x="8407" y="3633"/>
                <a:ext cx="1" cy="90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58" name="Line 986"/>
              <p:cNvSpPr>
                <a:spLocks noChangeShapeType="1"/>
              </p:cNvSpPr>
              <p:nvPr/>
            </p:nvSpPr>
            <p:spPr bwMode="auto">
              <a:xfrm flipV="1">
                <a:off x="8335" y="3723"/>
                <a:ext cx="72" cy="72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57" name="Line 985"/>
              <p:cNvSpPr>
                <a:spLocks noChangeShapeType="1"/>
              </p:cNvSpPr>
              <p:nvPr/>
            </p:nvSpPr>
            <p:spPr bwMode="auto">
              <a:xfrm>
                <a:off x="8380" y="3597"/>
                <a:ext cx="27" cy="36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56" name="Line 984"/>
              <p:cNvSpPr>
                <a:spLocks noChangeShapeType="1"/>
              </p:cNvSpPr>
              <p:nvPr/>
            </p:nvSpPr>
            <p:spPr bwMode="auto">
              <a:xfrm>
                <a:off x="8227" y="3364"/>
                <a:ext cx="135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55" name="Line 983"/>
              <p:cNvSpPr>
                <a:spLocks noChangeShapeType="1"/>
              </p:cNvSpPr>
              <p:nvPr/>
            </p:nvSpPr>
            <p:spPr bwMode="auto">
              <a:xfrm flipV="1">
                <a:off x="8272" y="3454"/>
                <a:ext cx="36" cy="36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54" name="Line 982"/>
              <p:cNvSpPr>
                <a:spLocks noChangeShapeType="1"/>
              </p:cNvSpPr>
              <p:nvPr/>
            </p:nvSpPr>
            <p:spPr bwMode="auto">
              <a:xfrm>
                <a:off x="8200" y="3669"/>
                <a:ext cx="72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53" name="Line 981"/>
              <p:cNvSpPr>
                <a:spLocks noChangeShapeType="1"/>
              </p:cNvSpPr>
              <p:nvPr/>
            </p:nvSpPr>
            <p:spPr bwMode="auto">
              <a:xfrm>
                <a:off x="6123" y="2010"/>
                <a:ext cx="369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52" name="Line 980"/>
              <p:cNvSpPr>
                <a:spLocks noChangeShapeType="1"/>
              </p:cNvSpPr>
              <p:nvPr/>
            </p:nvSpPr>
            <p:spPr bwMode="auto">
              <a:xfrm>
                <a:off x="6159" y="1444"/>
                <a:ext cx="414" cy="413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51" name="Line 979"/>
              <p:cNvSpPr>
                <a:spLocks noChangeShapeType="1"/>
              </p:cNvSpPr>
              <p:nvPr/>
            </p:nvSpPr>
            <p:spPr bwMode="auto">
              <a:xfrm>
                <a:off x="6213" y="574"/>
                <a:ext cx="449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50" name="Line 978"/>
              <p:cNvSpPr>
                <a:spLocks noChangeShapeType="1"/>
              </p:cNvSpPr>
              <p:nvPr/>
            </p:nvSpPr>
            <p:spPr bwMode="auto">
              <a:xfrm flipV="1">
                <a:off x="6492" y="951"/>
                <a:ext cx="1" cy="368"/>
              </a:xfrm>
              <a:prstGeom prst="line">
                <a:avLst/>
              </a:prstGeom>
              <a:grpFill/>
              <a:ln w="54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49" name="Line 977"/>
              <p:cNvSpPr>
                <a:spLocks noChangeShapeType="1"/>
              </p:cNvSpPr>
              <p:nvPr/>
            </p:nvSpPr>
            <p:spPr bwMode="auto">
              <a:xfrm flipV="1">
                <a:off x="6492" y="924"/>
                <a:ext cx="36" cy="27"/>
              </a:xfrm>
              <a:prstGeom prst="line">
                <a:avLst/>
              </a:prstGeom>
              <a:grpFill/>
              <a:ln w="54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48" name="Line 976"/>
              <p:cNvSpPr>
                <a:spLocks noChangeShapeType="1"/>
              </p:cNvSpPr>
              <p:nvPr/>
            </p:nvSpPr>
            <p:spPr bwMode="auto">
              <a:xfrm flipV="1">
                <a:off x="6123" y="1408"/>
                <a:ext cx="1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47" name="Line 975"/>
              <p:cNvSpPr>
                <a:spLocks noChangeShapeType="1"/>
              </p:cNvSpPr>
              <p:nvPr/>
            </p:nvSpPr>
            <p:spPr bwMode="auto">
              <a:xfrm>
                <a:off x="6123" y="1408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46" name="Line 974"/>
              <p:cNvSpPr>
                <a:spLocks noChangeShapeType="1"/>
              </p:cNvSpPr>
              <p:nvPr/>
            </p:nvSpPr>
            <p:spPr bwMode="auto">
              <a:xfrm>
                <a:off x="6159" y="1408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45" name="Line 973"/>
              <p:cNvSpPr>
                <a:spLocks noChangeShapeType="1"/>
              </p:cNvSpPr>
              <p:nvPr/>
            </p:nvSpPr>
            <p:spPr bwMode="auto">
              <a:xfrm>
                <a:off x="6177" y="1417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44" name="Line 972"/>
              <p:cNvSpPr>
                <a:spLocks noChangeShapeType="1"/>
              </p:cNvSpPr>
              <p:nvPr/>
            </p:nvSpPr>
            <p:spPr bwMode="auto">
              <a:xfrm flipH="1">
                <a:off x="6159" y="1426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43" name="Line 971"/>
              <p:cNvSpPr>
                <a:spLocks noChangeShapeType="1"/>
              </p:cNvSpPr>
              <p:nvPr/>
            </p:nvSpPr>
            <p:spPr bwMode="auto">
              <a:xfrm flipH="1">
                <a:off x="6123" y="1435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42" name="Line 970"/>
              <p:cNvSpPr>
                <a:spLocks noChangeShapeType="1"/>
              </p:cNvSpPr>
              <p:nvPr/>
            </p:nvSpPr>
            <p:spPr bwMode="auto">
              <a:xfrm>
                <a:off x="6132" y="1435"/>
                <a:ext cx="45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41" name="Line 969"/>
              <p:cNvSpPr>
                <a:spLocks noChangeShapeType="1"/>
              </p:cNvSpPr>
              <p:nvPr/>
            </p:nvSpPr>
            <p:spPr bwMode="auto">
              <a:xfrm flipV="1">
                <a:off x="6204" y="1408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40" name="Line 968"/>
              <p:cNvSpPr>
                <a:spLocks noChangeShapeType="1"/>
              </p:cNvSpPr>
              <p:nvPr/>
            </p:nvSpPr>
            <p:spPr bwMode="auto">
              <a:xfrm>
                <a:off x="6222" y="1408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39" name="Line 967"/>
              <p:cNvSpPr>
                <a:spLocks noChangeShapeType="1"/>
              </p:cNvSpPr>
              <p:nvPr/>
            </p:nvSpPr>
            <p:spPr bwMode="auto">
              <a:xfrm>
                <a:off x="6240" y="1408"/>
                <a:ext cx="2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38" name="Line 966"/>
              <p:cNvSpPr>
                <a:spLocks noChangeShapeType="1"/>
              </p:cNvSpPr>
              <p:nvPr/>
            </p:nvSpPr>
            <p:spPr bwMode="auto">
              <a:xfrm>
                <a:off x="6267" y="1417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37" name="Line 965"/>
              <p:cNvSpPr>
                <a:spLocks noChangeShapeType="1"/>
              </p:cNvSpPr>
              <p:nvPr/>
            </p:nvSpPr>
            <p:spPr bwMode="auto">
              <a:xfrm flipH="1">
                <a:off x="6204" y="1426"/>
                <a:ext cx="63" cy="3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36" name="Line 964"/>
              <p:cNvSpPr>
                <a:spLocks noChangeShapeType="1"/>
              </p:cNvSpPr>
              <p:nvPr/>
            </p:nvSpPr>
            <p:spPr bwMode="auto">
              <a:xfrm>
                <a:off x="6204" y="1462"/>
                <a:ext cx="63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35" name="Line 963"/>
              <p:cNvSpPr>
                <a:spLocks noChangeShapeType="1"/>
              </p:cNvSpPr>
              <p:nvPr/>
            </p:nvSpPr>
            <p:spPr bwMode="auto">
              <a:xfrm flipV="1">
                <a:off x="6267" y="1453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34" name="Oval 962"/>
              <p:cNvSpPr>
                <a:spLocks noChangeArrowheads="1"/>
              </p:cNvSpPr>
              <p:nvPr/>
            </p:nvSpPr>
            <p:spPr bwMode="auto">
              <a:xfrm>
                <a:off x="6465" y="1292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33" name="Oval 961"/>
              <p:cNvSpPr>
                <a:spLocks noChangeArrowheads="1"/>
              </p:cNvSpPr>
              <p:nvPr/>
            </p:nvSpPr>
            <p:spPr bwMode="auto">
              <a:xfrm>
                <a:off x="5943" y="1292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32" name="Line 960"/>
              <p:cNvSpPr>
                <a:spLocks noChangeShapeType="1"/>
              </p:cNvSpPr>
              <p:nvPr/>
            </p:nvSpPr>
            <p:spPr bwMode="auto">
              <a:xfrm flipH="1">
                <a:off x="6168" y="1274"/>
                <a:ext cx="11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31" name="Line 959"/>
              <p:cNvSpPr>
                <a:spLocks noChangeShapeType="1"/>
              </p:cNvSpPr>
              <p:nvPr/>
            </p:nvSpPr>
            <p:spPr bwMode="auto">
              <a:xfrm flipH="1">
                <a:off x="6168" y="1274"/>
                <a:ext cx="11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30" name="Line 958"/>
              <p:cNvSpPr>
                <a:spLocks noChangeShapeType="1"/>
              </p:cNvSpPr>
              <p:nvPr/>
            </p:nvSpPr>
            <p:spPr bwMode="auto">
              <a:xfrm flipH="1">
                <a:off x="6168" y="1364"/>
                <a:ext cx="11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29" name="Line 957"/>
              <p:cNvSpPr>
                <a:spLocks noChangeShapeType="1"/>
              </p:cNvSpPr>
              <p:nvPr/>
            </p:nvSpPr>
            <p:spPr bwMode="auto">
              <a:xfrm flipH="1">
                <a:off x="6168" y="1364"/>
                <a:ext cx="11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28" name="Line 956"/>
              <p:cNvSpPr>
                <a:spLocks noChangeShapeType="1"/>
              </p:cNvSpPr>
              <p:nvPr/>
            </p:nvSpPr>
            <p:spPr bwMode="auto">
              <a:xfrm>
                <a:off x="6159" y="1256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27" name="Line 955"/>
              <p:cNvSpPr>
                <a:spLocks noChangeShapeType="1"/>
              </p:cNvSpPr>
              <p:nvPr/>
            </p:nvSpPr>
            <p:spPr bwMode="auto">
              <a:xfrm>
                <a:off x="6159" y="1256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26" name="Line 954"/>
              <p:cNvSpPr>
                <a:spLocks noChangeShapeType="1"/>
              </p:cNvSpPr>
              <p:nvPr/>
            </p:nvSpPr>
            <p:spPr bwMode="auto">
              <a:xfrm flipV="1">
                <a:off x="6096" y="1256"/>
                <a:ext cx="18" cy="6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25" name="Line 953"/>
              <p:cNvSpPr>
                <a:spLocks noChangeShapeType="1"/>
              </p:cNvSpPr>
              <p:nvPr/>
            </p:nvSpPr>
            <p:spPr bwMode="auto">
              <a:xfrm flipV="1">
                <a:off x="6096" y="1256"/>
                <a:ext cx="18" cy="6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24" name="Line 952"/>
              <p:cNvSpPr>
                <a:spLocks noChangeShapeType="1"/>
              </p:cNvSpPr>
              <p:nvPr/>
            </p:nvSpPr>
            <p:spPr bwMode="auto">
              <a:xfrm>
                <a:off x="6114" y="1373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23" name="Line 951"/>
              <p:cNvSpPr>
                <a:spLocks noChangeShapeType="1"/>
              </p:cNvSpPr>
              <p:nvPr/>
            </p:nvSpPr>
            <p:spPr bwMode="auto">
              <a:xfrm flipV="1">
                <a:off x="6159" y="136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22" name="Line 950"/>
              <p:cNvSpPr>
                <a:spLocks noChangeShapeType="1"/>
              </p:cNvSpPr>
              <p:nvPr/>
            </p:nvSpPr>
            <p:spPr bwMode="auto">
              <a:xfrm flipV="1">
                <a:off x="6159" y="136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21" name="Line 949"/>
              <p:cNvSpPr>
                <a:spLocks noChangeShapeType="1"/>
              </p:cNvSpPr>
              <p:nvPr/>
            </p:nvSpPr>
            <p:spPr bwMode="auto">
              <a:xfrm>
                <a:off x="6114" y="1373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20" name="Line 948"/>
              <p:cNvSpPr>
                <a:spLocks noChangeShapeType="1"/>
              </p:cNvSpPr>
              <p:nvPr/>
            </p:nvSpPr>
            <p:spPr bwMode="auto">
              <a:xfrm flipH="1">
                <a:off x="6060" y="1319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19" name="Line 947"/>
              <p:cNvSpPr>
                <a:spLocks noChangeShapeType="1"/>
              </p:cNvSpPr>
              <p:nvPr/>
            </p:nvSpPr>
            <p:spPr bwMode="auto">
              <a:xfrm>
                <a:off x="6096" y="1319"/>
                <a:ext cx="18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18" name="Line 946"/>
              <p:cNvSpPr>
                <a:spLocks noChangeShapeType="1"/>
              </p:cNvSpPr>
              <p:nvPr/>
            </p:nvSpPr>
            <p:spPr bwMode="auto">
              <a:xfrm>
                <a:off x="6096" y="1319"/>
                <a:ext cx="18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17" name="Line 945"/>
              <p:cNvSpPr>
                <a:spLocks noChangeShapeType="1"/>
              </p:cNvSpPr>
              <p:nvPr/>
            </p:nvSpPr>
            <p:spPr bwMode="auto">
              <a:xfrm>
                <a:off x="6114" y="1256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16" name="Line 944"/>
              <p:cNvSpPr>
                <a:spLocks noChangeShapeType="1"/>
              </p:cNvSpPr>
              <p:nvPr/>
            </p:nvSpPr>
            <p:spPr bwMode="auto">
              <a:xfrm>
                <a:off x="6114" y="1256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15" name="Line 943"/>
              <p:cNvSpPr>
                <a:spLocks noChangeShapeType="1"/>
              </p:cNvSpPr>
              <p:nvPr/>
            </p:nvSpPr>
            <p:spPr bwMode="auto">
              <a:xfrm flipH="1" flipV="1">
                <a:off x="6348" y="1256"/>
                <a:ext cx="9" cy="6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14" name="Line 942"/>
              <p:cNvSpPr>
                <a:spLocks noChangeShapeType="1"/>
              </p:cNvSpPr>
              <p:nvPr/>
            </p:nvSpPr>
            <p:spPr bwMode="auto">
              <a:xfrm flipH="1" flipV="1">
                <a:off x="6348" y="1256"/>
                <a:ext cx="9" cy="6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13" name="Line 941"/>
              <p:cNvSpPr>
                <a:spLocks noChangeShapeType="1"/>
              </p:cNvSpPr>
              <p:nvPr/>
            </p:nvSpPr>
            <p:spPr bwMode="auto">
              <a:xfrm flipH="1">
                <a:off x="6285" y="1256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12" name="Line 940"/>
              <p:cNvSpPr>
                <a:spLocks noChangeShapeType="1"/>
              </p:cNvSpPr>
              <p:nvPr/>
            </p:nvSpPr>
            <p:spPr bwMode="auto">
              <a:xfrm flipH="1">
                <a:off x="6285" y="1256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11" name="Line 939"/>
              <p:cNvSpPr>
                <a:spLocks noChangeShapeType="1"/>
              </p:cNvSpPr>
              <p:nvPr/>
            </p:nvSpPr>
            <p:spPr bwMode="auto">
              <a:xfrm>
                <a:off x="6357" y="1319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10" name="Line 938"/>
              <p:cNvSpPr>
                <a:spLocks noChangeShapeType="1"/>
              </p:cNvSpPr>
              <p:nvPr/>
            </p:nvSpPr>
            <p:spPr bwMode="auto">
              <a:xfrm flipH="1">
                <a:off x="6303" y="1373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09" name="Line 937"/>
              <p:cNvSpPr>
                <a:spLocks noChangeShapeType="1"/>
              </p:cNvSpPr>
              <p:nvPr/>
            </p:nvSpPr>
            <p:spPr bwMode="auto">
              <a:xfrm flipH="1">
                <a:off x="6303" y="1373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08" name="Line 936"/>
              <p:cNvSpPr>
                <a:spLocks noChangeShapeType="1"/>
              </p:cNvSpPr>
              <p:nvPr/>
            </p:nvSpPr>
            <p:spPr bwMode="auto">
              <a:xfrm flipH="1">
                <a:off x="6348" y="1319"/>
                <a:ext cx="9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07" name="Line 935"/>
              <p:cNvSpPr>
                <a:spLocks noChangeShapeType="1"/>
              </p:cNvSpPr>
              <p:nvPr/>
            </p:nvSpPr>
            <p:spPr bwMode="auto">
              <a:xfrm flipH="1">
                <a:off x="6348" y="1319"/>
                <a:ext cx="9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06" name="Line 934"/>
              <p:cNvSpPr>
                <a:spLocks noChangeShapeType="1"/>
              </p:cNvSpPr>
              <p:nvPr/>
            </p:nvSpPr>
            <p:spPr bwMode="auto">
              <a:xfrm flipH="1" flipV="1">
                <a:off x="6285" y="1364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05" name="Line 933"/>
              <p:cNvSpPr>
                <a:spLocks noChangeShapeType="1"/>
              </p:cNvSpPr>
              <p:nvPr/>
            </p:nvSpPr>
            <p:spPr bwMode="auto">
              <a:xfrm flipH="1" flipV="1">
                <a:off x="6285" y="1364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04" name="Line 932"/>
              <p:cNvSpPr>
                <a:spLocks noChangeShapeType="1"/>
              </p:cNvSpPr>
              <p:nvPr/>
            </p:nvSpPr>
            <p:spPr bwMode="auto">
              <a:xfrm flipH="1">
                <a:off x="6303" y="1256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03" name="Line 931"/>
              <p:cNvSpPr>
                <a:spLocks noChangeShapeType="1"/>
              </p:cNvSpPr>
              <p:nvPr/>
            </p:nvSpPr>
            <p:spPr bwMode="auto">
              <a:xfrm flipH="1">
                <a:off x="6303" y="1256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02" name="Line 930"/>
              <p:cNvSpPr>
                <a:spLocks noChangeShapeType="1"/>
              </p:cNvSpPr>
              <p:nvPr/>
            </p:nvSpPr>
            <p:spPr bwMode="auto">
              <a:xfrm>
                <a:off x="6501" y="511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01" name="Line 929"/>
              <p:cNvSpPr>
                <a:spLocks noChangeShapeType="1"/>
              </p:cNvSpPr>
              <p:nvPr/>
            </p:nvSpPr>
            <p:spPr bwMode="auto">
              <a:xfrm>
                <a:off x="6519" y="520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4000" name="Line 928"/>
              <p:cNvSpPr>
                <a:spLocks noChangeShapeType="1"/>
              </p:cNvSpPr>
              <p:nvPr/>
            </p:nvSpPr>
            <p:spPr bwMode="auto">
              <a:xfrm flipV="1">
                <a:off x="6546" y="511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99" name="Line 927"/>
              <p:cNvSpPr>
                <a:spLocks noChangeShapeType="1"/>
              </p:cNvSpPr>
              <p:nvPr/>
            </p:nvSpPr>
            <p:spPr bwMode="auto">
              <a:xfrm flipV="1">
                <a:off x="6564" y="484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98" name="Line 926"/>
              <p:cNvSpPr>
                <a:spLocks noChangeShapeType="1"/>
              </p:cNvSpPr>
              <p:nvPr/>
            </p:nvSpPr>
            <p:spPr bwMode="auto">
              <a:xfrm flipH="1" flipV="1">
                <a:off x="6546" y="466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97" name="Line 925"/>
              <p:cNvSpPr>
                <a:spLocks noChangeShapeType="1"/>
              </p:cNvSpPr>
              <p:nvPr/>
            </p:nvSpPr>
            <p:spPr bwMode="auto">
              <a:xfrm flipH="1">
                <a:off x="6519" y="466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96" name="Line 924"/>
              <p:cNvSpPr>
                <a:spLocks noChangeShapeType="1"/>
              </p:cNvSpPr>
              <p:nvPr/>
            </p:nvSpPr>
            <p:spPr bwMode="auto">
              <a:xfrm flipH="1">
                <a:off x="6501" y="466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95" name="Line 923"/>
              <p:cNvSpPr>
                <a:spLocks noChangeShapeType="1"/>
              </p:cNvSpPr>
              <p:nvPr/>
            </p:nvSpPr>
            <p:spPr bwMode="auto">
              <a:xfrm>
                <a:off x="6501" y="484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94" name="Line 922"/>
              <p:cNvSpPr>
                <a:spLocks noChangeShapeType="1"/>
              </p:cNvSpPr>
              <p:nvPr/>
            </p:nvSpPr>
            <p:spPr bwMode="auto">
              <a:xfrm>
                <a:off x="6546" y="511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93" name="Line 921"/>
              <p:cNvSpPr>
                <a:spLocks noChangeShapeType="1"/>
              </p:cNvSpPr>
              <p:nvPr/>
            </p:nvSpPr>
            <p:spPr bwMode="auto">
              <a:xfrm flipV="1">
                <a:off x="6600" y="466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92" name="Line 920"/>
              <p:cNvSpPr>
                <a:spLocks noChangeShapeType="1"/>
              </p:cNvSpPr>
              <p:nvPr/>
            </p:nvSpPr>
            <p:spPr bwMode="auto">
              <a:xfrm>
                <a:off x="6618" y="466"/>
                <a:ext cx="1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91" name="Line 919"/>
              <p:cNvSpPr>
                <a:spLocks noChangeShapeType="1"/>
              </p:cNvSpPr>
              <p:nvPr/>
            </p:nvSpPr>
            <p:spPr bwMode="auto">
              <a:xfrm>
                <a:off x="6591" y="520"/>
                <a:ext cx="5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90" name="Line 918"/>
              <p:cNvSpPr>
                <a:spLocks noChangeShapeType="1"/>
              </p:cNvSpPr>
              <p:nvPr/>
            </p:nvSpPr>
            <p:spPr bwMode="auto">
              <a:xfrm flipV="1">
                <a:off x="6474" y="143"/>
                <a:ext cx="1" cy="26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89" name="Line 917"/>
              <p:cNvSpPr>
                <a:spLocks noChangeShapeType="1"/>
              </p:cNvSpPr>
              <p:nvPr/>
            </p:nvSpPr>
            <p:spPr bwMode="auto">
              <a:xfrm flipV="1">
                <a:off x="6474" y="143"/>
                <a:ext cx="1" cy="26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88" name="Line 916"/>
              <p:cNvSpPr>
                <a:spLocks noChangeShapeType="1"/>
              </p:cNvSpPr>
              <p:nvPr/>
            </p:nvSpPr>
            <p:spPr bwMode="auto">
              <a:xfrm>
                <a:off x="6483" y="40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87" name="Line 915"/>
              <p:cNvSpPr>
                <a:spLocks noChangeShapeType="1"/>
              </p:cNvSpPr>
              <p:nvPr/>
            </p:nvSpPr>
            <p:spPr bwMode="auto">
              <a:xfrm>
                <a:off x="6492" y="41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86" name="Line 914"/>
              <p:cNvSpPr>
                <a:spLocks noChangeShapeType="1"/>
              </p:cNvSpPr>
              <p:nvPr/>
            </p:nvSpPr>
            <p:spPr bwMode="auto">
              <a:xfrm>
                <a:off x="6501" y="42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85" name="Line 913"/>
              <p:cNvSpPr>
                <a:spLocks noChangeShapeType="1"/>
              </p:cNvSpPr>
              <p:nvPr/>
            </p:nvSpPr>
            <p:spPr bwMode="auto">
              <a:xfrm>
                <a:off x="6510" y="42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84" name="Line 912"/>
              <p:cNvSpPr>
                <a:spLocks noChangeShapeType="1"/>
              </p:cNvSpPr>
              <p:nvPr/>
            </p:nvSpPr>
            <p:spPr bwMode="auto">
              <a:xfrm>
                <a:off x="6519" y="431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</p:grpSp>
        <p:grpSp>
          <p:nvGrpSpPr>
            <p:cNvPr id="3782" name="Group 710"/>
            <p:cNvGrpSpPr>
              <a:grpSpLocks/>
            </p:cNvGrpSpPr>
            <p:nvPr/>
          </p:nvGrpSpPr>
          <p:grpSpPr bwMode="auto">
            <a:xfrm>
              <a:off x="4496" y="108"/>
              <a:ext cx="3049" cy="1919"/>
              <a:chOff x="4496" y="108"/>
              <a:chExt cx="3049" cy="1919"/>
            </a:xfrm>
            <a:grpFill/>
          </p:grpSpPr>
          <p:sp>
            <p:nvSpPr>
              <p:cNvPr id="3982" name="Line 910"/>
              <p:cNvSpPr>
                <a:spLocks noChangeShapeType="1"/>
              </p:cNvSpPr>
              <p:nvPr/>
            </p:nvSpPr>
            <p:spPr bwMode="auto">
              <a:xfrm>
                <a:off x="6528" y="431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81" name="Line 909"/>
              <p:cNvSpPr>
                <a:spLocks noChangeShapeType="1"/>
              </p:cNvSpPr>
              <p:nvPr/>
            </p:nvSpPr>
            <p:spPr bwMode="auto">
              <a:xfrm>
                <a:off x="6537" y="440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80" name="Line 908"/>
              <p:cNvSpPr>
                <a:spLocks noChangeShapeType="1"/>
              </p:cNvSpPr>
              <p:nvPr/>
            </p:nvSpPr>
            <p:spPr bwMode="auto">
              <a:xfrm>
                <a:off x="6555" y="440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79" name="Line 907"/>
              <p:cNvSpPr>
                <a:spLocks noChangeShapeType="1"/>
              </p:cNvSpPr>
              <p:nvPr/>
            </p:nvSpPr>
            <p:spPr bwMode="auto">
              <a:xfrm>
                <a:off x="6564" y="440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78" name="Line 906"/>
              <p:cNvSpPr>
                <a:spLocks noChangeShapeType="1"/>
              </p:cNvSpPr>
              <p:nvPr/>
            </p:nvSpPr>
            <p:spPr bwMode="auto">
              <a:xfrm>
                <a:off x="6573" y="440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77" name="Line 905"/>
              <p:cNvSpPr>
                <a:spLocks noChangeShapeType="1"/>
              </p:cNvSpPr>
              <p:nvPr/>
            </p:nvSpPr>
            <p:spPr bwMode="auto">
              <a:xfrm>
                <a:off x="6591" y="440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76" name="Line 904"/>
              <p:cNvSpPr>
                <a:spLocks noChangeShapeType="1"/>
              </p:cNvSpPr>
              <p:nvPr/>
            </p:nvSpPr>
            <p:spPr bwMode="auto">
              <a:xfrm>
                <a:off x="6600" y="440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75" name="Line 903"/>
              <p:cNvSpPr>
                <a:spLocks noChangeShapeType="1"/>
              </p:cNvSpPr>
              <p:nvPr/>
            </p:nvSpPr>
            <p:spPr bwMode="auto">
              <a:xfrm>
                <a:off x="6609" y="440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74" name="Line 902"/>
              <p:cNvSpPr>
                <a:spLocks noChangeShapeType="1"/>
              </p:cNvSpPr>
              <p:nvPr/>
            </p:nvSpPr>
            <p:spPr bwMode="auto">
              <a:xfrm flipV="1">
                <a:off x="6618" y="431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73" name="Line 901"/>
              <p:cNvSpPr>
                <a:spLocks noChangeShapeType="1"/>
              </p:cNvSpPr>
              <p:nvPr/>
            </p:nvSpPr>
            <p:spPr bwMode="auto">
              <a:xfrm>
                <a:off x="6636" y="431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72" name="Line 900"/>
              <p:cNvSpPr>
                <a:spLocks noChangeShapeType="1"/>
              </p:cNvSpPr>
              <p:nvPr/>
            </p:nvSpPr>
            <p:spPr bwMode="auto">
              <a:xfrm flipV="1">
                <a:off x="6645" y="422"/>
                <a:ext cx="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71" name="Line 899"/>
              <p:cNvSpPr>
                <a:spLocks noChangeShapeType="1"/>
              </p:cNvSpPr>
              <p:nvPr/>
            </p:nvSpPr>
            <p:spPr bwMode="auto">
              <a:xfrm>
                <a:off x="6653" y="42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70" name="Line 898"/>
              <p:cNvSpPr>
                <a:spLocks noChangeShapeType="1"/>
              </p:cNvSpPr>
              <p:nvPr/>
            </p:nvSpPr>
            <p:spPr bwMode="auto">
              <a:xfrm flipV="1">
                <a:off x="6662" y="41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69" name="Line 897"/>
              <p:cNvSpPr>
                <a:spLocks noChangeShapeType="1"/>
              </p:cNvSpPr>
              <p:nvPr/>
            </p:nvSpPr>
            <p:spPr bwMode="auto">
              <a:xfrm flipV="1">
                <a:off x="6671" y="40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68" name="Line 896"/>
              <p:cNvSpPr>
                <a:spLocks noChangeShapeType="1"/>
              </p:cNvSpPr>
              <p:nvPr/>
            </p:nvSpPr>
            <p:spPr bwMode="auto">
              <a:xfrm>
                <a:off x="6680" y="40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67" name="Line 895"/>
              <p:cNvSpPr>
                <a:spLocks noChangeShapeType="1"/>
              </p:cNvSpPr>
              <p:nvPr/>
            </p:nvSpPr>
            <p:spPr bwMode="auto">
              <a:xfrm flipV="1">
                <a:off x="6689" y="39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66" name="Line 894"/>
              <p:cNvSpPr>
                <a:spLocks noChangeShapeType="1"/>
              </p:cNvSpPr>
              <p:nvPr/>
            </p:nvSpPr>
            <p:spPr bwMode="auto">
              <a:xfrm flipV="1">
                <a:off x="6698" y="38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65" name="Line 893"/>
              <p:cNvSpPr>
                <a:spLocks noChangeShapeType="1"/>
              </p:cNvSpPr>
              <p:nvPr/>
            </p:nvSpPr>
            <p:spPr bwMode="auto">
              <a:xfrm flipV="1">
                <a:off x="6707" y="37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64" name="Line 892"/>
              <p:cNvSpPr>
                <a:spLocks noChangeShapeType="1"/>
              </p:cNvSpPr>
              <p:nvPr/>
            </p:nvSpPr>
            <p:spPr bwMode="auto">
              <a:xfrm flipV="1">
                <a:off x="6716" y="36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63" name="Line 891"/>
              <p:cNvSpPr>
                <a:spLocks noChangeShapeType="1"/>
              </p:cNvSpPr>
              <p:nvPr/>
            </p:nvSpPr>
            <p:spPr bwMode="auto">
              <a:xfrm flipV="1">
                <a:off x="6725" y="359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62" name="Line 890"/>
              <p:cNvSpPr>
                <a:spLocks noChangeShapeType="1"/>
              </p:cNvSpPr>
              <p:nvPr/>
            </p:nvSpPr>
            <p:spPr bwMode="auto">
              <a:xfrm flipV="1">
                <a:off x="6725" y="341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61" name="Line 889"/>
              <p:cNvSpPr>
                <a:spLocks noChangeShapeType="1"/>
              </p:cNvSpPr>
              <p:nvPr/>
            </p:nvSpPr>
            <p:spPr bwMode="auto">
              <a:xfrm flipV="1">
                <a:off x="6734" y="332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60" name="Line 888"/>
              <p:cNvSpPr>
                <a:spLocks noChangeShapeType="1"/>
              </p:cNvSpPr>
              <p:nvPr/>
            </p:nvSpPr>
            <p:spPr bwMode="auto">
              <a:xfrm flipV="1">
                <a:off x="6734" y="32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59" name="Line 887"/>
              <p:cNvSpPr>
                <a:spLocks noChangeShapeType="1"/>
              </p:cNvSpPr>
              <p:nvPr/>
            </p:nvSpPr>
            <p:spPr bwMode="auto">
              <a:xfrm flipV="1">
                <a:off x="6743" y="314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58" name="Line 886"/>
              <p:cNvSpPr>
                <a:spLocks noChangeShapeType="1"/>
              </p:cNvSpPr>
              <p:nvPr/>
            </p:nvSpPr>
            <p:spPr bwMode="auto">
              <a:xfrm flipV="1">
                <a:off x="6743" y="296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57" name="Line 885"/>
              <p:cNvSpPr>
                <a:spLocks noChangeShapeType="1"/>
              </p:cNvSpPr>
              <p:nvPr/>
            </p:nvSpPr>
            <p:spPr bwMode="auto">
              <a:xfrm flipV="1">
                <a:off x="6743" y="287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56" name="Line 884"/>
              <p:cNvSpPr>
                <a:spLocks noChangeShapeType="1"/>
              </p:cNvSpPr>
              <p:nvPr/>
            </p:nvSpPr>
            <p:spPr bwMode="auto">
              <a:xfrm flipV="1">
                <a:off x="6743" y="278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55" name="Line 883"/>
              <p:cNvSpPr>
                <a:spLocks noChangeShapeType="1"/>
              </p:cNvSpPr>
              <p:nvPr/>
            </p:nvSpPr>
            <p:spPr bwMode="auto">
              <a:xfrm flipV="1">
                <a:off x="6743" y="269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54" name="Line 882"/>
              <p:cNvSpPr>
                <a:spLocks noChangeShapeType="1"/>
              </p:cNvSpPr>
              <p:nvPr/>
            </p:nvSpPr>
            <p:spPr bwMode="auto">
              <a:xfrm flipV="1">
                <a:off x="6743" y="251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53" name="Line 881"/>
              <p:cNvSpPr>
                <a:spLocks noChangeShapeType="1"/>
              </p:cNvSpPr>
              <p:nvPr/>
            </p:nvSpPr>
            <p:spPr bwMode="auto">
              <a:xfrm flipV="1">
                <a:off x="6743" y="242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52" name="Line 880"/>
              <p:cNvSpPr>
                <a:spLocks noChangeShapeType="1"/>
              </p:cNvSpPr>
              <p:nvPr/>
            </p:nvSpPr>
            <p:spPr bwMode="auto">
              <a:xfrm flipV="1">
                <a:off x="6743" y="233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51" name="Line 879"/>
              <p:cNvSpPr>
                <a:spLocks noChangeShapeType="1"/>
              </p:cNvSpPr>
              <p:nvPr/>
            </p:nvSpPr>
            <p:spPr bwMode="auto">
              <a:xfrm flipH="1" flipV="1">
                <a:off x="6734" y="22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50" name="Line 878"/>
              <p:cNvSpPr>
                <a:spLocks noChangeShapeType="1"/>
              </p:cNvSpPr>
              <p:nvPr/>
            </p:nvSpPr>
            <p:spPr bwMode="auto">
              <a:xfrm flipV="1">
                <a:off x="6734" y="206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49" name="Line 877"/>
              <p:cNvSpPr>
                <a:spLocks noChangeShapeType="1"/>
              </p:cNvSpPr>
              <p:nvPr/>
            </p:nvSpPr>
            <p:spPr bwMode="auto">
              <a:xfrm flipH="1" flipV="1">
                <a:off x="6725" y="19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48" name="Line 876"/>
              <p:cNvSpPr>
                <a:spLocks noChangeShapeType="1"/>
              </p:cNvSpPr>
              <p:nvPr/>
            </p:nvSpPr>
            <p:spPr bwMode="auto">
              <a:xfrm flipV="1">
                <a:off x="6725" y="188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47" name="Line 875"/>
              <p:cNvSpPr>
                <a:spLocks noChangeShapeType="1"/>
              </p:cNvSpPr>
              <p:nvPr/>
            </p:nvSpPr>
            <p:spPr bwMode="auto">
              <a:xfrm flipH="1" flipV="1">
                <a:off x="6716" y="17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46" name="Line 874"/>
              <p:cNvSpPr>
                <a:spLocks noChangeShapeType="1"/>
              </p:cNvSpPr>
              <p:nvPr/>
            </p:nvSpPr>
            <p:spPr bwMode="auto">
              <a:xfrm flipH="1" flipV="1">
                <a:off x="6707" y="17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45" name="Line 873"/>
              <p:cNvSpPr>
                <a:spLocks noChangeShapeType="1"/>
              </p:cNvSpPr>
              <p:nvPr/>
            </p:nvSpPr>
            <p:spPr bwMode="auto">
              <a:xfrm flipH="1" flipV="1">
                <a:off x="6698" y="161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44" name="Line 872"/>
              <p:cNvSpPr>
                <a:spLocks noChangeShapeType="1"/>
              </p:cNvSpPr>
              <p:nvPr/>
            </p:nvSpPr>
            <p:spPr bwMode="auto">
              <a:xfrm flipH="1" flipV="1">
                <a:off x="6689" y="15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43" name="Line 871"/>
              <p:cNvSpPr>
                <a:spLocks noChangeShapeType="1"/>
              </p:cNvSpPr>
              <p:nvPr/>
            </p:nvSpPr>
            <p:spPr bwMode="auto">
              <a:xfrm flipH="1" flipV="1">
                <a:off x="6680" y="14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42" name="Line 870"/>
              <p:cNvSpPr>
                <a:spLocks noChangeShapeType="1"/>
              </p:cNvSpPr>
              <p:nvPr/>
            </p:nvSpPr>
            <p:spPr bwMode="auto">
              <a:xfrm flipH="1">
                <a:off x="6671" y="14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41" name="Line 869"/>
              <p:cNvSpPr>
                <a:spLocks noChangeShapeType="1"/>
              </p:cNvSpPr>
              <p:nvPr/>
            </p:nvSpPr>
            <p:spPr bwMode="auto">
              <a:xfrm flipH="1" flipV="1">
                <a:off x="6662" y="135"/>
                <a:ext cx="9" cy="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40" name="Line 868"/>
              <p:cNvSpPr>
                <a:spLocks noChangeShapeType="1"/>
              </p:cNvSpPr>
              <p:nvPr/>
            </p:nvSpPr>
            <p:spPr bwMode="auto">
              <a:xfrm flipH="1" flipV="1">
                <a:off x="6653" y="12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39" name="Line 867"/>
              <p:cNvSpPr>
                <a:spLocks noChangeShapeType="1"/>
              </p:cNvSpPr>
              <p:nvPr/>
            </p:nvSpPr>
            <p:spPr bwMode="auto">
              <a:xfrm flipH="1">
                <a:off x="6645" y="126"/>
                <a:ext cx="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38" name="Line 866"/>
              <p:cNvSpPr>
                <a:spLocks noChangeShapeType="1"/>
              </p:cNvSpPr>
              <p:nvPr/>
            </p:nvSpPr>
            <p:spPr bwMode="auto">
              <a:xfrm flipH="1" flipV="1">
                <a:off x="6636" y="11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37" name="Line 865"/>
              <p:cNvSpPr>
                <a:spLocks noChangeShapeType="1"/>
              </p:cNvSpPr>
              <p:nvPr/>
            </p:nvSpPr>
            <p:spPr bwMode="auto">
              <a:xfrm flipH="1">
                <a:off x="6618" y="117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36" name="Line 864"/>
              <p:cNvSpPr>
                <a:spLocks noChangeShapeType="1"/>
              </p:cNvSpPr>
              <p:nvPr/>
            </p:nvSpPr>
            <p:spPr bwMode="auto">
              <a:xfrm flipH="1">
                <a:off x="6609" y="117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35" name="Line 863"/>
              <p:cNvSpPr>
                <a:spLocks noChangeShapeType="1"/>
              </p:cNvSpPr>
              <p:nvPr/>
            </p:nvSpPr>
            <p:spPr bwMode="auto">
              <a:xfrm flipH="1">
                <a:off x="6600" y="117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34" name="Line 862"/>
              <p:cNvSpPr>
                <a:spLocks noChangeShapeType="1"/>
              </p:cNvSpPr>
              <p:nvPr/>
            </p:nvSpPr>
            <p:spPr bwMode="auto">
              <a:xfrm flipH="1" flipV="1">
                <a:off x="6591" y="10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33" name="Line 861"/>
              <p:cNvSpPr>
                <a:spLocks noChangeShapeType="1"/>
              </p:cNvSpPr>
              <p:nvPr/>
            </p:nvSpPr>
            <p:spPr bwMode="auto">
              <a:xfrm flipH="1">
                <a:off x="6573" y="108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32" name="Line 860"/>
              <p:cNvSpPr>
                <a:spLocks noChangeShapeType="1"/>
              </p:cNvSpPr>
              <p:nvPr/>
            </p:nvSpPr>
            <p:spPr bwMode="auto">
              <a:xfrm flipH="1">
                <a:off x="6564" y="10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31" name="Line 859"/>
              <p:cNvSpPr>
                <a:spLocks noChangeShapeType="1"/>
              </p:cNvSpPr>
              <p:nvPr/>
            </p:nvSpPr>
            <p:spPr bwMode="auto">
              <a:xfrm flipH="1">
                <a:off x="6555" y="117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30" name="Line 858"/>
              <p:cNvSpPr>
                <a:spLocks noChangeShapeType="1"/>
              </p:cNvSpPr>
              <p:nvPr/>
            </p:nvSpPr>
            <p:spPr bwMode="auto">
              <a:xfrm flipH="1">
                <a:off x="6537" y="117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29" name="Line 857"/>
              <p:cNvSpPr>
                <a:spLocks noChangeShapeType="1"/>
              </p:cNvSpPr>
              <p:nvPr/>
            </p:nvSpPr>
            <p:spPr bwMode="auto">
              <a:xfrm flipH="1">
                <a:off x="6528" y="117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28" name="Line 856"/>
              <p:cNvSpPr>
                <a:spLocks noChangeShapeType="1"/>
              </p:cNvSpPr>
              <p:nvPr/>
            </p:nvSpPr>
            <p:spPr bwMode="auto">
              <a:xfrm flipH="1">
                <a:off x="6519" y="11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27" name="Line 855"/>
              <p:cNvSpPr>
                <a:spLocks noChangeShapeType="1"/>
              </p:cNvSpPr>
              <p:nvPr/>
            </p:nvSpPr>
            <p:spPr bwMode="auto">
              <a:xfrm flipH="1">
                <a:off x="6510" y="126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26" name="Line 854"/>
              <p:cNvSpPr>
                <a:spLocks noChangeShapeType="1"/>
              </p:cNvSpPr>
              <p:nvPr/>
            </p:nvSpPr>
            <p:spPr bwMode="auto">
              <a:xfrm flipH="1">
                <a:off x="6501" y="12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25" name="Line 853"/>
              <p:cNvSpPr>
                <a:spLocks noChangeShapeType="1"/>
              </p:cNvSpPr>
              <p:nvPr/>
            </p:nvSpPr>
            <p:spPr bwMode="auto">
              <a:xfrm flipH="1">
                <a:off x="6492" y="135"/>
                <a:ext cx="9" cy="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24" name="Line 852"/>
              <p:cNvSpPr>
                <a:spLocks noChangeShapeType="1"/>
              </p:cNvSpPr>
              <p:nvPr/>
            </p:nvSpPr>
            <p:spPr bwMode="auto">
              <a:xfrm flipH="1">
                <a:off x="6483" y="14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23" name="Line 851"/>
              <p:cNvSpPr>
                <a:spLocks noChangeShapeType="1"/>
              </p:cNvSpPr>
              <p:nvPr/>
            </p:nvSpPr>
            <p:spPr bwMode="auto">
              <a:xfrm flipV="1">
                <a:off x="6438" y="135"/>
                <a:ext cx="1" cy="10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22" name="Line 850"/>
              <p:cNvSpPr>
                <a:spLocks noChangeShapeType="1"/>
              </p:cNvSpPr>
              <p:nvPr/>
            </p:nvSpPr>
            <p:spPr bwMode="auto">
              <a:xfrm flipH="1">
                <a:off x="6429" y="242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21" name="Line 849"/>
              <p:cNvSpPr>
                <a:spLocks noChangeShapeType="1"/>
              </p:cNvSpPr>
              <p:nvPr/>
            </p:nvSpPr>
            <p:spPr bwMode="auto">
              <a:xfrm flipH="1">
                <a:off x="6438" y="395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20" name="Line 848"/>
              <p:cNvSpPr>
                <a:spLocks noChangeShapeType="1"/>
              </p:cNvSpPr>
              <p:nvPr/>
            </p:nvSpPr>
            <p:spPr bwMode="auto">
              <a:xfrm>
                <a:off x="6438" y="368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19" name="Line 847"/>
              <p:cNvSpPr>
                <a:spLocks noChangeShapeType="1"/>
              </p:cNvSpPr>
              <p:nvPr/>
            </p:nvSpPr>
            <p:spPr bwMode="auto">
              <a:xfrm flipH="1">
                <a:off x="6438" y="350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18" name="Line 846"/>
              <p:cNvSpPr>
                <a:spLocks noChangeShapeType="1"/>
              </p:cNvSpPr>
              <p:nvPr/>
            </p:nvSpPr>
            <p:spPr bwMode="auto">
              <a:xfrm>
                <a:off x="6438" y="314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17" name="Line 845"/>
              <p:cNvSpPr>
                <a:spLocks noChangeShapeType="1"/>
              </p:cNvSpPr>
              <p:nvPr/>
            </p:nvSpPr>
            <p:spPr bwMode="auto">
              <a:xfrm>
                <a:off x="6456" y="377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16" name="Line 844"/>
              <p:cNvSpPr>
                <a:spLocks noChangeShapeType="1"/>
              </p:cNvSpPr>
              <p:nvPr/>
            </p:nvSpPr>
            <p:spPr bwMode="auto">
              <a:xfrm>
                <a:off x="6456" y="332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15" name="Line 843"/>
              <p:cNvSpPr>
                <a:spLocks noChangeShapeType="1"/>
              </p:cNvSpPr>
              <p:nvPr/>
            </p:nvSpPr>
            <p:spPr bwMode="auto">
              <a:xfrm flipH="1">
                <a:off x="6429" y="41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14" name="Line 842"/>
              <p:cNvSpPr>
                <a:spLocks noChangeShapeType="1"/>
              </p:cNvSpPr>
              <p:nvPr/>
            </p:nvSpPr>
            <p:spPr bwMode="auto">
              <a:xfrm flipH="1">
                <a:off x="6429" y="36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13" name="Line 841"/>
              <p:cNvSpPr>
                <a:spLocks noChangeShapeType="1"/>
              </p:cNvSpPr>
              <p:nvPr/>
            </p:nvSpPr>
            <p:spPr bwMode="auto">
              <a:xfrm>
                <a:off x="6429" y="31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12" name="Line 840"/>
              <p:cNvSpPr>
                <a:spLocks noChangeShapeType="1"/>
              </p:cNvSpPr>
              <p:nvPr/>
            </p:nvSpPr>
            <p:spPr bwMode="auto">
              <a:xfrm flipH="1" flipV="1">
                <a:off x="6411" y="395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11" name="Line 839"/>
              <p:cNvSpPr>
                <a:spLocks noChangeShapeType="1"/>
              </p:cNvSpPr>
              <p:nvPr/>
            </p:nvSpPr>
            <p:spPr bwMode="auto">
              <a:xfrm flipV="1">
                <a:off x="6411" y="314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10" name="Line 838"/>
              <p:cNvSpPr>
                <a:spLocks noChangeShapeType="1"/>
              </p:cNvSpPr>
              <p:nvPr/>
            </p:nvSpPr>
            <p:spPr bwMode="auto">
              <a:xfrm flipH="1">
                <a:off x="6429" y="135"/>
                <a:ext cx="9" cy="1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09" name="Line 837"/>
              <p:cNvSpPr>
                <a:spLocks noChangeShapeType="1"/>
              </p:cNvSpPr>
              <p:nvPr/>
            </p:nvSpPr>
            <p:spPr bwMode="auto">
              <a:xfrm>
                <a:off x="6483" y="40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08" name="Line 836"/>
              <p:cNvSpPr>
                <a:spLocks noChangeShapeType="1"/>
              </p:cNvSpPr>
              <p:nvPr/>
            </p:nvSpPr>
            <p:spPr bwMode="auto">
              <a:xfrm>
                <a:off x="6492" y="41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07" name="Line 835"/>
              <p:cNvSpPr>
                <a:spLocks noChangeShapeType="1"/>
              </p:cNvSpPr>
              <p:nvPr/>
            </p:nvSpPr>
            <p:spPr bwMode="auto">
              <a:xfrm>
                <a:off x="6501" y="42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06" name="Line 834"/>
              <p:cNvSpPr>
                <a:spLocks noChangeShapeType="1"/>
              </p:cNvSpPr>
              <p:nvPr/>
            </p:nvSpPr>
            <p:spPr bwMode="auto">
              <a:xfrm>
                <a:off x="6510" y="42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05" name="Line 833"/>
              <p:cNvSpPr>
                <a:spLocks noChangeShapeType="1"/>
              </p:cNvSpPr>
              <p:nvPr/>
            </p:nvSpPr>
            <p:spPr bwMode="auto">
              <a:xfrm>
                <a:off x="6519" y="431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04" name="Line 832"/>
              <p:cNvSpPr>
                <a:spLocks noChangeShapeType="1"/>
              </p:cNvSpPr>
              <p:nvPr/>
            </p:nvSpPr>
            <p:spPr bwMode="auto">
              <a:xfrm>
                <a:off x="6528" y="431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03" name="Line 831"/>
              <p:cNvSpPr>
                <a:spLocks noChangeShapeType="1"/>
              </p:cNvSpPr>
              <p:nvPr/>
            </p:nvSpPr>
            <p:spPr bwMode="auto">
              <a:xfrm>
                <a:off x="6537" y="440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02" name="Line 830"/>
              <p:cNvSpPr>
                <a:spLocks noChangeShapeType="1"/>
              </p:cNvSpPr>
              <p:nvPr/>
            </p:nvSpPr>
            <p:spPr bwMode="auto">
              <a:xfrm>
                <a:off x="6555" y="440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01" name="Line 829"/>
              <p:cNvSpPr>
                <a:spLocks noChangeShapeType="1"/>
              </p:cNvSpPr>
              <p:nvPr/>
            </p:nvSpPr>
            <p:spPr bwMode="auto">
              <a:xfrm>
                <a:off x="6564" y="440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900" name="Line 828"/>
              <p:cNvSpPr>
                <a:spLocks noChangeShapeType="1"/>
              </p:cNvSpPr>
              <p:nvPr/>
            </p:nvSpPr>
            <p:spPr bwMode="auto">
              <a:xfrm>
                <a:off x="6573" y="440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99" name="Line 827"/>
              <p:cNvSpPr>
                <a:spLocks noChangeShapeType="1"/>
              </p:cNvSpPr>
              <p:nvPr/>
            </p:nvSpPr>
            <p:spPr bwMode="auto">
              <a:xfrm>
                <a:off x="6591" y="440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98" name="Line 826"/>
              <p:cNvSpPr>
                <a:spLocks noChangeShapeType="1"/>
              </p:cNvSpPr>
              <p:nvPr/>
            </p:nvSpPr>
            <p:spPr bwMode="auto">
              <a:xfrm>
                <a:off x="6600" y="440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97" name="Line 825"/>
              <p:cNvSpPr>
                <a:spLocks noChangeShapeType="1"/>
              </p:cNvSpPr>
              <p:nvPr/>
            </p:nvSpPr>
            <p:spPr bwMode="auto">
              <a:xfrm>
                <a:off x="6609" y="440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96" name="Line 824"/>
              <p:cNvSpPr>
                <a:spLocks noChangeShapeType="1"/>
              </p:cNvSpPr>
              <p:nvPr/>
            </p:nvSpPr>
            <p:spPr bwMode="auto">
              <a:xfrm flipV="1">
                <a:off x="6618" y="431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95" name="Line 823"/>
              <p:cNvSpPr>
                <a:spLocks noChangeShapeType="1"/>
              </p:cNvSpPr>
              <p:nvPr/>
            </p:nvSpPr>
            <p:spPr bwMode="auto">
              <a:xfrm>
                <a:off x="6636" y="431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94" name="Line 822"/>
              <p:cNvSpPr>
                <a:spLocks noChangeShapeType="1"/>
              </p:cNvSpPr>
              <p:nvPr/>
            </p:nvSpPr>
            <p:spPr bwMode="auto">
              <a:xfrm flipV="1">
                <a:off x="6645" y="422"/>
                <a:ext cx="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93" name="Line 821"/>
              <p:cNvSpPr>
                <a:spLocks noChangeShapeType="1"/>
              </p:cNvSpPr>
              <p:nvPr/>
            </p:nvSpPr>
            <p:spPr bwMode="auto">
              <a:xfrm>
                <a:off x="6653" y="42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92" name="Line 820"/>
              <p:cNvSpPr>
                <a:spLocks noChangeShapeType="1"/>
              </p:cNvSpPr>
              <p:nvPr/>
            </p:nvSpPr>
            <p:spPr bwMode="auto">
              <a:xfrm flipV="1">
                <a:off x="6662" y="41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91" name="Line 819"/>
              <p:cNvSpPr>
                <a:spLocks noChangeShapeType="1"/>
              </p:cNvSpPr>
              <p:nvPr/>
            </p:nvSpPr>
            <p:spPr bwMode="auto">
              <a:xfrm flipV="1">
                <a:off x="6671" y="40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90" name="Line 818"/>
              <p:cNvSpPr>
                <a:spLocks noChangeShapeType="1"/>
              </p:cNvSpPr>
              <p:nvPr/>
            </p:nvSpPr>
            <p:spPr bwMode="auto">
              <a:xfrm>
                <a:off x="6680" y="40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89" name="Line 817"/>
              <p:cNvSpPr>
                <a:spLocks noChangeShapeType="1"/>
              </p:cNvSpPr>
              <p:nvPr/>
            </p:nvSpPr>
            <p:spPr bwMode="auto">
              <a:xfrm flipV="1">
                <a:off x="6689" y="39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88" name="Line 816"/>
              <p:cNvSpPr>
                <a:spLocks noChangeShapeType="1"/>
              </p:cNvSpPr>
              <p:nvPr/>
            </p:nvSpPr>
            <p:spPr bwMode="auto">
              <a:xfrm flipV="1">
                <a:off x="6698" y="38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87" name="Line 815"/>
              <p:cNvSpPr>
                <a:spLocks noChangeShapeType="1"/>
              </p:cNvSpPr>
              <p:nvPr/>
            </p:nvSpPr>
            <p:spPr bwMode="auto">
              <a:xfrm flipV="1">
                <a:off x="6707" y="37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86" name="Line 814"/>
              <p:cNvSpPr>
                <a:spLocks noChangeShapeType="1"/>
              </p:cNvSpPr>
              <p:nvPr/>
            </p:nvSpPr>
            <p:spPr bwMode="auto">
              <a:xfrm flipV="1">
                <a:off x="6716" y="36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85" name="Line 813"/>
              <p:cNvSpPr>
                <a:spLocks noChangeShapeType="1"/>
              </p:cNvSpPr>
              <p:nvPr/>
            </p:nvSpPr>
            <p:spPr bwMode="auto">
              <a:xfrm flipV="1">
                <a:off x="6725" y="359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84" name="Line 812"/>
              <p:cNvSpPr>
                <a:spLocks noChangeShapeType="1"/>
              </p:cNvSpPr>
              <p:nvPr/>
            </p:nvSpPr>
            <p:spPr bwMode="auto">
              <a:xfrm flipV="1">
                <a:off x="6725" y="341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83" name="Line 811"/>
              <p:cNvSpPr>
                <a:spLocks noChangeShapeType="1"/>
              </p:cNvSpPr>
              <p:nvPr/>
            </p:nvSpPr>
            <p:spPr bwMode="auto">
              <a:xfrm flipV="1">
                <a:off x="6734" y="332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82" name="Line 810"/>
              <p:cNvSpPr>
                <a:spLocks noChangeShapeType="1"/>
              </p:cNvSpPr>
              <p:nvPr/>
            </p:nvSpPr>
            <p:spPr bwMode="auto">
              <a:xfrm flipV="1">
                <a:off x="6734" y="32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81" name="Line 809"/>
              <p:cNvSpPr>
                <a:spLocks noChangeShapeType="1"/>
              </p:cNvSpPr>
              <p:nvPr/>
            </p:nvSpPr>
            <p:spPr bwMode="auto">
              <a:xfrm flipV="1">
                <a:off x="6743" y="314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80" name="Line 808"/>
              <p:cNvSpPr>
                <a:spLocks noChangeShapeType="1"/>
              </p:cNvSpPr>
              <p:nvPr/>
            </p:nvSpPr>
            <p:spPr bwMode="auto">
              <a:xfrm flipV="1">
                <a:off x="6743" y="296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79" name="Line 807"/>
              <p:cNvSpPr>
                <a:spLocks noChangeShapeType="1"/>
              </p:cNvSpPr>
              <p:nvPr/>
            </p:nvSpPr>
            <p:spPr bwMode="auto">
              <a:xfrm flipV="1">
                <a:off x="6743" y="287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78" name="Line 806"/>
              <p:cNvSpPr>
                <a:spLocks noChangeShapeType="1"/>
              </p:cNvSpPr>
              <p:nvPr/>
            </p:nvSpPr>
            <p:spPr bwMode="auto">
              <a:xfrm flipV="1">
                <a:off x="6743" y="278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77" name="Line 805"/>
              <p:cNvSpPr>
                <a:spLocks noChangeShapeType="1"/>
              </p:cNvSpPr>
              <p:nvPr/>
            </p:nvSpPr>
            <p:spPr bwMode="auto">
              <a:xfrm flipV="1">
                <a:off x="6743" y="269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76" name="Line 804"/>
              <p:cNvSpPr>
                <a:spLocks noChangeShapeType="1"/>
              </p:cNvSpPr>
              <p:nvPr/>
            </p:nvSpPr>
            <p:spPr bwMode="auto">
              <a:xfrm flipV="1">
                <a:off x="6743" y="251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75" name="Line 803"/>
              <p:cNvSpPr>
                <a:spLocks noChangeShapeType="1"/>
              </p:cNvSpPr>
              <p:nvPr/>
            </p:nvSpPr>
            <p:spPr bwMode="auto">
              <a:xfrm flipV="1">
                <a:off x="6743" y="242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74" name="Line 802"/>
              <p:cNvSpPr>
                <a:spLocks noChangeShapeType="1"/>
              </p:cNvSpPr>
              <p:nvPr/>
            </p:nvSpPr>
            <p:spPr bwMode="auto">
              <a:xfrm flipV="1">
                <a:off x="6743" y="233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73" name="Line 801"/>
              <p:cNvSpPr>
                <a:spLocks noChangeShapeType="1"/>
              </p:cNvSpPr>
              <p:nvPr/>
            </p:nvSpPr>
            <p:spPr bwMode="auto">
              <a:xfrm flipH="1" flipV="1">
                <a:off x="6734" y="22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72" name="Line 800"/>
              <p:cNvSpPr>
                <a:spLocks noChangeShapeType="1"/>
              </p:cNvSpPr>
              <p:nvPr/>
            </p:nvSpPr>
            <p:spPr bwMode="auto">
              <a:xfrm flipV="1">
                <a:off x="6734" y="206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71" name="Line 799"/>
              <p:cNvSpPr>
                <a:spLocks noChangeShapeType="1"/>
              </p:cNvSpPr>
              <p:nvPr/>
            </p:nvSpPr>
            <p:spPr bwMode="auto">
              <a:xfrm flipH="1" flipV="1">
                <a:off x="6725" y="19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70" name="Line 798"/>
              <p:cNvSpPr>
                <a:spLocks noChangeShapeType="1"/>
              </p:cNvSpPr>
              <p:nvPr/>
            </p:nvSpPr>
            <p:spPr bwMode="auto">
              <a:xfrm flipV="1">
                <a:off x="6725" y="188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69" name="Line 797"/>
              <p:cNvSpPr>
                <a:spLocks noChangeShapeType="1"/>
              </p:cNvSpPr>
              <p:nvPr/>
            </p:nvSpPr>
            <p:spPr bwMode="auto">
              <a:xfrm flipH="1" flipV="1">
                <a:off x="6716" y="17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68" name="Line 796"/>
              <p:cNvSpPr>
                <a:spLocks noChangeShapeType="1"/>
              </p:cNvSpPr>
              <p:nvPr/>
            </p:nvSpPr>
            <p:spPr bwMode="auto">
              <a:xfrm flipH="1" flipV="1">
                <a:off x="6707" y="17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67" name="Line 795"/>
              <p:cNvSpPr>
                <a:spLocks noChangeShapeType="1"/>
              </p:cNvSpPr>
              <p:nvPr/>
            </p:nvSpPr>
            <p:spPr bwMode="auto">
              <a:xfrm flipH="1" flipV="1">
                <a:off x="6698" y="161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66" name="Line 794"/>
              <p:cNvSpPr>
                <a:spLocks noChangeShapeType="1"/>
              </p:cNvSpPr>
              <p:nvPr/>
            </p:nvSpPr>
            <p:spPr bwMode="auto">
              <a:xfrm flipH="1" flipV="1">
                <a:off x="6689" y="15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65" name="Line 793"/>
              <p:cNvSpPr>
                <a:spLocks noChangeShapeType="1"/>
              </p:cNvSpPr>
              <p:nvPr/>
            </p:nvSpPr>
            <p:spPr bwMode="auto">
              <a:xfrm flipH="1" flipV="1">
                <a:off x="6680" y="14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64" name="Line 792"/>
              <p:cNvSpPr>
                <a:spLocks noChangeShapeType="1"/>
              </p:cNvSpPr>
              <p:nvPr/>
            </p:nvSpPr>
            <p:spPr bwMode="auto">
              <a:xfrm flipH="1">
                <a:off x="6671" y="14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63" name="Line 791"/>
              <p:cNvSpPr>
                <a:spLocks noChangeShapeType="1"/>
              </p:cNvSpPr>
              <p:nvPr/>
            </p:nvSpPr>
            <p:spPr bwMode="auto">
              <a:xfrm flipH="1" flipV="1">
                <a:off x="6662" y="135"/>
                <a:ext cx="9" cy="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62" name="Line 790"/>
              <p:cNvSpPr>
                <a:spLocks noChangeShapeType="1"/>
              </p:cNvSpPr>
              <p:nvPr/>
            </p:nvSpPr>
            <p:spPr bwMode="auto">
              <a:xfrm flipH="1" flipV="1">
                <a:off x="6653" y="12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61" name="Line 789"/>
              <p:cNvSpPr>
                <a:spLocks noChangeShapeType="1"/>
              </p:cNvSpPr>
              <p:nvPr/>
            </p:nvSpPr>
            <p:spPr bwMode="auto">
              <a:xfrm flipH="1">
                <a:off x="6645" y="126"/>
                <a:ext cx="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60" name="Line 788"/>
              <p:cNvSpPr>
                <a:spLocks noChangeShapeType="1"/>
              </p:cNvSpPr>
              <p:nvPr/>
            </p:nvSpPr>
            <p:spPr bwMode="auto">
              <a:xfrm flipH="1" flipV="1">
                <a:off x="6636" y="11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59" name="Line 787"/>
              <p:cNvSpPr>
                <a:spLocks noChangeShapeType="1"/>
              </p:cNvSpPr>
              <p:nvPr/>
            </p:nvSpPr>
            <p:spPr bwMode="auto">
              <a:xfrm flipH="1">
                <a:off x="6618" y="117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58" name="Line 786"/>
              <p:cNvSpPr>
                <a:spLocks noChangeShapeType="1"/>
              </p:cNvSpPr>
              <p:nvPr/>
            </p:nvSpPr>
            <p:spPr bwMode="auto">
              <a:xfrm flipH="1">
                <a:off x="6609" y="117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57" name="Line 785"/>
              <p:cNvSpPr>
                <a:spLocks noChangeShapeType="1"/>
              </p:cNvSpPr>
              <p:nvPr/>
            </p:nvSpPr>
            <p:spPr bwMode="auto">
              <a:xfrm flipH="1">
                <a:off x="6600" y="117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56" name="Line 784"/>
              <p:cNvSpPr>
                <a:spLocks noChangeShapeType="1"/>
              </p:cNvSpPr>
              <p:nvPr/>
            </p:nvSpPr>
            <p:spPr bwMode="auto">
              <a:xfrm flipH="1" flipV="1">
                <a:off x="6591" y="10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55" name="Line 783"/>
              <p:cNvSpPr>
                <a:spLocks noChangeShapeType="1"/>
              </p:cNvSpPr>
              <p:nvPr/>
            </p:nvSpPr>
            <p:spPr bwMode="auto">
              <a:xfrm flipH="1">
                <a:off x="6573" y="108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54" name="Line 782"/>
              <p:cNvSpPr>
                <a:spLocks noChangeShapeType="1"/>
              </p:cNvSpPr>
              <p:nvPr/>
            </p:nvSpPr>
            <p:spPr bwMode="auto">
              <a:xfrm flipH="1">
                <a:off x="6564" y="10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53" name="Line 781"/>
              <p:cNvSpPr>
                <a:spLocks noChangeShapeType="1"/>
              </p:cNvSpPr>
              <p:nvPr/>
            </p:nvSpPr>
            <p:spPr bwMode="auto">
              <a:xfrm flipH="1">
                <a:off x="6555" y="117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52" name="Line 780"/>
              <p:cNvSpPr>
                <a:spLocks noChangeShapeType="1"/>
              </p:cNvSpPr>
              <p:nvPr/>
            </p:nvSpPr>
            <p:spPr bwMode="auto">
              <a:xfrm flipH="1">
                <a:off x="6537" y="117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51" name="Line 779"/>
              <p:cNvSpPr>
                <a:spLocks noChangeShapeType="1"/>
              </p:cNvSpPr>
              <p:nvPr/>
            </p:nvSpPr>
            <p:spPr bwMode="auto">
              <a:xfrm flipH="1">
                <a:off x="6528" y="117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50" name="Line 778"/>
              <p:cNvSpPr>
                <a:spLocks noChangeShapeType="1"/>
              </p:cNvSpPr>
              <p:nvPr/>
            </p:nvSpPr>
            <p:spPr bwMode="auto">
              <a:xfrm flipH="1">
                <a:off x="6519" y="11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49" name="Line 777"/>
              <p:cNvSpPr>
                <a:spLocks noChangeShapeType="1"/>
              </p:cNvSpPr>
              <p:nvPr/>
            </p:nvSpPr>
            <p:spPr bwMode="auto">
              <a:xfrm flipH="1">
                <a:off x="6510" y="126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48" name="Line 776"/>
              <p:cNvSpPr>
                <a:spLocks noChangeShapeType="1"/>
              </p:cNvSpPr>
              <p:nvPr/>
            </p:nvSpPr>
            <p:spPr bwMode="auto">
              <a:xfrm flipH="1">
                <a:off x="6501" y="12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47" name="Line 775"/>
              <p:cNvSpPr>
                <a:spLocks noChangeShapeType="1"/>
              </p:cNvSpPr>
              <p:nvPr/>
            </p:nvSpPr>
            <p:spPr bwMode="auto">
              <a:xfrm flipH="1">
                <a:off x="6492" y="135"/>
                <a:ext cx="9" cy="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46" name="Line 774"/>
              <p:cNvSpPr>
                <a:spLocks noChangeShapeType="1"/>
              </p:cNvSpPr>
              <p:nvPr/>
            </p:nvSpPr>
            <p:spPr bwMode="auto">
              <a:xfrm flipH="1">
                <a:off x="6483" y="14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45" name="Oval 773"/>
              <p:cNvSpPr>
                <a:spLocks noChangeArrowheads="1"/>
              </p:cNvSpPr>
              <p:nvPr/>
            </p:nvSpPr>
            <p:spPr bwMode="auto">
              <a:xfrm>
                <a:off x="6555" y="161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44" name="Oval 772"/>
              <p:cNvSpPr>
                <a:spLocks noChangeArrowheads="1"/>
              </p:cNvSpPr>
              <p:nvPr/>
            </p:nvSpPr>
            <p:spPr bwMode="auto">
              <a:xfrm>
                <a:off x="6645" y="251"/>
                <a:ext cx="44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43" name="Oval 771"/>
              <p:cNvSpPr>
                <a:spLocks noChangeArrowheads="1"/>
              </p:cNvSpPr>
              <p:nvPr/>
            </p:nvSpPr>
            <p:spPr bwMode="auto">
              <a:xfrm>
                <a:off x="6555" y="341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42" name="Line 770"/>
              <p:cNvSpPr>
                <a:spLocks noChangeShapeType="1"/>
              </p:cNvSpPr>
              <p:nvPr/>
            </p:nvSpPr>
            <p:spPr bwMode="auto">
              <a:xfrm flipH="1">
                <a:off x="6752" y="260"/>
                <a:ext cx="54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41" name="Line 769"/>
              <p:cNvSpPr>
                <a:spLocks noChangeShapeType="1"/>
              </p:cNvSpPr>
              <p:nvPr/>
            </p:nvSpPr>
            <p:spPr bwMode="auto">
              <a:xfrm>
                <a:off x="6752" y="332"/>
                <a:ext cx="5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40" name="Line 768"/>
              <p:cNvSpPr>
                <a:spLocks noChangeShapeType="1"/>
              </p:cNvSpPr>
              <p:nvPr/>
            </p:nvSpPr>
            <p:spPr bwMode="auto">
              <a:xfrm>
                <a:off x="6788" y="224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39" name="Line 767"/>
              <p:cNvSpPr>
                <a:spLocks noChangeShapeType="1"/>
              </p:cNvSpPr>
              <p:nvPr/>
            </p:nvSpPr>
            <p:spPr bwMode="auto">
              <a:xfrm>
                <a:off x="6806" y="242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38" name="Line 766"/>
              <p:cNvSpPr>
                <a:spLocks noChangeShapeType="1"/>
              </p:cNvSpPr>
              <p:nvPr/>
            </p:nvSpPr>
            <p:spPr bwMode="auto">
              <a:xfrm flipV="1">
                <a:off x="6752" y="224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37" name="Line 765"/>
              <p:cNvSpPr>
                <a:spLocks noChangeShapeType="1"/>
              </p:cNvSpPr>
              <p:nvPr/>
            </p:nvSpPr>
            <p:spPr bwMode="auto">
              <a:xfrm>
                <a:off x="6770" y="224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36" name="Line 764"/>
              <p:cNvSpPr>
                <a:spLocks noChangeShapeType="1"/>
              </p:cNvSpPr>
              <p:nvPr/>
            </p:nvSpPr>
            <p:spPr bwMode="auto">
              <a:xfrm>
                <a:off x="6752" y="314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35" name="Line 763"/>
              <p:cNvSpPr>
                <a:spLocks noChangeShapeType="1"/>
              </p:cNvSpPr>
              <p:nvPr/>
            </p:nvSpPr>
            <p:spPr bwMode="auto">
              <a:xfrm>
                <a:off x="5053" y="1444"/>
                <a:ext cx="1106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34" name="Line 762"/>
              <p:cNvSpPr>
                <a:spLocks noChangeShapeType="1"/>
              </p:cNvSpPr>
              <p:nvPr/>
            </p:nvSpPr>
            <p:spPr bwMode="auto">
              <a:xfrm>
                <a:off x="4496" y="1059"/>
                <a:ext cx="18" cy="17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33" name="Line 761"/>
              <p:cNvSpPr>
                <a:spLocks noChangeShapeType="1"/>
              </p:cNvSpPr>
              <p:nvPr/>
            </p:nvSpPr>
            <p:spPr bwMode="auto">
              <a:xfrm flipV="1">
                <a:off x="4864" y="1076"/>
                <a:ext cx="1" cy="17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32" name="Line 760"/>
              <p:cNvSpPr>
                <a:spLocks noChangeShapeType="1"/>
              </p:cNvSpPr>
              <p:nvPr/>
            </p:nvSpPr>
            <p:spPr bwMode="auto">
              <a:xfrm>
                <a:off x="4864" y="1247"/>
                <a:ext cx="189" cy="197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31" name="Line 759"/>
              <p:cNvSpPr>
                <a:spLocks noChangeShapeType="1"/>
              </p:cNvSpPr>
              <p:nvPr/>
            </p:nvSpPr>
            <p:spPr bwMode="auto">
              <a:xfrm flipV="1">
                <a:off x="4514" y="1076"/>
                <a:ext cx="1" cy="90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30" name="Line 758"/>
              <p:cNvSpPr>
                <a:spLocks noChangeShapeType="1"/>
              </p:cNvSpPr>
              <p:nvPr/>
            </p:nvSpPr>
            <p:spPr bwMode="auto">
              <a:xfrm flipV="1">
                <a:off x="5503" y="386"/>
                <a:ext cx="1" cy="789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29" name="Line 757"/>
              <p:cNvSpPr>
                <a:spLocks noChangeShapeType="1"/>
              </p:cNvSpPr>
              <p:nvPr/>
            </p:nvSpPr>
            <p:spPr bwMode="auto">
              <a:xfrm flipV="1">
                <a:off x="5970" y="1319"/>
                <a:ext cx="1" cy="89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28" name="Line 756"/>
              <p:cNvSpPr>
                <a:spLocks noChangeShapeType="1"/>
              </p:cNvSpPr>
              <p:nvPr/>
            </p:nvSpPr>
            <p:spPr bwMode="auto">
              <a:xfrm flipV="1">
                <a:off x="5655" y="475"/>
                <a:ext cx="1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27" name="Line 755"/>
              <p:cNvSpPr>
                <a:spLocks noChangeShapeType="1"/>
              </p:cNvSpPr>
              <p:nvPr/>
            </p:nvSpPr>
            <p:spPr bwMode="auto">
              <a:xfrm>
                <a:off x="5655" y="475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26" name="Line 754"/>
              <p:cNvSpPr>
                <a:spLocks noChangeShapeType="1"/>
              </p:cNvSpPr>
              <p:nvPr/>
            </p:nvSpPr>
            <p:spPr bwMode="auto">
              <a:xfrm>
                <a:off x="5691" y="475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25" name="Line 753"/>
              <p:cNvSpPr>
                <a:spLocks noChangeShapeType="1"/>
              </p:cNvSpPr>
              <p:nvPr/>
            </p:nvSpPr>
            <p:spPr bwMode="auto">
              <a:xfrm>
                <a:off x="5709" y="484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24" name="Line 752"/>
              <p:cNvSpPr>
                <a:spLocks noChangeShapeType="1"/>
              </p:cNvSpPr>
              <p:nvPr/>
            </p:nvSpPr>
            <p:spPr bwMode="auto">
              <a:xfrm flipH="1">
                <a:off x="5691" y="493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23" name="Line 751"/>
              <p:cNvSpPr>
                <a:spLocks noChangeShapeType="1"/>
              </p:cNvSpPr>
              <p:nvPr/>
            </p:nvSpPr>
            <p:spPr bwMode="auto">
              <a:xfrm flipH="1">
                <a:off x="5655" y="502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22" name="Line 750"/>
              <p:cNvSpPr>
                <a:spLocks noChangeShapeType="1"/>
              </p:cNvSpPr>
              <p:nvPr/>
            </p:nvSpPr>
            <p:spPr bwMode="auto">
              <a:xfrm>
                <a:off x="5664" y="502"/>
                <a:ext cx="45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21" name="Line 749"/>
              <p:cNvSpPr>
                <a:spLocks noChangeShapeType="1"/>
              </p:cNvSpPr>
              <p:nvPr/>
            </p:nvSpPr>
            <p:spPr bwMode="auto">
              <a:xfrm flipV="1">
                <a:off x="5745" y="475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20" name="Line 748"/>
              <p:cNvSpPr>
                <a:spLocks noChangeShapeType="1"/>
              </p:cNvSpPr>
              <p:nvPr/>
            </p:nvSpPr>
            <p:spPr bwMode="auto">
              <a:xfrm>
                <a:off x="5763" y="475"/>
                <a:ext cx="1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19" name="Line 747"/>
              <p:cNvSpPr>
                <a:spLocks noChangeShapeType="1"/>
              </p:cNvSpPr>
              <p:nvPr/>
            </p:nvSpPr>
            <p:spPr bwMode="auto">
              <a:xfrm>
                <a:off x="5736" y="529"/>
                <a:ext cx="63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18" name="Line 746"/>
              <p:cNvSpPr>
                <a:spLocks noChangeShapeType="1"/>
              </p:cNvSpPr>
              <p:nvPr/>
            </p:nvSpPr>
            <p:spPr bwMode="auto">
              <a:xfrm>
                <a:off x="5889" y="386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17" name="Line 745"/>
              <p:cNvSpPr>
                <a:spLocks noChangeShapeType="1"/>
              </p:cNvSpPr>
              <p:nvPr/>
            </p:nvSpPr>
            <p:spPr bwMode="auto">
              <a:xfrm flipV="1">
                <a:off x="5637" y="332"/>
                <a:ext cx="9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16" name="Line 744"/>
              <p:cNvSpPr>
                <a:spLocks noChangeShapeType="1"/>
              </p:cNvSpPr>
              <p:nvPr/>
            </p:nvSpPr>
            <p:spPr bwMode="auto">
              <a:xfrm>
                <a:off x="5637" y="386"/>
                <a:ext cx="9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15" name="Line 743"/>
              <p:cNvSpPr>
                <a:spLocks noChangeShapeType="1"/>
              </p:cNvSpPr>
              <p:nvPr/>
            </p:nvSpPr>
            <p:spPr bwMode="auto">
              <a:xfrm>
                <a:off x="5646" y="440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14" name="Line 742"/>
              <p:cNvSpPr>
                <a:spLocks noChangeShapeType="1"/>
              </p:cNvSpPr>
              <p:nvPr/>
            </p:nvSpPr>
            <p:spPr bwMode="auto">
              <a:xfrm>
                <a:off x="5646" y="332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13" name="Line 741"/>
              <p:cNvSpPr>
                <a:spLocks noChangeShapeType="1"/>
              </p:cNvSpPr>
              <p:nvPr/>
            </p:nvSpPr>
            <p:spPr bwMode="auto">
              <a:xfrm>
                <a:off x="5646" y="440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12" name="Line 740"/>
              <p:cNvSpPr>
                <a:spLocks noChangeShapeType="1"/>
              </p:cNvSpPr>
              <p:nvPr/>
            </p:nvSpPr>
            <p:spPr bwMode="auto">
              <a:xfrm>
                <a:off x="5646" y="332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11" name="Line 739"/>
              <p:cNvSpPr>
                <a:spLocks noChangeShapeType="1"/>
              </p:cNvSpPr>
              <p:nvPr/>
            </p:nvSpPr>
            <p:spPr bwMode="auto">
              <a:xfrm flipH="1">
                <a:off x="5593" y="386"/>
                <a:ext cx="4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10" name="Line 738"/>
              <p:cNvSpPr>
                <a:spLocks noChangeShapeType="1"/>
              </p:cNvSpPr>
              <p:nvPr/>
            </p:nvSpPr>
            <p:spPr bwMode="auto">
              <a:xfrm flipV="1">
                <a:off x="5637" y="332"/>
                <a:ext cx="9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09" name="Line 737"/>
              <p:cNvSpPr>
                <a:spLocks noChangeShapeType="1"/>
              </p:cNvSpPr>
              <p:nvPr/>
            </p:nvSpPr>
            <p:spPr bwMode="auto">
              <a:xfrm>
                <a:off x="5637" y="386"/>
                <a:ext cx="9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08" name="Oval 736"/>
              <p:cNvSpPr>
                <a:spLocks noChangeArrowheads="1"/>
              </p:cNvSpPr>
              <p:nvPr/>
            </p:nvSpPr>
            <p:spPr bwMode="auto">
              <a:xfrm>
                <a:off x="5476" y="359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07" name="Line 735"/>
              <p:cNvSpPr>
                <a:spLocks noChangeShapeType="1"/>
              </p:cNvSpPr>
              <p:nvPr/>
            </p:nvSpPr>
            <p:spPr bwMode="auto">
              <a:xfrm flipH="1" flipV="1">
                <a:off x="5880" y="332"/>
                <a:ext cx="9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06" name="Line 734"/>
              <p:cNvSpPr>
                <a:spLocks noChangeShapeType="1"/>
              </p:cNvSpPr>
              <p:nvPr/>
            </p:nvSpPr>
            <p:spPr bwMode="auto">
              <a:xfrm flipH="1" flipV="1">
                <a:off x="5880" y="332"/>
                <a:ext cx="9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05" name="Line 733"/>
              <p:cNvSpPr>
                <a:spLocks noChangeShapeType="1"/>
              </p:cNvSpPr>
              <p:nvPr/>
            </p:nvSpPr>
            <p:spPr bwMode="auto">
              <a:xfrm flipH="1">
                <a:off x="5880" y="386"/>
                <a:ext cx="9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04" name="Line 732"/>
              <p:cNvSpPr>
                <a:spLocks noChangeShapeType="1"/>
              </p:cNvSpPr>
              <p:nvPr/>
            </p:nvSpPr>
            <p:spPr bwMode="auto">
              <a:xfrm flipH="1">
                <a:off x="5880" y="386"/>
                <a:ext cx="9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03" name="Line 731"/>
              <p:cNvSpPr>
                <a:spLocks noChangeShapeType="1"/>
              </p:cNvSpPr>
              <p:nvPr/>
            </p:nvSpPr>
            <p:spPr bwMode="auto">
              <a:xfrm flipH="1">
                <a:off x="5835" y="332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02" name="Line 730"/>
              <p:cNvSpPr>
                <a:spLocks noChangeShapeType="1"/>
              </p:cNvSpPr>
              <p:nvPr/>
            </p:nvSpPr>
            <p:spPr bwMode="auto">
              <a:xfrm flipH="1">
                <a:off x="5835" y="332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01" name="Line 729"/>
              <p:cNvSpPr>
                <a:spLocks noChangeShapeType="1"/>
              </p:cNvSpPr>
              <p:nvPr/>
            </p:nvSpPr>
            <p:spPr bwMode="auto">
              <a:xfrm flipH="1">
                <a:off x="5835" y="440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800" name="Line 728"/>
              <p:cNvSpPr>
                <a:spLocks noChangeShapeType="1"/>
              </p:cNvSpPr>
              <p:nvPr/>
            </p:nvSpPr>
            <p:spPr bwMode="auto">
              <a:xfrm flipH="1">
                <a:off x="5835" y="440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99" name="Line 727"/>
              <p:cNvSpPr>
                <a:spLocks noChangeShapeType="1"/>
              </p:cNvSpPr>
              <p:nvPr/>
            </p:nvSpPr>
            <p:spPr bwMode="auto">
              <a:xfrm flipH="1">
                <a:off x="5709" y="341"/>
                <a:ext cx="10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98" name="Line 726"/>
              <p:cNvSpPr>
                <a:spLocks noChangeShapeType="1"/>
              </p:cNvSpPr>
              <p:nvPr/>
            </p:nvSpPr>
            <p:spPr bwMode="auto">
              <a:xfrm flipH="1">
                <a:off x="5709" y="431"/>
                <a:ext cx="10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97" name="Line 725"/>
              <p:cNvSpPr>
                <a:spLocks noChangeShapeType="1"/>
              </p:cNvSpPr>
              <p:nvPr/>
            </p:nvSpPr>
            <p:spPr bwMode="auto">
              <a:xfrm flipH="1">
                <a:off x="5709" y="341"/>
                <a:ext cx="10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96" name="Line 724"/>
              <p:cNvSpPr>
                <a:spLocks noChangeShapeType="1"/>
              </p:cNvSpPr>
              <p:nvPr/>
            </p:nvSpPr>
            <p:spPr bwMode="auto">
              <a:xfrm flipH="1">
                <a:off x="5709" y="431"/>
                <a:ext cx="10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95" name="Line 723"/>
              <p:cNvSpPr>
                <a:spLocks noChangeShapeType="1"/>
              </p:cNvSpPr>
              <p:nvPr/>
            </p:nvSpPr>
            <p:spPr bwMode="auto">
              <a:xfrm flipH="1">
                <a:off x="5817" y="332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94" name="Line 722"/>
              <p:cNvSpPr>
                <a:spLocks noChangeShapeType="1"/>
              </p:cNvSpPr>
              <p:nvPr/>
            </p:nvSpPr>
            <p:spPr bwMode="auto">
              <a:xfrm flipH="1">
                <a:off x="5817" y="332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93" name="Line 721"/>
              <p:cNvSpPr>
                <a:spLocks noChangeShapeType="1"/>
              </p:cNvSpPr>
              <p:nvPr/>
            </p:nvSpPr>
            <p:spPr bwMode="auto">
              <a:xfrm flipH="1" flipV="1">
                <a:off x="5817" y="431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92" name="Line 720"/>
              <p:cNvSpPr>
                <a:spLocks noChangeShapeType="1"/>
              </p:cNvSpPr>
              <p:nvPr/>
            </p:nvSpPr>
            <p:spPr bwMode="auto">
              <a:xfrm flipH="1" flipV="1">
                <a:off x="5817" y="431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91" name="Line 719"/>
              <p:cNvSpPr>
                <a:spLocks noChangeShapeType="1"/>
              </p:cNvSpPr>
              <p:nvPr/>
            </p:nvSpPr>
            <p:spPr bwMode="auto">
              <a:xfrm>
                <a:off x="5691" y="332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90" name="Line 718"/>
              <p:cNvSpPr>
                <a:spLocks noChangeShapeType="1"/>
              </p:cNvSpPr>
              <p:nvPr/>
            </p:nvSpPr>
            <p:spPr bwMode="auto">
              <a:xfrm flipV="1">
                <a:off x="5691" y="431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89" name="Line 717"/>
              <p:cNvSpPr>
                <a:spLocks noChangeShapeType="1"/>
              </p:cNvSpPr>
              <p:nvPr/>
            </p:nvSpPr>
            <p:spPr bwMode="auto">
              <a:xfrm>
                <a:off x="5691" y="332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88" name="Line 716"/>
              <p:cNvSpPr>
                <a:spLocks noChangeShapeType="1"/>
              </p:cNvSpPr>
              <p:nvPr/>
            </p:nvSpPr>
            <p:spPr bwMode="auto">
              <a:xfrm flipV="1">
                <a:off x="5691" y="431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87" name="Oval 715"/>
              <p:cNvSpPr>
                <a:spLocks noChangeArrowheads="1"/>
              </p:cNvSpPr>
              <p:nvPr/>
            </p:nvSpPr>
            <p:spPr bwMode="auto">
              <a:xfrm>
                <a:off x="5997" y="359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86" name="Line 714"/>
              <p:cNvSpPr>
                <a:spLocks noChangeShapeType="1"/>
              </p:cNvSpPr>
              <p:nvPr/>
            </p:nvSpPr>
            <p:spPr bwMode="auto">
              <a:xfrm>
                <a:off x="6024" y="386"/>
                <a:ext cx="189" cy="188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85" name="Line 713"/>
              <p:cNvSpPr>
                <a:spLocks noChangeShapeType="1"/>
              </p:cNvSpPr>
              <p:nvPr/>
            </p:nvSpPr>
            <p:spPr bwMode="auto">
              <a:xfrm flipV="1">
                <a:off x="6303" y="314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84" name="Line 712"/>
              <p:cNvSpPr>
                <a:spLocks noChangeShapeType="1"/>
              </p:cNvSpPr>
              <p:nvPr/>
            </p:nvSpPr>
            <p:spPr bwMode="auto">
              <a:xfrm flipV="1">
                <a:off x="7526" y="278"/>
                <a:ext cx="1" cy="90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83" name="Line 711"/>
              <p:cNvSpPr>
                <a:spLocks noChangeShapeType="1"/>
              </p:cNvSpPr>
              <p:nvPr/>
            </p:nvSpPr>
            <p:spPr bwMode="auto">
              <a:xfrm flipV="1">
                <a:off x="7544" y="1938"/>
                <a:ext cx="1" cy="89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</p:grpSp>
        <p:grpSp>
          <p:nvGrpSpPr>
            <p:cNvPr id="3581" name="Group 509"/>
            <p:cNvGrpSpPr>
              <a:grpSpLocks/>
            </p:cNvGrpSpPr>
            <p:nvPr/>
          </p:nvGrpSpPr>
          <p:grpSpPr bwMode="auto">
            <a:xfrm>
              <a:off x="6627" y="224"/>
              <a:ext cx="1384" cy="1803"/>
              <a:chOff x="6627" y="224"/>
              <a:chExt cx="1384" cy="1803"/>
            </a:xfrm>
            <a:grpFill/>
          </p:grpSpPr>
          <p:sp>
            <p:nvSpPr>
              <p:cNvPr id="3781" name="Line 709"/>
              <p:cNvSpPr>
                <a:spLocks noChangeShapeType="1"/>
              </p:cNvSpPr>
              <p:nvPr/>
            </p:nvSpPr>
            <p:spPr bwMode="auto">
              <a:xfrm>
                <a:off x="7526" y="368"/>
                <a:ext cx="99" cy="98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80" name="Line 708"/>
              <p:cNvSpPr>
                <a:spLocks noChangeShapeType="1"/>
              </p:cNvSpPr>
              <p:nvPr/>
            </p:nvSpPr>
            <p:spPr bwMode="auto">
              <a:xfrm flipV="1">
                <a:off x="7211" y="610"/>
                <a:ext cx="773" cy="772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79" name="Line 707"/>
              <p:cNvSpPr>
                <a:spLocks noChangeShapeType="1"/>
              </p:cNvSpPr>
              <p:nvPr/>
            </p:nvSpPr>
            <p:spPr bwMode="auto">
              <a:xfrm flipV="1">
                <a:off x="7373" y="422"/>
                <a:ext cx="638" cy="637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78" name="Line 706"/>
              <p:cNvSpPr>
                <a:spLocks noChangeShapeType="1"/>
              </p:cNvSpPr>
              <p:nvPr/>
            </p:nvSpPr>
            <p:spPr bwMode="auto">
              <a:xfrm flipV="1">
                <a:off x="7157" y="377"/>
                <a:ext cx="1" cy="4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77" name="Line 705"/>
              <p:cNvSpPr>
                <a:spLocks noChangeShapeType="1"/>
              </p:cNvSpPr>
              <p:nvPr/>
            </p:nvSpPr>
            <p:spPr bwMode="auto">
              <a:xfrm>
                <a:off x="7157" y="377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76" name="Line 704"/>
              <p:cNvSpPr>
                <a:spLocks noChangeShapeType="1"/>
              </p:cNvSpPr>
              <p:nvPr/>
            </p:nvSpPr>
            <p:spPr bwMode="auto">
              <a:xfrm>
                <a:off x="7193" y="377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75" name="Line 703"/>
              <p:cNvSpPr>
                <a:spLocks noChangeShapeType="1"/>
              </p:cNvSpPr>
              <p:nvPr/>
            </p:nvSpPr>
            <p:spPr bwMode="auto">
              <a:xfrm>
                <a:off x="7211" y="386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74" name="Line 702"/>
              <p:cNvSpPr>
                <a:spLocks noChangeShapeType="1"/>
              </p:cNvSpPr>
              <p:nvPr/>
            </p:nvSpPr>
            <p:spPr bwMode="auto">
              <a:xfrm flipH="1">
                <a:off x="7193" y="386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73" name="Line 701"/>
              <p:cNvSpPr>
                <a:spLocks noChangeShapeType="1"/>
              </p:cNvSpPr>
              <p:nvPr/>
            </p:nvSpPr>
            <p:spPr bwMode="auto">
              <a:xfrm flipH="1">
                <a:off x="7157" y="395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72" name="Line 700"/>
              <p:cNvSpPr>
                <a:spLocks noChangeShapeType="1"/>
              </p:cNvSpPr>
              <p:nvPr/>
            </p:nvSpPr>
            <p:spPr bwMode="auto">
              <a:xfrm>
                <a:off x="7166" y="395"/>
                <a:ext cx="45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71" name="Line 699"/>
              <p:cNvSpPr>
                <a:spLocks noChangeShapeType="1"/>
              </p:cNvSpPr>
              <p:nvPr/>
            </p:nvSpPr>
            <p:spPr bwMode="auto">
              <a:xfrm>
                <a:off x="7256" y="377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70" name="Line 698"/>
              <p:cNvSpPr>
                <a:spLocks noChangeShapeType="1"/>
              </p:cNvSpPr>
              <p:nvPr/>
            </p:nvSpPr>
            <p:spPr bwMode="auto">
              <a:xfrm>
                <a:off x="7265" y="377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69" name="Line 697"/>
              <p:cNvSpPr>
                <a:spLocks noChangeShapeType="1"/>
              </p:cNvSpPr>
              <p:nvPr/>
            </p:nvSpPr>
            <p:spPr bwMode="auto">
              <a:xfrm>
                <a:off x="7283" y="377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68" name="Line 696"/>
              <p:cNvSpPr>
                <a:spLocks noChangeShapeType="1"/>
              </p:cNvSpPr>
              <p:nvPr/>
            </p:nvSpPr>
            <p:spPr bwMode="auto">
              <a:xfrm>
                <a:off x="7301" y="386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67" name="Line 695"/>
              <p:cNvSpPr>
                <a:spLocks noChangeShapeType="1"/>
              </p:cNvSpPr>
              <p:nvPr/>
            </p:nvSpPr>
            <p:spPr bwMode="auto">
              <a:xfrm flipH="1">
                <a:off x="7292" y="395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66" name="Line 694"/>
              <p:cNvSpPr>
                <a:spLocks noChangeShapeType="1"/>
              </p:cNvSpPr>
              <p:nvPr/>
            </p:nvSpPr>
            <p:spPr bwMode="auto">
              <a:xfrm>
                <a:off x="7292" y="39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65" name="Line 693"/>
              <p:cNvSpPr>
                <a:spLocks noChangeShapeType="1"/>
              </p:cNvSpPr>
              <p:nvPr/>
            </p:nvSpPr>
            <p:spPr bwMode="auto">
              <a:xfrm>
                <a:off x="7301" y="404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64" name="Line 692"/>
              <p:cNvSpPr>
                <a:spLocks noChangeShapeType="1"/>
              </p:cNvSpPr>
              <p:nvPr/>
            </p:nvSpPr>
            <p:spPr bwMode="auto">
              <a:xfrm flipH="1">
                <a:off x="7283" y="413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63" name="Line 691"/>
              <p:cNvSpPr>
                <a:spLocks noChangeShapeType="1"/>
              </p:cNvSpPr>
              <p:nvPr/>
            </p:nvSpPr>
            <p:spPr bwMode="auto">
              <a:xfrm flipH="1">
                <a:off x="7265" y="422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62" name="Line 690"/>
              <p:cNvSpPr>
                <a:spLocks noChangeShapeType="1"/>
              </p:cNvSpPr>
              <p:nvPr/>
            </p:nvSpPr>
            <p:spPr bwMode="auto">
              <a:xfrm flipH="1">
                <a:off x="7256" y="42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61" name="Line 689"/>
              <p:cNvSpPr>
                <a:spLocks noChangeShapeType="1"/>
              </p:cNvSpPr>
              <p:nvPr/>
            </p:nvSpPr>
            <p:spPr bwMode="auto">
              <a:xfrm>
                <a:off x="7265" y="395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60" name="Oval 688"/>
              <p:cNvSpPr>
                <a:spLocks noChangeArrowheads="1"/>
              </p:cNvSpPr>
              <p:nvPr/>
            </p:nvSpPr>
            <p:spPr bwMode="auto">
              <a:xfrm>
                <a:off x="7499" y="251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59" name="Oval 687"/>
              <p:cNvSpPr>
                <a:spLocks noChangeArrowheads="1"/>
              </p:cNvSpPr>
              <p:nvPr/>
            </p:nvSpPr>
            <p:spPr bwMode="auto">
              <a:xfrm>
                <a:off x="6986" y="251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58" name="Line 686"/>
              <p:cNvSpPr>
                <a:spLocks noChangeShapeType="1"/>
              </p:cNvSpPr>
              <p:nvPr/>
            </p:nvSpPr>
            <p:spPr bwMode="auto">
              <a:xfrm flipH="1">
                <a:off x="7211" y="242"/>
                <a:ext cx="11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57" name="Line 685"/>
              <p:cNvSpPr>
                <a:spLocks noChangeShapeType="1"/>
              </p:cNvSpPr>
              <p:nvPr/>
            </p:nvSpPr>
            <p:spPr bwMode="auto">
              <a:xfrm flipH="1">
                <a:off x="7211" y="242"/>
                <a:ext cx="11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56" name="Line 684"/>
              <p:cNvSpPr>
                <a:spLocks noChangeShapeType="1"/>
              </p:cNvSpPr>
              <p:nvPr/>
            </p:nvSpPr>
            <p:spPr bwMode="auto">
              <a:xfrm flipH="1">
                <a:off x="7211" y="323"/>
                <a:ext cx="11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55" name="Line 683"/>
              <p:cNvSpPr>
                <a:spLocks noChangeShapeType="1"/>
              </p:cNvSpPr>
              <p:nvPr/>
            </p:nvSpPr>
            <p:spPr bwMode="auto">
              <a:xfrm flipH="1">
                <a:off x="7211" y="323"/>
                <a:ext cx="11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54" name="Line 682"/>
              <p:cNvSpPr>
                <a:spLocks noChangeShapeType="1"/>
              </p:cNvSpPr>
              <p:nvPr/>
            </p:nvSpPr>
            <p:spPr bwMode="auto">
              <a:xfrm>
                <a:off x="7157" y="224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53" name="Line 681"/>
              <p:cNvSpPr>
                <a:spLocks noChangeShapeType="1"/>
              </p:cNvSpPr>
              <p:nvPr/>
            </p:nvSpPr>
            <p:spPr bwMode="auto">
              <a:xfrm>
                <a:off x="7157" y="224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52" name="Line 680"/>
              <p:cNvSpPr>
                <a:spLocks noChangeShapeType="1"/>
              </p:cNvSpPr>
              <p:nvPr/>
            </p:nvSpPr>
            <p:spPr bwMode="auto">
              <a:xfrm>
                <a:off x="7157" y="341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51" name="Line 679"/>
              <p:cNvSpPr>
                <a:spLocks noChangeShapeType="1"/>
              </p:cNvSpPr>
              <p:nvPr/>
            </p:nvSpPr>
            <p:spPr bwMode="auto">
              <a:xfrm>
                <a:off x="7157" y="341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50" name="Line 678"/>
              <p:cNvSpPr>
                <a:spLocks noChangeShapeType="1"/>
              </p:cNvSpPr>
              <p:nvPr/>
            </p:nvSpPr>
            <p:spPr bwMode="auto">
              <a:xfrm flipV="1">
                <a:off x="7139" y="224"/>
                <a:ext cx="18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49" name="Line 677"/>
              <p:cNvSpPr>
                <a:spLocks noChangeShapeType="1"/>
              </p:cNvSpPr>
              <p:nvPr/>
            </p:nvSpPr>
            <p:spPr bwMode="auto">
              <a:xfrm flipV="1">
                <a:off x="7139" y="224"/>
                <a:ext cx="18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48" name="Line 676"/>
              <p:cNvSpPr>
                <a:spLocks noChangeShapeType="1"/>
              </p:cNvSpPr>
              <p:nvPr/>
            </p:nvSpPr>
            <p:spPr bwMode="auto">
              <a:xfrm>
                <a:off x="7139" y="278"/>
                <a:ext cx="18" cy="6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47" name="Line 675"/>
              <p:cNvSpPr>
                <a:spLocks noChangeShapeType="1"/>
              </p:cNvSpPr>
              <p:nvPr/>
            </p:nvSpPr>
            <p:spPr bwMode="auto">
              <a:xfrm>
                <a:off x="7139" y="278"/>
                <a:ext cx="18" cy="6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46" name="Line 674"/>
              <p:cNvSpPr>
                <a:spLocks noChangeShapeType="1"/>
              </p:cNvSpPr>
              <p:nvPr/>
            </p:nvSpPr>
            <p:spPr bwMode="auto">
              <a:xfrm flipH="1">
                <a:off x="7094" y="278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45" name="Line 673"/>
              <p:cNvSpPr>
                <a:spLocks noChangeShapeType="1"/>
              </p:cNvSpPr>
              <p:nvPr/>
            </p:nvSpPr>
            <p:spPr bwMode="auto">
              <a:xfrm>
                <a:off x="7193" y="224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44" name="Line 672"/>
              <p:cNvSpPr>
                <a:spLocks noChangeShapeType="1"/>
              </p:cNvSpPr>
              <p:nvPr/>
            </p:nvSpPr>
            <p:spPr bwMode="auto">
              <a:xfrm>
                <a:off x="7193" y="224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43" name="Line 671"/>
              <p:cNvSpPr>
                <a:spLocks noChangeShapeType="1"/>
              </p:cNvSpPr>
              <p:nvPr/>
            </p:nvSpPr>
            <p:spPr bwMode="auto">
              <a:xfrm flipV="1">
                <a:off x="7193" y="323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42" name="Line 670"/>
              <p:cNvSpPr>
                <a:spLocks noChangeShapeType="1"/>
              </p:cNvSpPr>
              <p:nvPr/>
            </p:nvSpPr>
            <p:spPr bwMode="auto">
              <a:xfrm flipV="1">
                <a:off x="7193" y="323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41" name="Line 669"/>
              <p:cNvSpPr>
                <a:spLocks noChangeShapeType="1"/>
              </p:cNvSpPr>
              <p:nvPr/>
            </p:nvSpPr>
            <p:spPr bwMode="auto">
              <a:xfrm>
                <a:off x="7400" y="278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40" name="Line 668"/>
              <p:cNvSpPr>
                <a:spLocks noChangeShapeType="1"/>
              </p:cNvSpPr>
              <p:nvPr/>
            </p:nvSpPr>
            <p:spPr bwMode="auto">
              <a:xfrm flipH="1">
                <a:off x="7337" y="224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39" name="Line 667"/>
              <p:cNvSpPr>
                <a:spLocks noChangeShapeType="1"/>
              </p:cNvSpPr>
              <p:nvPr/>
            </p:nvSpPr>
            <p:spPr bwMode="auto">
              <a:xfrm flipH="1">
                <a:off x="7337" y="224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38" name="Line 666"/>
              <p:cNvSpPr>
                <a:spLocks noChangeShapeType="1"/>
              </p:cNvSpPr>
              <p:nvPr/>
            </p:nvSpPr>
            <p:spPr bwMode="auto">
              <a:xfrm flipH="1">
                <a:off x="7337" y="341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37" name="Line 665"/>
              <p:cNvSpPr>
                <a:spLocks noChangeShapeType="1"/>
              </p:cNvSpPr>
              <p:nvPr/>
            </p:nvSpPr>
            <p:spPr bwMode="auto">
              <a:xfrm flipH="1">
                <a:off x="7337" y="341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36" name="Line 664"/>
              <p:cNvSpPr>
                <a:spLocks noChangeShapeType="1"/>
              </p:cNvSpPr>
              <p:nvPr/>
            </p:nvSpPr>
            <p:spPr bwMode="auto">
              <a:xfrm flipH="1" flipV="1">
                <a:off x="7382" y="224"/>
                <a:ext cx="18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35" name="Line 663"/>
              <p:cNvSpPr>
                <a:spLocks noChangeShapeType="1"/>
              </p:cNvSpPr>
              <p:nvPr/>
            </p:nvSpPr>
            <p:spPr bwMode="auto">
              <a:xfrm flipH="1" flipV="1">
                <a:off x="7382" y="224"/>
                <a:ext cx="18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34" name="Line 662"/>
              <p:cNvSpPr>
                <a:spLocks noChangeShapeType="1"/>
              </p:cNvSpPr>
              <p:nvPr/>
            </p:nvSpPr>
            <p:spPr bwMode="auto">
              <a:xfrm flipH="1">
                <a:off x="7382" y="278"/>
                <a:ext cx="18" cy="6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33" name="Line 661"/>
              <p:cNvSpPr>
                <a:spLocks noChangeShapeType="1"/>
              </p:cNvSpPr>
              <p:nvPr/>
            </p:nvSpPr>
            <p:spPr bwMode="auto">
              <a:xfrm flipH="1">
                <a:off x="7382" y="278"/>
                <a:ext cx="18" cy="6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32" name="Line 660"/>
              <p:cNvSpPr>
                <a:spLocks noChangeShapeType="1"/>
              </p:cNvSpPr>
              <p:nvPr/>
            </p:nvSpPr>
            <p:spPr bwMode="auto">
              <a:xfrm flipH="1">
                <a:off x="7328" y="224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31" name="Line 659"/>
              <p:cNvSpPr>
                <a:spLocks noChangeShapeType="1"/>
              </p:cNvSpPr>
              <p:nvPr/>
            </p:nvSpPr>
            <p:spPr bwMode="auto">
              <a:xfrm flipH="1">
                <a:off x="7328" y="224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30" name="Line 658"/>
              <p:cNvSpPr>
                <a:spLocks noChangeShapeType="1"/>
              </p:cNvSpPr>
              <p:nvPr/>
            </p:nvSpPr>
            <p:spPr bwMode="auto">
              <a:xfrm flipH="1" flipV="1">
                <a:off x="7328" y="323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29" name="Line 657"/>
              <p:cNvSpPr>
                <a:spLocks noChangeShapeType="1"/>
              </p:cNvSpPr>
              <p:nvPr/>
            </p:nvSpPr>
            <p:spPr bwMode="auto">
              <a:xfrm flipH="1" flipV="1">
                <a:off x="7328" y="323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28" name="Line 656"/>
              <p:cNvSpPr>
                <a:spLocks noChangeShapeType="1"/>
              </p:cNvSpPr>
              <p:nvPr/>
            </p:nvSpPr>
            <p:spPr bwMode="auto">
              <a:xfrm flipV="1">
                <a:off x="6627" y="422"/>
                <a:ext cx="1" cy="138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27" name="Line 655"/>
              <p:cNvSpPr>
                <a:spLocks noChangeShapeType="1"/>
              </p:cNvSpPr>
              <p:nvPr/>
            </p:nvSpPr>
            <p:spPr bwMode="auto">
              <a:xfrm>
                <a:off x="7094" y="1059"/>
                <a:ext cx="279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26" name="Line 654"/>
              <p:cNvSpPr>
                <a:spLocks noChangeShapeType="1"/>
              </p:cNvSpPr>
              <p:nvPr/>
            </p:nvSpPr>
            <p:spPr bwMode="auto">
              <a:xfrm flipV="1">
                <a:off x="7049" y="1059"/>
                <a:ext cx="45" cy="44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25" name="Line 653"/>
              <p:cNvSpPr>
                <a:spLocks noChangeShapeType="1"/>
              </p:cNvSpPr>
              <p:nvPr/>
            </p:nvSpPr>
            <p:spPr bwMode="auto">
              <a:xfrm>
                <a:off x="7040" y="924"/>
                <a:ext cx="207" cy="206"/>
              </a:xfrm>
              <a:prstGeom prst="line">
                <a:avLst/>
              </a:prstGeom>
              <a:grpFill/>
              <a:ln w="54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24" name="Line 652"/>
              <p:cNvSpPr>
                <a:spLocks noChangeShapeType="1"/>
              </p:cNvSpPr>
              <p:nvPr/>
            </p:nvSpPr>
            <p:spPr bwMode="auto">
              <a:xfrm flipV="1">
                <a:off x="7022" y="1938"/>
                <a:ext cx="1" cy="89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23" name="Line 651"/>
              <p:cNvSpPr>
                <a:spLocks noChangeShapeType="1"/>
              </p:cNvSpPr>
              <p:nvPr/>
            </p:nvSpPr>
            <p:spPr bwMode="auto">
              <a:xfrm flipH="1" flipV="1">
                <a:off x="7058" y="1355"/>
                <a:ext cx="36" cy="27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22" name="Line 650"/>
              <p:cNvSpPr>
                <a:spLocks noChangeShapeType="1"/>
              </p:cNvSpPr>
              <p:nvPr/>
            </p:nvSpPr>
            <p:spPr bwMode="auto">
              <a:xfrm>
                <a:off x="7058" y="1175"/>
                <a:ext cx="1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21" name="Line 649"/>
              <p:cNvSpPr>
                <a:spLocks noChangeShapeType="1"/>
              </p:cNvSpPr>
              <p:nvPr/>
            </p:nvSpPr>
            <p:spPr bwMode="auto">
              <a:xfrm flipV="1">
                <a:off x="7049" y="1103"/>
                <a:ext cx="1" cy="63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20" name="Line 648"/>
              <p:cNvSpPr>
                <a:spLocks noChangeShapeType="1"/>
              </p:cNvSpPr>
              <p:nvPr/>
            </p:nvSpPr>
            <p:spPr bwMode="auto">
              <a:xfrm>
                <a:off x="7049" y="1166"/>
                <a:ext cx="9" cy="9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19" name="Line 647"/>
              <p:cNvSpPr>
                <a:spLocks noChangeShapeType="1"/>
              </p:cNvSpPr>
              <p:nvPr/>
            </p:nvSpPr>
            <p:spPr bwMode="auto">
              <a:xfrm>
                <a:off x="6977" y="1498"/>
                <a:ext cx="2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18" name="Line 646"/>
              <p:cNvSpPr>
                <a:spLocks noChangeShapeType="1"/>
              </p:cNvSpPr>
              <p:nvPr/>
            </p:nvSpPr>
            <p:spPr bwMode="auto">
              <a:xfrm>
                <a:off x="7004" y="1507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17" name="Line 645"/>
              <p:cNvSpPr>
                <a:spLocks noChangeShapeType="1"/>
              </p:cNvSpPr>
              <p:nvPr/>
            </p:nvSpPr>
            <p:spPr bwMode="auto">
              <a:xfrm flipV="1">
                <a:off x="7022" y="1498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16" name="Line 644"/>
              <p:cNvSpPr>
                <a:spLocks noChangeShapeType="1"/>
              </p:cNvSpPr>
              <p:nvPr/>
            </p:nvSpPr>
            <p:spPr bwMode="auto">
              <a:xfrm flipV="1">
                <a:off x="7040" y="1462"/>
                <a:ext cx="1" cy="3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15" name="Line 643"/>
              <p:cNvSpPr>
                <a:spLocks noChangeShapeType="1"/>
              </p:cNvSpPr>
              <p:nvPr/>
            </p:nvSpPr>
            <p:spPr bwMode="auto">
              <a:xfrm flipH="1" flipV="1">
                <a:off x="7022" y="1453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14" name="Line 642"/>
              <p:cNvSpPr>
                <a:spLocks noChangeShapeType="1"/>
              </p:cNvSpPr>
              <p:nvPr/>
            </p:nvSpPr>
            <p:spPr bwMode="auto">
              <a:xfrm flipH="1">
                <a:off x="7004" y="1453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13" name="Line 641"/>
              <p:cNvSpPr>
                <a:spLocks noChangeShapeType="1"/>
              </p:cNvSpPr>
              <p:nvPr/>
            </p:nvSpPr>
            <p:spPr bwMode="auto">
              <a:xfrm flipH="1">
                <a:off x="6977" y="1453"/>
                <a:ext cx="27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12" name="Line 640"/>
              <p:cNvSpPr>
                <a:spLocks noChangeShapeType="1"/>
              </p:cNvSpPr>
              <p:nvPr/>
            </p:nvSpPr>
            <p:spPr bwMode="auto">
              <a:xfrm>
                <a:off x="6977" y="1462"/>
                <a:ext cx="1" cy="3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11" name="Line 639"/>
              <p:cNvSpPr>
                <a:spLocks noChangeShapeType="1"/>
              </p:cNvSpPr>
              <p:nvPr/>
            </p:nvSpPr>
            <p:spPr bwMode="auto">
              <a:xfrm>
                <a:off x="7022" y="1498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10" name="Line 638"/>
              <p:cNvSpPr>
                <a:spLocks noChangeShapeType="1"/>
              </p:cNvSpPr>
              <p:nvPr/>
            </p:nvSpPr>
            <p:spPr bwMode="auto">
              <a:xfrm flipV="1">
                <a:off x="7067" y="1453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09" name="Line 637"/>
              <p:cNvSpPr>
                <a:spLocks noChangeShapeType="1"/>
              </p:cNvSpPr>
              <p:nvPr/>
            </p:nvSpPr>
            <p:spPr bwMode="auto">
              <a:xfrm>
                <a:off x="7085" y="1453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08" name="Line 636"/>
              <p:cNvSpPr>
                <a:spLocks noChangeShapeType="1"/>
              </p:cNvSpPr>
              <p:nvPr/>
            </p:nvSpPr>
            <p:spPr bwMode="auto">
              <a:xfrm>
                <a:off x="7103" y="1453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07" name="Line 635"/>
              <p:cNvSpPr>
                <a:spLocks noChangeShapeType="1"/>
              </p:cNvSpPr>
              <p:nvPr/>
            </p:nvSpPr>
            <p:spPr bwMode="auto">
              <a:xfrm>
                <a:off x="7121" y="1462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06" name="Line 634"/>
              <p:cNvSpPr>
                <a:spLocks noChangeShapeType="1"/>
              </p:cNvSpPr>
              <p:nvPr/>
            </p:nvSpPr>
            <p:spPr bwMode="auto">
              <a:xfrm flipH="1">
                <a:off x="7067" y="1471"/>
                <a:ext cx="54" cy="3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05" name="Line 633"/>
              <p:cNvSpPr>
                <a:spLocks noChangeShapeType="1"/>
              </p:cNvSpPr>
              <p:nvPr/>
            </p:nvSpPr>
            <p:spPr bwMode="auto">
              <a:xfrm>
                <a:off x="7067" y="1507"/>
                <a:ext cx="5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04" name="Line 632"/>
              <p:cNvSpPr>
                <a:spLocks noChangeShapeType="1"/>
              </p:cNvSpPr>
              <p:nvPr/>
            </p:nvSpPr>
            <p:spPr bwMode="auto">
              <a:xfrm flipV="1">
                <a:off x="7121" y="1498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03" name="Line 631"/>
              <p:cNvSpPr>
                <a:spLocks noChangeShapeType="1"/>
              </p:cNvSpPr>
              <p:nvPr/>
            </p:nvSpPr>
            <p:spPr bwMode="auto">
              <a:xfrm>
                <a:off x="6959" y="139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02" name="Line 630"/>
              <p:cNvSpPr>
                <a:spLocks noChangeShapeType="1"/>
              </p:cNvSpPr>
              <p:nvPr/>
            </p:nvSpPr>
            <p:spPr bwMode="auto">
              <a:xfrm>
                <a:off x="6968" y="139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01" name="Line 629"/>
              <p:cNvSpPr>
                <a:spLocks noChangeShapeType="1"/>
              </p:cNvSpPr>
              <p:nvPr/>
            </p:nvSpPr>
            <p:spPr bwMode="auto">
              <a:xfrm>
                <a:off x="6977" y="140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700" name="Line 628"/>
              <p:cNvSpPr>
                <a:spLocks noChangeShapeType="1"/>
              </p:cNvSpPr>
              <p:nvPr/>
            </p:nvSpPr>
            <p:spPr bwMode="auto">
              <a:xfrm>
                <a:off x="6986" y="140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99" name="Line 627"/>
              <p:cNvSpPr>
                <a:spLocks noChangeShapeType="1"/>
              </p:cNvSpPr>
              <p:nvPr/>
            </p:nvSpPr>
            <p:spPr bwMode="auto">
              <a:xfrm>
                <a:off x="6995" y="1417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98" name="Line 626"/>
              <p:cNvSpPr>
                <a:spLocks noChangeShapeType="1"/>
              </p:cNvSpPr>
              <p:nvPr/>
            </p:nvSpPr>
            <p:spPr bwMode="auto">
              <a:xfrm>
                <a:off x="7004" y="1417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97" name="Line 625"/>
              <p:cNvSpPr>
                <a:spLocks noChangeShapeType="1"/>
              </p:cNvSpPr>
              <p:nvPr/>
            </p:nvSpPr>
            <p:spPr bwMode="auto">
              <a:xfrm>
                <a:off x="7022" y="1426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96" name="Line 624"/>
              <p:cNvSpPr>
                <a:spLocks noChangeShapeType="1"/>
              </p:cNvSpPr>
              <p:nvPr/>
            </p:nvSpPr>
            <p:spPr bwMode="auto">
              <a:xfrm>
                <a:off x="7031" y="1426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95" name="Line 623"/>
              <p:cNvSpPr>
                <a:spLocks noChangeShapeType="1"/>
              </p:cNvSpPr>
              <p:nvPr/>
            </p:nvSpPr>
            <p:spPr bwMode="auto">
              <a:xfrm>
                <a:off x="7040" y="1426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94" name="Line 622"/>
              <p:cNvSpPr>
                <a:spLocks noChangeShapeType="1"/>
              </p:cNvSpPr>
              <p:nvPr/>
            </p:nvSpPr>
            <p:spPr bwMode="auto">
              <a:xfrm>
                <a:off x="7049" y="1426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93" name="Line 621"/>
              <p:cNvSpPr>
                <a:spLocks noChangeShapeType="1"/>
              </p:cNvSpPr>
              <p:nvPr/>
            </p:nvSpPr>
            <p:spPr bwMode="auto">
              <a:xfrm>
                <a:off x="7067" y="1426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92" name="Line 620"/>
              <p:cNvSpPr>
                <a:spLocks noChangeShapeType="1"/>
              </p:cNvSpPr>
              <p:nvPr/>
            </p:nvSpPr>
            <p:spPr bwMode="auto">
              <a:xfrm>
                <a:off x="7076" y="1426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91" name="Line 619"/>
              <p:cNvSpPr>
                <a:spLocks noChangeShapeType="1"/>
              </p:cNvSpPr>
              <p:nvPr/>
            </p:nvSpPr>
            <p:spPr bwMode="auto">
              <a:xfrm>
                <a:off x="7085" y="1426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90" name="Line 618"/>
              <p:cNvSpPr>
                <a:spLocks noChangeShapeType="1"/>
              </p:cNvSpPr>
              <p:nvPr/>
            </p:nvSpPr>
            <p:spPr bwMode="auto">
              <a:xfrm flipV="1">
                <a:off x="7094" y="1417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89" name="Line 617"/>
              <p:cNvSpPr>
                <a:spLocks noChangeShapeType="1"/>
              </p:cNvSpPr>
              <p:nvPr/>
            </p:nvSpPr>
            <p:spPr bwMode="auto">
              <a:xfrm>
                <a:off x="7112" y="1417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88" name="Line 616"/>
              <p:cNvSpPr>
                <a:spLocks noChangeShapeType="1"/>
              </p:cNvSpPr>
              <p:nvPr/>
            </p:nvSpPr>
            <p:spPr bwMode="auto">
              <a:xfrm flipV="1">
                <a:off x="7121" y="140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87" name="Line 615"/>
              <p:cNvSpPr>
                <a:spLocks noChangeShapeType="1"/>
              </p:cNvSpPr>
              <p:nvPr/>
            </p:nvSpPr>
            <p:spPr bwMode="auto">
              <a:xfrm>
                <a:off x="7130" y="140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86" name="Line 614"/>
              <p:cNvSpPr>
                <a:spLocks noChangeShapeType="1"/>
              </p:cNvSpPr>
              <p:nvPr/>
            </p:nvSpPr>
            <p:spPr bwMode="auto">
              <a:xfrm flipV="1">
                <a:off x="7139" y="139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85" name="Line 613"/>
              <p:cNvSpPr>
                <a:spLocks noChangeShapeType="1"/>
              </p:cNvSpPr>
              <p:nvPr/>
            </p:nvSpPr>
            <p:spPr bwMode="auto">
              <a:xfrm flipV="1">
                <a:off x="7148" y="139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84" name="Line 612"/>
              <p:cNvSpPr>
                <a:spLocks noChangeShapeType="1"/>
              </p:cNvSpPr>
              <p:nvPr/>
            </p:nvSpPr>
            <p:spPr bwMode="auto">
              <a:xfrm flipV="1">
                <a:off x="7157" y="1382"/>
                <a:ext cx="9" cy="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83" name="Line 611"/>
              <p:cNvSpPr>
                <a:spLocks noChangeShapeType="1"/>
              </p:cNvSpPr>
              <p:nvPr/>
            </p:nvSpPr>
            <p:spPr bwMode="auto">
              <a:xfrm flipV="1">
                <a:off x="7166" y="137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82" name="Line 610"/>
              <p:cNvSpPr>
                <a:spLocks noChangeShapeType="1"/>
              </p:cNvSpPr>
              <p:nvPr/>
            </p:nvSpPr>
            <p:spPr bwMode="auto">
              <a:xfrm flipV="1">
                <a:off x="7175" y="136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81" name="Line 609"/>
              <p:cNvSpPr>
                <a:spLocks noChangeShapeType="1"/>
              </p:cNvSpPr>
              <p:nvPr/>
            </p:nvSpPr>
            <p:spPr bwMode="auto">
              <a:xfrm flipV="1">
                <a:off x="7184" y="135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80" name="Line 608"/>
              <p:cNvSpPr>
                <a:spLocks noChangeShapeType="1"/>
              </p:cNvSpPr>
              <p:nvPr/>
            </p:nvSpPr>
            <p:spPr bwMode="auto">
              <a:xfrm flipV="1">
                <a:off x="7193" y="134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79" name="Line 607"/>
              <p:cNvSpPr>
                <a:spLocks noChangeShapeType="1"/>
              </p:cNvSpPr>
              <p:nvPr/>
            </p:nvSpPr>
            <p:spPr bwMode="auto">
              <a:xfrm flipV="1">
                <a:off x="7202" y="1337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78" name="Line 606"/>
              <p:cNvSpPr>
                <a:spLocks noChangeShapeType="1"/>
              </p:cNvSpPr>
              <p:nvPr/>
            </p:nvSpPr>
            <p:spPr bwMode="auto">
              <a:xfrm flipV="1">
                <a:off x="7202" y="132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77" name="Line 605"/>
              <p:cNvSpPr>
                <a:spLocks noChangeShapeType="1"/>
              </p:cNvSpPr>
              <p:nvPr/>
            </p:nvSpPr>
            <p:spPr bwMode="auto">
              <a:xfrm flipV="1">
                <a:off x="7211" y="1319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76" name="Line 604"/>
              <p:cNvSpPr>
                <a:spLocks noChangeShapeType="1"/>
              </p:cNvSpPr>
              <p:nvPr/>
            </p:nvSpPr>
            <p:spPr bwMode="auto">
              <a:xfrm flipV="1">
                <a:off x="7211" y="131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75" name="Line 603"/>
              <p:cNvSpPr>
                <a:spLocks noChangeShapeType="1"/>
              </p:cNvSpPr>
              <p:nvPr/>
            </p:nvSpPr>
            <p:spPr bwMode="auto">
              <a:xfrm flipV="1">
                <a:off x="7220" y="1292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74" name="Line 602"/>
              <p:cNvSpPr>
                <a:spLocks noChangeShapeType="1"/>
              </p:cNvSpPr>
              <p:nvPr/>
            </p:nvSpPr>
            <p:spPr bwMode="auto">
              <a:xfrm flipV="1">
                <a:off x="7220" y="1283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73" name="Line 601"/>
              <p:cNvSpPr>
                <a:spLocks noChangeShapeType="1"/>
              </p:cNvSpPr>
              <p:nvPr/>
            </p:nvSpPr>
            <p:spPr bwMode="auto">
              <a:xfrm flipV="1">
                <a:off x="7220" y="1274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72" name="Line 600"/>
              <p:cNvSpPr>
                <a:spLocks noChangeShapeType="1"/>
              </p:cNvSpPr>
              <p:nvPr/>
            </p:nvSpPr>
            <p:spPr bwMode="auto">
              <a:xfrm flipV="1">
                <a:off x="7220" y="1265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71" name="Line 599"/>
              <p:cNvSpPr>
                <a:spLocks noChangeShapeType="1"/>
              </p:cNvSpPr>
              <p:nvPr/>
            </p:nvSpPr>
            <p:spPr bwMode="auto">
              <a:xfrm flipV="1">
                <a:off x="7220" y="1247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70" name="Line 598"/>
              <p:cNvSpPr>
                <a:spLocks noChangeShapeType="1"/>
              </p:cNvSpPr>
              <p:nvPr/>
            </p:nvSpPr>
            <p:spPr bwMode="auto">
              <a:xfrm flipV="1">
                <a:off x="7220" y="1238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69" name="Line 597"/>
              <p:cNvSpPr>
                <a:spLocks noChangeShapeType="1"/>
              </p:cNvSpPr>
              <p:nvPr/>
            </p:nvSpPr>
            <p:spPr bwMode="auto">
              <a:xfrm flipV="1">
                <a:off x="7220" y="1229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68" name="Line 596"/>
              <p:cNvSpPr>
                <a:spLocks noChangeShapeType="1"/>
              </p:cNvSpPr>
              <p:nvPr/>
            </p:nvSpPr>
            <p:spPr bwMode="auto">
              <a:xfrm flipV="1">
                <a:off x="7220" y="1220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67" name="Line 595"/>
              <p:cNvSpPr>
                <a:spLocks noChangeShapeType="1"/>
              </p:cNvSpPr>
              <p:nvPr/>
            </p:nvSpPr>
            <p:spPr bwMode="auto">
              <a:xfrm flipH="1" flipV="1">
                <a:off x="7211" y="1202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66" name="Line 594"/>
              <p:cNvSpPr>
                <a:spLocks noChangeShapeType="1"/>
              </p:cNvSpPr>
              <p:nvPr/>
            </p:nvSpPr>
            <p:spPr bwMode="auto">
              <a:xfrm flipV="1">
                <a:off x="7211" y="1193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65" name="Line 593"/>
              <p:cNvSpPr>
                <a:spLocks noChangeShapeType="1"/>
              </p:cNvSpPr>
              <p:nvPr/>
            </p:nvSpPr>
            <p:spPr bwMode="auto">
              <a:xfrm flipH="1" flipV="1">
                <a:off x="7202" y="118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64" name="Line 592"/>
              <p:cNvSpPr>
                <a:spLocks noChangeShapeType="1"/>
              </p:cNvSpPr>
              <p:nvPr/>
            </p:nvSpPr>
            <p:spPr bwMode="auto">
              <a:xfrm flipV="1">
                <a:off x="7202" y="1175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63" name="Line 591"/>
              <p:cNvSpPr>
                <a:spLocks noChangeShapeType="1"/>
              </p:cNvSpPr>
              <p:nvPr/>
            </p:nvSpPr>
            <p:spPr bwMode="auto">
              <a:xfrm flipH="1" flipV="1">
                <a:off x="7193" y="116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62" name="Line 590"/>
              <p:cNvSpPr>
                <a:spLocks noChangeShapeType="1"/>
              </p:cNvSpPr>
              <p:nvPr/>
            </p:nvSpPr>
            <p:spPr bwMode="auto">
              <a:xfrm flipH="1" flipV="1">
                <a:off x="7184" y="115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61" name="Line 589"/>
              <p:cNvSpPr>
                <a:spLocks noChangeShapeType="1"/>
              </p:cNvSpPr>
              <p:nvPr/>
            </p:nvSpPr>
            <p:spPr bwMode="auto">
              <a:xfrm flipH="1" flipV="1">
                <a:off x="7175" y="114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60" name="Line 588"/>
              <p:cNvSpPr>
                <a:spLocks noChangeShapeType="1"/>
              </p:cNvSpPr>
              <p:nvPr/>
            </p:nvSpPr>
            <p:spPr bwMode="auto">
              <a:xfrm flipH="1" flipV="1">
                <a:off x="7166" y="113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59" name="Line 587"/>
              <p:cNvSpPr>
                <a:spLocks noChangeShapeType="1"/>
              </p:cNvSpPr>
              <p:nvPr/>
            </p:nvSpPr>
            <p:spPr bwMode="auto">
              <a:xfrm flipH="1" flipV="1">
                <a:off x="7157" y="113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58" name="Line 586"/>
              <p:cNvSpPr>
                <a:spLocks noChangeShapeType="1"/>
              </p:cNvSpPr>
              <p:nvPr/>
            </p:nvSpPr>
            <p:spPr bwMode="auto">
              <a:xfrm flipH="1" flipV="1">
                <a:off x="7148" y="1121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57" name="Line 585"/>
              <p:cNvSpPr>
                <a:spLocks noChangeShapeType="1"/>
              </p:cNvSpPr>
              <p:nvPr/>
            </p:nvSpPr>
            <p:spPr bwMode="auto">
              <a:xfrm flipH="1">
                <a:off x="7139" y="1121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56" name="Line 584"/>
              <p:cNvSpPr>
                <a:spLocks noChangeShapeType="1"/>
              </p:cNvSpPr>
              <p:nvPr/>
            </p:nvSpPr>
            <p:spPr bwMode="auto">
              <a:xfrm flipH="1" flipV="1">
                <a:off x="7130" y="111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55" name="Line 583"/>
              <p:cNvSpPr>
                <a:spLocks noChangeShapeType="1"/>
              </p:cNvSpPr>
              <p:nvPr/>
            </p:nvSpPr>
            <p:spPr bwMode="auto">
              <a:xfrm flipH="1">
                <a:off x="7121" y="111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54" name="Line 582"/>
              <p:cNvSpPr>
                <a:spLocks noChangeShapeType="1"/>
              </p:cNvSpPr>
              <p:nvPr/>
            </p:nvSpPr>
            <p:spPr bwMode="auto">
              <a:xfrm flipH="1" flipV="1">
                <a:off x="7112" y="110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53" name="Line 581"/>
              <p:cNvSpPr>
                <a:spLocks noChangeShapeType="1"/>
              </p:cNvSpPr>
              <p:nvPr/>
            </p:nvSpPr>
            <p:spPr bwMode="auto">
              <a:xfrm flipH="1">
                <a:off x="7094" y="1103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52" name="Line 580"/>
              <p:cNvSpPr>
                <a:spLocks noChangeShapeType="1"/>
              </p:cNvSpPr>
              <p:nvPr/>
            </p:nvSpPr>
            <p:spPr bwMode="auto">
              <a:xfrm flipH="1" flipV="1">
                <a:off x="7085" y="109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51" name="Line 579"/>
              <p:cNvSpPr>
                <a:spLocks noChangeShapeType="1"/>
              </p:cNvSpPr>
              <p:nvPr/>
            </p:nvSpPr>
            <p:spPr bwMode="auto">
              <a:xfrm flipH="1">
                <a:off x="7076" y="109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50" name="Line 578"/>
              <p:cNvSpPr>
                <a:spLocks noChangeShapeType="1"/>
              </p:cNvSpPr>
              <p:nvPr/>
            </p:nvSpPr>
            <p:spPr bwMode="auto">
              <a:xfrm flipH="1">
                <a:off x="7067" y="109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49" name="Line 577"/>
              <p:cNvSpPr>
                <a:spLocks noChangeShapeType="1"/>
              </p:cNvSpPr>
              <p:nvPr/>
            </p:nvSpPr>
            <p:spPr bwMode="auto">
              <a:xfrm flipH="1">
                <a:off x="7049" y="1094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48" name="Line 576"/>
              <p:cNvSpPr>
                <a:spLocks noChangeShapeType="1"/>
              </p:cNvSpPr>
              <p:nvPr/>
            </p:nvSpPr>
            <p:spPr bwMode="auto">
              <a:xfrm flipH="1">
                <a:off x="7040" y="109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47" name="Line 575"/>
              <p:cNvSpPr>
                <a:spLocks noChangeShapeType="1"/>
              </p:cNvSpPr>
              <p:nvPr/>
            </p:nvSpPr>
            <p:spPr bwMode="auto">
              <a:xfrm flipH="1">
                <a:off x="7031" y="109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46" name="Line 574"/>
              <p:cNvSpPr>
                <a:spLocks noChangeShapeType="1"/>
              </p:cNvSpPr>
              <p:nvPr/>
            </p:nvSpPr>
            <p:spPr bwMode="auto">
              <a:xfrm flipH="1">
                <a:off x="7022" y="109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45" name="Line 573"/>
              <p:cNvSpPr>
                <a:spLocks noChangeShapeType="1"/>
              </p:cNvSpPr>
              <p:nvPr/>
            </p:nvSpPr>
            <p:spPr bwMode="auto">
              <a:xfrm flipH="1">
                <a:off x="7004" y="1103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44" name="Line 572"/>
              <p:cNvSpPr>
                <a:spLocks noChangeShapeType="1"/>
              </p:cNvSpPr>
              <p:nvPr/>
            </p:nvSpPr>
            <p:spPr bwMode="auto">
              <a:xfrm flipH="1">
                <a:off x="6995" y="110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43" name="Line 571"/>
              <p:cNvSpPr>
                <a:spLocks noChangeShapeType="1"/>
              </p:cNvSpPr>
              <p:nvPr/>
            </p:nvSpPr>
            <p:spPr bwMode="auto">
              <a:xfrm flipH="1">
                <a:off x="6986" y="111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42" name="Line 570"/>
              <p:cNvSpPr>
                <a:spLocks noChangeShapeType="1"/>
              </p:cNvSpPr>
              <p:nvPr/>
            </p:nvSpPr>
            <p:spPr bwMode="auto">
              <a:xfrm flipH="1">
                <a:off x="6977" y="111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41" name="Line 569"/>
              <p:cNvSpPr>
                <a:spLocks noChangeShapeType="1"/>
              </p:cNvSpPr>
              <p:nvPr/>
            </p:nvSpPr>
            <p:spPr bwMode="auto">
              <a:xfrm flipH="1">
                <a:off x="6968" y="1121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40" name="Line 568"/>
              <p:cNvSpPr>
                <a:spLocks noChangeShapeType="1"/>
              </p:cNvSpPr>
              <p:nvPr/>
            </p:nvSpPr>
            <p:spPr bwMode="auto">
              <a:xfrm flipH="1">
                <a:off x="6959" y="1121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39" name="Line 567"/>
              <p:cNvSpPr>
                <a:spLocks noChangeShapeType="1"/>
              </p:cNvSpPr>
              <p:nvPr/>
            </p:nvSpPr>
            <p:spPr bwMode="auto">
              <a:xfrm>
                <a:off x="6959" y="139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38" name="Line 566"/>
              <p:cNvSpPr>
                <a:spLocks noChangeShapeType="1"/>
              </p:cNvSpPr>
              <p:nvPr/>
            </p:nvSpPr>
            <p:spPr bwMode="auto">
              <a:xfrm>
                <a:off x="6968" y="139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37" name="Line 565"/>
              <p:cNvSpPr>
                <a:spLocks noChangeShapeType="1"/>
              </p:cNvSpPr>
              <p:nvPr/>
            </p:nvSpPr>
            <p:spPr bwMode="auto">
              <a:xfrm>
                <a:off x="6977" y="140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36" name="Line 564"/>
              <p:cNvSpPr>
                <a:spLocks noChangeShapeType="1"/>
              </p:cNvSpPr>
              <p:nvPr/>
            </p:nvSpPr>
            <p:spPr bwMode="auto">
              <a:xfrm>
                <a:off x="6986" y="140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35" name="Line 563"/>
              <p:cNvSpPr>
                <a:spLocks noChangeShapeType="1"/>
              </p:cNvSpPr>
              <p:nvPr/>
            </p:nvSpPr>
            <p:spPr bwMode="auto">
              <a:xfrm>
                <a:off x="6995" y="1417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34" name="Line 562"/>
              <p:cNvSpPr>
                <a:spLocks noChangeShapeType="1"/>
              </p:cNvSpPr>
              <p:nvPr/>
            </p:nvSpPr>
            <p:spPr bwMode="auto">
              <a:xfrm>
                <a:off x="7004" y="1417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33" name="Line 561"/>
              <p:cNvSpPr>
                <a:spLocks noChangeShapeType="1"/>
              </p:cNvSpPr>
              <p:nvPr/>
            </p:nvSpPr>
            <p:spPr bwMode="auto">
              <a:xfrm>
                <a:off x="7022" y="1426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32" name="Line 560"/>
              <p:cNvSpPr>
                <a:spLocks noChangeShapeType="1"/>
              </p:cNvSpPr>
              <p:nvPr/>
            </p:nvSpPr>
            <p:spPr bwMode="auto">
              <a:xfrm>
                <a:off x="7031" y="1426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31" name="Line 559"/>
              <p:cNvSpPr>
                <a:spLocks noChangeShapeType="1"/>
              </p:cNvSpPr>
              <p:nvPr/>
            </p:nvSpPr>
            <p:spPr bwMode="auto">
              <a:xfrm>
                <a:off x="7040" y="1426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30" name="Line 558"/>
              <p:cNvSpPr>
                <a:spLocks noChangeShapeType="1"/>
              </p:cNvSpPr>
              <p:nvPr/>
            </p:nvSpPr>
            <p:spPr bwMode="auto">
              <a:xfrm>
                <a:off x="7049" y="1426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29" name="Line 557"/>
              <p:cNvSpPr>
                <a:spLocks noChangeShapeType="1"/>
              </p:cNvSpPr>
              <p:nvPr/>
            </p:nvSpPr>
            <p:spPr bwMode="auto">
              <a:xfrm>
                <a:off x="7067" y="1426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28" name="Line 556"/>
              <p:cNvSpPr>
                <a:spLocks noChangeShapeType="1"/>
              </p:cNvSpPr>
              <p:nvPr/>
            </p:nvSpPr>
            <p:spPr bwMode="auto">
              <a:xfrm>
                <a:off x="7076" y="1426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27" name="Line 555"/>
              <p:cNvSpPr>
                <a:spLocks noChangeShapeType="1"/>
              </p:cNvSpPr>
              <p:nvPr/>
            </p:nvSpPr>
            <p:spPr bwMode="auto">
              <a:xfrm>
                <a:off x="7085" y="1426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26" name="Line 554"/>
              <p:cNvSpPr>
                <a:spLocks noChangeShapeType="1"/>
              </p:cNvSpPr>
              <p:nvPr/>
            </p:nvSpPr>
            <p:spPr bwMode="auto">
              <a:xfrm flipV="1">
                <a:off x="7094" y="1417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25" name="Line 553"/>
              <p:cNvSpPr>
                <a:spLocks noChangeShapeType="1"/>
              </p:cNvSpPr>
              <p:nvPr/>
            </p:nvSpPr>
            <p:spPr bwMode="auto">
              <a:xfrm>
                <a:off x="7112" y="1417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24" name="Line 552"/>
              <p:cNvSpPr>
                <a:spLocks noChangeShapeType="1"/>
              </p:cNvSpPr>
              <p:nvPr/>
            </p:nvSpPr>
            <p:spPr bwMode="auto">
              <a:xfrm flipV="1">
                <a:off x="7121" y="140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23" name="Line 551"/>
              <p:cNvSpPr>
                <a:spLocks noChangeShapeType="1"/>
              </p:cNvSpPr>
              <p:nvPr/>
            </p:nvSpPr>
            <p:spPr bwMode="auto">
              <a:xfrm>
                <a:off x="7130" y="140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22" name="Line 550"/>
              <p:cNvSpPr>
                <a:spLocks noChangeShapeType="1"/>
              </p:cNvSpPr>
              <p:nvPr/>
            </p:nvSpPr>
            <p:spPr bwMode="auto">
              <a:xfrm flipV="1">
                <a:off x="7139" y="139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21" name="Line 549"/>
              <p:cNvSpPr>
                <a:spLocks noChangeShapeType="1"/>
              </p:cNvSpPr>
              <p:nvPr/>
            </p:nvSpPr>
            <p:spPr bwMode="auto">
              <a:xfrm flipV="1">
                <a:off x="7148" y="139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20" name="Line 548"/>
              <p:cNvSpPr>
                <a:spLocks noChangeShapeType="1"/>
              </p:cNvSpPr>
              <p:nvPr/>
            </p:nvSpPr>
            <p:spPr bwMode="auto">
              <a:xfrm flipV="1">
                <a:off x="7157" y="1382"/>
                <a:ext cx="9" cy="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19" name="Line 547"/>
              <p:cNvSpPr>
                <a:spLocks noChangeShapeType="1"/>
              </p:cNvSpPr>
              <p:nvPr/>
            </p:nvSpPr>
            <p:spPr bwMode="auto">
              <a:xfrm flipV="1">
                <a:off x="7166" y="137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18" name="Line 546"/>
              <p:cNvSpPr>
                <a:spLocks noChangeShapeType="1"/>
              </p:cNvSpPr>
              <p:nvPr/>
            </p:nvSpPr>
            <p:spPr bwMode="auto">
              <a:xfrm flipV="1">
                <a:off x="7175" y="136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17" name="Line 545"/>
              <p:cNvSpPr>
                <a:spLocks noChangeShapeType="1"/>
              </p:cNvSpPr>
              <p:nvPr/>
            </p:nvSpPr>
            <p:spPr bwMode="auto">
              <a:xfrm flipV="1">
                <a:off x="7184" y="135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16" name="Line 544"/>
              <p:cNvSpPr>
                <a:spLocks noChangeShapeType="1"/>
              </p:cNvSpPr>
              <p:nvPr/>
            </p:nvSpPr>
            <p:spPr bwMode="auto">
              <a:xfrm flipV="1">
                <a:off x="7193" y="134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15" name="Line 543"/>
              <p:cNvSpPr>
                <a:spLocks noChangeShapeType="1"/>
              </p:cNvSpPr>
              <p:nvPr/>
            </p:nvSpPr>
            <p:spPr bwMode="auto">
              <a:xfrm flipV="1">
                <a:off x="7202" y="1337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14" name="Line 542"/>
              <p:cNvSpPr>
                <a:spLocks noChangeShapeType="1"/>
              </p:cNvSpPr>
              <p:nvPr/>
            </p:nvSpPr>
            <p:spPr bwMode="auto">
              <a:xfrm flipV="1">
                <a:off x="7202" y="132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13" name="Line 541"/>
              <p:cNvSpPr>
                <a:spLocks noChangeShapeType="1"/>
              </p:cNvSpPr>
              <p:nvPr/>
            </p:nvSpPr>
            <p:spPr bwMode="auto">
              <a:xfrm flipV="1">
                <a:off x="7211" y="1319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12" name="Line 540"/>
              <p:cNvSpPr>
                <a:spLocks noChangeShapeType="1"/>
              </p:cNvSpPr>
              <p:nvPr/>
            </p:nvSpPr>
            <p:spPr bwMode="auto">
              <a:xfrm flipV="1">
                <a:off x="7211" y="131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11" name="Line 539"/>
              <p:cNvSpPr>
                <a:spLocks noChangeShapeType="1"/>
              </p:cNvSpPr>
              <p:nvPr/>
            </p:nvSpPr>
            <p:spPr bwMode="auto">
              <a:xfrm flipV="1">
                <a:off x="7220" y="1292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10" name="Line 538"/>
              <p:cNvSpPr>
                <a:spLocks noChangeShapeType="1"/>
              </p:cNvSpPr>
              <p:nvPr/>
            </p:nvSpPr>
            <p:spPr bwMode="auto">
              <a:xfrm flipV="1">
                <a:off x="7220" y="1283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09" name="Line 537"/>
              <p:cNvSpPr>
                <a:spLocks noChangeShapeType="1"/>
              </p:cNvSpPr>
              <p:nvPr/>
            </p:nvSpPr>
            <p:spPr bwMode="auto">
              <a:xfrm flipV="1">
                <a:off x="7220" y="1274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08" name="Line 536"/>
              <p:cNvSpPr>
                <a:spLocks noChangeShapeType="1"/>
              </p:cNvSpPr>
              <p:nvPr/>
            </p:nvSpPr>
            <p:spPr bwMode="auto">
              <a:xfrm flipV="1">
                <a:off x="7220" y="1265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07" name="Line 535"/>
              <p:cNvSpPr>
                <a:spLocks noChangeShapeType="1"/>
              </p:cNvSpPr>
              <p:nvPr/>
            </p:nvSpPr>
            <p:spPr bwMode="auto">
              <a:xfrm flipV="1">
                <a:off x="7220" y="1247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06" name="Line 534"/>
              <p:cNvSpPr>
                <a:spLocks noChangeShapeType="1"/>
              </p:cNvSpPr>
              <p:nvPr/>
            </p:nvSpPr>
            <p:spPr bwMode="auto">
              <a:xfrm flipV="1">
                <a:off x="7220" y="1238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05" name="Line 533"/>
              <p:cNvSpPr>
                <a:spLocks noChangeShapeType="1"/>
              </p:cNvSpPr>
              <p:nvPr/>
            </p:nvSpPr>
            <p:spPr bwMode="auto">
              <a:xfrm flipV="1">
                <a:off x="7220" y="1229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04" name="Line 532"/>
              <p:cNvSpPr>
                <a:spLocks noChangeShapeType="1"/>
              </p:cNvSpPr>
              <p:nvPr/>
            </p:nvSpPr>
            <p:spPr bwMode="auto">
              <a:xfrm flipV="1">
                <a:off x="7220" y="1220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03" name="Line 531"/>
              <p:cNvSpPr>
                <a:spLocks noChangeShapeType="1"/>
              </p:cNvSpPr>
              <p:nvPr/>
            </p:nvSpPr>
            <p:spPr bwMode="auto">
              <a:xfrm flipH="1" flipV="1">
                <a:off x="7211" y="1202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02" name="Line 530"/>
              <p:cNvSpPr>
                <a:spLocks noChangeShapeType="1"/>
              </p:cNvSpPr>
              <p:nvPr/>
            </p:nvSpPr>
            <p:spPr bwMode="auto">
              <a:xfrm flipV="1">
                <a:off x="7211" y="1193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01" name="Line 529"/>
              <p:cNvSpPr>
                <a:spLocks noChangeShapeType="1"/>
              </p:cNvSpPr>
              <p:nvPr/>
            </p:nvSpPr>
            <p:spPr bwMode="auto">
              <a:xfrm flipH="1" flipV="1">
                <a:off x="7202" y="118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600" name="Line 528"/>
              <p:cNvSpPr>
                <a:spLocks noChangeShapeType="1"/>
              </p:cNvSpPr>
              <p:nvPr/>
            </p:nvSpPr>
            <p:spPr bwMode="auto">
              <a:xfrm flipV="1">
                <a:off x="7202" y="1175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99" name="Line 527"/>
              <p:cNvSpPr>
                <a:spLocks noChangeShapeType="1"/>
              </p:cNvSpPr>
              <p:nvPr/>
            </p:nvSpPr>
            <p:spPr bwMode="auto">
              <a:xfrm flipH="1" flipV="1">
                <a:off x="7193" y="116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98" name="Line 526"/>
              <p:cNvSpPr>
                <a:spLocks noChangeShapeType="1"/>
              </p:cNvSpPr>
              <p:nvPr/>
            </p:nvSpPr>
            <p:spPr bwMode="auto">
              <a:xfrm flipH="1" flipV="1">
                <a:off x="7184" y="115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97" name="Line 525"/>
              <p:cNvSpPr>
                <a:spLocks noChangeShapeType="1"/>
              </p:cNvSpPr>
              <p:nvPr/>
            </p:nvSpPr>
            <p:spPr bwMode="auto">
              <a:xfrm flipH="1" flipV="1">
                <a:off x="7175" y="114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96" name="Line 524"/>
              <p:cNvSpPr>
                <a:spLocks noChangeShapeType="1"/>
              </p:cNvSpPr>
              <p:nvPr/>
            </p:nvSpPr>
            <p:spPr bwMode="auto">
              <a:xfrm flipH="1" flipV="1">
                <a:off x="7166" y="113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95" name="Line 523"/>
              <p:cNvSpPr>
                <a:spLocks noChangeShapeType="1"/>
              </p:cNvSpPr>
              <p:nvPr/>
            </p:nvSpPr>
            <p:spPr bwMode="auto">
              <a:xfrm flipH="1" flipV="1">
                <a:off x="7157" y="113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94" name="Line 522"/>
              <p:cNvSpPr>
                <a:spLocks noChangeShapeType="1"/>
              </p:cNvSpPr>
              <p:nvPr/>
            </p:nvSpPr>
            <p:spPr bwMode="auto">
              <a:xfrm flipH="1" flipV="1">
                <a:off x="7148" y="1121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93" name="Line 521"/>
              <p:cNvSpPr>
                <a:spLocks noChangeShapeType="1"/>
              </p:cNvSpPr>
              <p:nvPr/>
            </p:nvSpPr>
            <p:spPr bwMode="auto">
              <a:xfrm flipH="1">
                <a:off x="7139" y="1121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92" name="Line 520"/>
              <p:cNvSpPr>
                <a:spLocks noChangeShapeType="1"/>
              </p:cNvSpPr>
              <p:nvPr/>
            </p:nvSpPr>
            <p:spPr bwMode="auto">
              <a:xfrm flipH="1" flipV="1">
                <a:off x="7130" y="111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91" name="Line 519"/>
              <p:cNvSpPr>
                <a:spLocks noChangeShapeType="1"/>
              </p:cNvSpPr>
              <p:nvPr/>
            </p:nvSpPr>
            <p:spPr bwMode="auto">
              <a:xfrm flipH="1">
                <a:off x="7121" y="111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90" name="Line 518"/>
              <p:cNvSpPr>
                <a:spLocks noChangeShapeType="1"/>
              </p:cNvSpPr>
              <p:nvPr/>
            </p:nvSpPr>
            <p:spPr bwMode="auto">
              <a:xfrm flipH="1" flipV="1">
                <a:off x="7112" y="110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89" name="Line 517"/>
              <p:cNvSpPr>
                <a:spLocks noChangeShapeType="1"/>
              </p:cNvSpPr>
              <p:nvPr/>
            </p:nvSpPr>
            <p:spPr bwMode="auto">
              <a:xfrm flipH="1">
                <a:off x="7094" y="1103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88" name="Line 516"/>
              <p:cNvSpPr>
                <a:spLocks noChangeShapeType="1"/>
              </p:cNvSpPr>
              <p:nvPr/>
            </p:nvSpPr>
            <p:spPr bwMode="auto">
              <a:xfrm flipH="1" flipV="1">
                <a:off x="7085" y="109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87" name="Line 515"/>
              <p:cNvSpPr>
                <a:spLocks noChangeShapeType="1"/>
              </p:cNvSpPr>
              <p:nvPr/>
            </p:nvSpPr>
            <p:spPr bwMode="auto">
              <a:xfrm flipH="1">
                <a:off x="7076" y="109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86" name="Line 514"/>
              <p:cNvSpPr>
                <a:spLocks noChangeShapeType="1"/>
              </p:cNvSpPr>
              <p:nvPr/>
            </p:nvSpPr>
            <p:spPr bwMode="auto">
              <a:xfrm flipH="1">
                <a:off x="7067" y="109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85" name="Line 513"/>
              <p:cNvSpPr>
                <a:spLocks noChangeShapeType="1"/>
              </p:cNvSpPr>
              <p:nvPr/>
            </p:nvSpPr>
            <p:spPr bwMode="auto">
              <a:xfrm flipH="1">
                <a:off x="7049" y="1094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84" name="Line 512"/>
              <p:cNvSpPr>
                <a:spLocks noChangeShapeType="1"/>
              </p:cNvSpPr>
              <p:nvPr/>
            </p:nvSpPr>
            <p:spPr bwMode="auto">
              <a:xfrm flipH="1">
                <a:off x="7040" y="109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83" name="Line 511"/>
              <p:cNvSpPr>
                <a:spLocks noChangeShapeType="1"/>
              </p:cNvSpPr>
              <p:nvPr/>
            </p:nvSpPr>
            <p:spPr bwMode="auto">
              <a:xfrm flipH="1">
                <a:off x="7031" y="1094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82" name="Line 510"/>
              <p:cNvSpPr>
                <a:spLocks noChangeShapeType="1"/>
              </p:cNvSpPr>
              <p:nvPr/>
            </p:nvSpPr>
            <p:spPr bwMode="auto">
              <a:xfrm flipH="1">
                <a:off x="7022" y="109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</p:grpSp>
        <p:grpSp>
          <p:nvGrpSpPr>
            <p:cNvPr id="3380" name="Group 308"/>
            <p:cNvGrpSpPr>
              <a:grpSpLocks/>
            </p:cNvGrpSpPr>
            <p:nvPr/>
          </p:nvGrpSpPr>
          <p:grpSpPr bwMode="auto">
            <a:xfrm>
              <a:off x="6528" y="90"/>
              <a:ext cx="1646" cy="1902"/>
              <a:chOff x="6528" y="90"/>
              <a:chExt cx="1646" cy="1902"/>
            </a:xfrm>
            <a:grpFill/>
          </p:grpSpPr>
          <p:sp>
            <p:nvSpPr>
              <p:cNvPr id="3580" name="Line 508"/>
              <p:cNvSpPr>
                <a:spLocks noChangeShapeType="1"/>
              </p:cNvSpPr>
              <p:nvPr/>
            </p:nvSpPr>
            <p:spPr bwMode="auto">
              <a:xfrm flipH="1">
                <a:off x="7004" y="1103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79" name="Line 507"/>
              <p:cNvSpPr>
                <a:spLocks noChangeShapeType="1"/>
              </p:cNvSpPr>
              <p:nvPr/>
            </p:nvSpPr>
            <p:spPr bwMode="auto">
              <a:xfrm flipH="1">
                <a:off x="6995" y="110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78" name="Line 506"/>
              <p:cNvSpPr>
                <a:spLocks noChangeShapeType="1"/>
              </p:cNvSpPr>
              <p:nvPr/>
            </p:nvSpPr>
            <p:spPr bwMode="auto">
              <a:xfrm flipH="1">
                <a:off x="6986" y="111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77" name="Line 505"/>
              <p:cNvSpPr>
                <a:spLocks noChangeShapeType="1"/>
              </p:cNvSpPr>
              <p:nvPr/>
            </p:nvSpPr>
            <p:spPr bwMode="auto">
              <a:xfrm flipH="1">
                <a:off x="6977" y="111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76" name="Line 504"/>
              <p:cNvSpPr>
                <a:spLocks noChangeShapeType="1"/>
              </p:cNvSpPr>
              <p:nvPr/>
            </p:nvSpPr>
            <p:spPr bwMode="auto">
              <a:xfrm flipH="1">
                <a:off x="6968" y="1121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75" name="Line 503"/>
              <p:cNvSpPr>
                <a:spLocks noChangeShapeType="1"/>
              </p:cNvSpPr>
              <p:nvPr/>
            </p:nvSpPr>
            <p:spPr bwMode="auto">
              <a:xfrm flipH="1">
                <a:off x="6959" y="1121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74" name="Oval 502"/>
              <p:cNvSpPr>
                <a:spLocks noChangeArrowheads="1"/>
              </p:cNvSpPr>
              <p:nvPr/>
            </p:nvSpPr>
            <p:spPr bwMode="auto">
              <a:xfrm>
                <a:off x="7031" y="1319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73" name="Oval 501"/>
              <p:cNvSpPr>
                <a:spLocks noChangeArrowheads="1"/>
              </p:cNvSpPr>
              <p:nvPr/>
            </p:nvSpPr>
            <p:spPr bwMode="auto">
              <a:xfrm>
                <a:off x="7031" y="1148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72" name="Line 500"/>
              <p:cNvSpPr>
                <a:spLocks noChangeShapeType="1"/>
              </p:cNvSpPr>
              <p:nvPr/>
            </p:nvSpPr>
            <p:spPr bwMode="auto">
              <a:xfrm flipV="1">
                <a:off x="6950" y="1130"/>
                <a:ext cx="1" cy="260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71" name="Line 499"/>
              <p:cNvSpPr>
                <a:spLocks noChangeShapeType="1"/>
              </p:cNvSpPr>
              <p:nvPr/>
            </p:nvSpPr>
            <p:spPr bwMode="auto">
              <a:xfrm flipV="1">
                <a:off x="6950" y="1130"/>
                <a:ext cx="1" cy="260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70" name="Line 498"/>
              <p:cNvSpPr>
                <a:spLocks noChangeShapeType="1"/>
              </p:cNvSpPr>
              <p:nvPr/>
            </p:nvSpPr>
            <p:spPr bwMode="auto">
              <a:xfrm>
                <a:off x="6905" y="1292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69" name="Line 497"/>
              <p:cNvSpPr>
                <a:spLocks noChangeShapeType="1"/>
              </p:cNvSpPr>
              <p:nvPr/>
            </p:nvSpPr>
            <p:spPr bwMode="auto">
              <a:xfrm flipH="1">
                <a:off x="6905" y="1346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68" name="Line 496"/>
              <p:cNvSpPr>
                <a:spLocks noChangeShapeType="1"/>
              </p:cNvSpPr>
              <p:nvPr/>
            </p:nvSpPr>
            <p:spPr bwMode="auto">
              <a:xfrm flipH="1">
                <a:off x="6905" y="1399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67" name="Line 495"/>
              <p:cNvSpPr>
                <a:spLocks noChangeShapeType="1"/>
              </p:cNvSpPr>
              <p:nvPr/>
            </p:nvSpPr>
            <p:spPr bwMode="auto">
              <a:xfrm flipV="1">
                <a:off x="6887" y="1292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66" name="Line 494"/>
              <p:cNvSpPr>
                <a:spLocks noChangeShapeType="1"/>
              </p:cNvSpPr>
              <p:nvPr/>
            </p:nvSpPr>
            <p:spPr bwMode="auto">
              <a:xfrm flipH="1" flipV="1">
                <a:off x="6887" y="1382"/>
                <a:ext cx="18" cy="1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65" name="Line 493"/>
              <p:cNvSpPr>
                <a:spLocks noChangeShapeType="1"/>
              </p:cNvSpPr>
              <p:nvPr/>
            </p:nvSpPr>
            <p:spPr bwMode="auto">
              <a:xfrm>
                <a:off x="6923" y="1292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64" name="Line 492"/>
              <p:cNvSpPr>
                <a:spLocks noChangeShapeType="1"/>
              </p:cNvSpPr>
              <p:nvPr/>
            </p:nvSpPr>
            <p:spPr bwMode="auto">
              <a:xfrm>
                <a:off x="6941" y="1310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63" name="Line 491"/>
              <p:cNvSpPr>
                <a:spLocks noChangeShapeType="1"/>
              </p:cNvSpPr>
              <p:nvPr/>
            </p:nvSpPr>
            <p:spPr bwMode="auto">
              <a:xfrm flipH="1">
                <a:off x="6923" y="1328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62" name="Line 490"/>
              <p:cNvSpPr>
                <a:spLocks noChangeShapeType="1"/>
              </p:cNvSpPr>
              <p:nvPr/>
            </p:nvSpPr>
            <p:spPr bwMode="auto">
              <a:xfrm>
                <a:off x="6923" y="1346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61" name="Line 489"/>
              <p:cNvSpPr>
                <a:spLocks noChangeShapeType="1"/>
              </p:cNvSpPr>
              <p:nvPr/>
            </p:nvSpPr>
            <p:spPr bwMode="auto">
              <a:xfrm flipH="1">
                <a:off x="6923" y="1382"/>
                <a:ext cx="18" cy="1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60" name="Line 488"/>
              <p:cNvSpPr>
                <a:spLocks noChangeShapeType="1"/>
              </p:cNvSpPr>
              <p:nvPr/>
            </p:nvSpPr>
            <p:spPr bwMode="auto">
              <a:xfrm>
                <a:off x="6941" y="1364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59" name="Line 487"/>
              <p:cNvSpPr>
                <a:spLocks noChangeShapeType="1"/>
              </p:cNvSpPr>
              <p:nvPr/>
            </p:nvSpPr>
            <p:spPr bwMode="auto">
              <a:xfrm flipH="1">
                <a:off x="6905" y="1229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58" name="Line 486"/>
              <p:cNvSpPr>
                <a:spLocks noChangeShapeType="1"/>
              </p:cNvSpPr>
              <p:nvPr/>
            </p:nvSpPr>
            <p:spPr bwMode="auto">
              <a:xfrm flipH="1">
                <a:off x="6905" y="1121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57" name="Line 485"/>
              <p:cNvSpPr>
                <a:spLocks noChangeShapeType="1"/>
              </p:cNvSpPr>
              <p:nvPr/>
            </p:nvSpPr>
            <p:spPr bwMode="auto">
              <a:xfrm flipV="1">
                <a:off x="6923" y="1121"/>
                <a:ext cx="1" cy="10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56" name="Line 484"/>
              <p:cNvSpPr>
                <a:spLocks noChangeShapeType="1"/>
              </p:cNvSpPr>
              <p:nvPr/>
            </p:nvSpPr>
            <p:spPr bwMode="auto">
              <a:xfrm flipH="1">
                <a:off x="7229" y="1247"/>
                <a:ext cx="54" cy="4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55" name="Line 483"/>
              <p:cNvSpPr>
                <a:spLocks noChangeShapeType="1"/>
              </p:cNvSpPr>
              <p:nvPr/>
            </p:nvSpPr>
            <p:spPr bwMode="auto">
              <a:xfrm>
                <a:off x="7229" y="1310"/>
                <a:ext cx="5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54" name="Line 482"/>
              <p:cNvSpPr>
                <a:spLocks noChangeShapeType="1"/>
              </p:cNvSpPr>
              <p:nvPr/>
            </p:nvSpPr>
            <p:spPr bwMode="auto">
              <a:xfrm>
                <a:off x="7265" y="1211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53" name="Line 481"/>
              <p:cNvSpPr>
                <a:spLocks noChangeShapeType="1"/>
              </p:cNvSpPr>
              <p:nvPr/>
            </p:nvSpPr>
            <p:spPr bwMode="auto">
              <a:xfrm>
                <a:off x="7283" y="1229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52" name="Oval 480"/>
              <p:cNvSpPr>
                <a:spLocks noChangeArrowheads="1"/>
              </p:cNvSpPr>
              <p:nvPr/>
            </p:nvSpPr>
            <p:spPr bwMode="auto">
              <a:xfrm>
                <a:off x="7121" y="1238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51" name="Line 479"/>
              <p:cNvSpPr>
                <a:spLocks noChangeShapeType="1"/>
              </p:cNvSpPr>
              <p:nvPr/>
            </p:nvSpPr>
            <p:spPr bwMode="auto">
              <a:xfrm>
                <a:off x="7229" y="1292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50" name="Line 478"/>
              <p:cNvSpPr>
                <a:spLocks noChangeShapeType="1"/>
              </p:cNvSpPr>
              <p:nvPr/>
            </p:nvSpPr>
            <p:spPr bwMode="auto">
              <a:xfrm>
                <a:off x="7247" y="1211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49" name="Line 477"/>
              <p:cNvSpPr>
                <a:spLocks noChangeShapeType="1"/>
              </p:cNvSpPr>
              <p:nvPr/>
            </p:nvSpPr>
            <p:spPr bwMode="auto">
              <a:xfrm flipV="1">
                <a:off x="7229" y="1211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48" name="Line 476"/>
              <p:cNvSpPr>
                <a:spLocks noChangeShapeType="1"/>
              </p:cNvSpPr>
              <p:nvPr/>
            </p:nvSpPr>
            <p:spPr bwMode="auto">
              <a:xfrm flipV="1">
                <a:off x="6573" y="1857"/>
                <a:ext cx="1" cy="63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47" name="Line 475"/>
              <p:cNvSpPr>
                <a:spLocks noChangeShapeType="1"/>
              </p:cNvSpPr>
              <p:nvPr/>
            </p:nvSpPr>
            <p:spPr bwMode="auto">
              <a:xfrm flipV="1">
                <a:off x="6573" y="1803"/>
                <a:ext cx="54" cy="54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46" name="Line 474"/>
              <p:cNvSpPr>
                <a:spLocks noChangeShapeType="1"/>
              </p:cNvSpPr>
              <p:nvPr/>
            </p:nvSpPr>
            <p:spPr bwMode="auto">
              <a:xfrm flipV="1">
                <a:off x="6573" y="1857"/>
                <a:ext cx="1" cy="63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45" name="Line 473"/>
              <p:cNvSpPr>
                <a:spLocks noChangeShapeType="1"/>
              </p:cNvSpPr>
              <p:nvPr/>
            </p:nvSpPr>
            <p:spPr bwMode="auto">
              <a:xfrm flipH="1">
                <a:off x="7148" y="1130"/>
                <a:ext cx="99" cy="99"/>
              </a:xfrm>
              <a:prstGeom prst="line">
                <a:avLst/>
              </a:prstGeom>
              <a:grpFill/>
              <a:ln w="54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44" name="Line 472"/>
              <p:cNvSpPr>
                <a:spLocks noChangeShapeType="1"/>
              </p:cNvSpPr>
              <p:nvPr/>
            </p:nvSpPr>
            <p:spPr bwMode="auto">
              <a:xfrm>
                <a:off x="7148" y="1229"/>
                <a:ext cx="1" cy="18"/>
              </a:xfrm>
              <a:prstGeom prst="line">
                <a:avLst/>
              </a:prstGeom>
              <a:grpFill/>
              <a:ln w="54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43" name="Line 471"/>
              <p:cNvSpPr>
                <a:spLocks noChangeShapeType="1"/>
              </p:cNvSpPr>
              <p:nvPr/>
            </p:nvSpPr>
            <p:spPr bwMode="auto">
              <a:xfrm>
                <a:off x="7094" y="1382"/>
                <a:ext cx="117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42" name="Line 470"/>
              <p:cNvSpPr>
                <a:spLocks noChangeShapeType="1"/>
              </p:cNvSpPr>
              <p:nvPr/>
            </p:nvSpPr>
            <p:spPr bwMode="auto">
              <a:xfrm>
                <a:off x="6905" y="90"/>
                <a:ext cx="108" cy="107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41" name="Line 469"/>
              <p:cNvSpPr>
                <a:spLocks noChangeShapeType="1"/>
              </p:cNvSpPr>
              <p:nvPr/>
            </p:nvSpPr>
            <p:spPr bwMode="auto">
              <a:xfrm flipV="1">
                <a:off x="7013" y="197"/>
                <a:ext cx="1" cy="8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40" name="Line 468"/>
              <p:cNvSpPr>
                <a:spLocks noChangeShapeType="1"/>
              </p:cNvSpPr>
              <p:nvPr/>
            </p:nvSpPr>
            <p:spPr bwMode="auto">
              <a:xfrm>
                <a:off x="6528" y="924"/>
                <a:ext cx="512" cy="1"/>
              </a:xfrm>
              <a:prstGeom prst="line">
                <a:avLst/>
              </a:prstGeom>
              <a:grpFill/>
              <a:ln w="54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39" name="Line 467"/>
              <p:cNvSpPr>
                <a:spLocks noChangeShapeType="1"/>
              </p:cNvSpPr>
              <p:nvPr/>
            </p:nvSpPr>
            <p:spPr bwMode="auto">
              <a:xfrm flipH="1" flipV="1">
                <a:off x="6573" y="368"/>
                <a:ext cx="54" cy="54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38" name="Line 466"/>
              <p:cNvSpPr>
                <a:spLocks noChangeShapeType="1"/>
              </p:cNvSpPr>
              <p:nvPr/>
            </p:nvSpPr>
            <p:spPr bwMode="auto">
              <a:xfrm flipV="1">
                <a:off x="6662" y="404"/>
                <a:ext cx="171" cy="170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37" name="Line 465"/>
              <p:cNvSpPr>
                <a:spLocks noChangeShapeType="1"/>
              </p:cNvSpPr>
              <p:nvPr/>
            </p:nvSpPr>
            <p:spPr bwMode="auto">
              <a:xfrm>
                <a:off x="6591" y="90"/>
                <a:ext cx="314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36" name="Line 464"/>
              <p:cNvSpPr>
                <a:spLocks noChangeShapeType="1"/>
              </p:cNvSpPr>
              <p:nvPr/>
            </p:nvSpPr>
            <p:spPr bwMode="auto">
              <a:xfrm flipH="1" flipV="1">
                <a:off x="6716" y="278"/>
                <a:ext cx="117" cy="126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35" name="Line 463"/>
              <p:cNvSpPr>
                <a:spLocks noChangeShapeType="1"/>
              </p:cNvSpPr>
              <p:nvPr/>
            </p:nvSpPr>
            <p:spPr bwMode="auto">
              <a:xfrm flipH="1">
                <a:off x="6680" y="278"/>
                <a:ext cx="36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34" name="Line 462"/>
              <p:cNvSpPr>
                <a:spLocks noChangeShapeType="1"/>
              </p:cNvSpPr>
              <p:nvPr/>
            </p:nvSpPr>
            <p:spPr bwMode="auto">
              <a:xfrm flipV="1">
                <a:off x="6573" y="108"/>
                <a:ext cx="1" cy="89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33" name="Line 461"/>
              <p:cNvSpPr>
                <a:spLocks noChangeShapeType="1"/>
              </p:cNvSpPr>
              <p:nvPr/>
            </p:nvSpPr>
            <p:spPr bwMode="auto">
              <a:xfrm flipV="1">
                <a:off x="6573" y="90"/>
                <a:ext cx="18" cy="18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32" name="Line 460"/>
              <p:cNvSpPr>
                <a:spLocks noChangeShapeType="1"/>
              </p:cNvSpPr>
              <p:nvPr/>
            </p:nvSpPr>
            <p:spPr bwMode="auto">
              <a:xfrm flipV="1">
                <a:off x="8011" y="1713"/>
                <a:ext cx="36" cy="36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31" name="Line 459"/>
              <p:cNvSpPr>
                <a:spLocks noChangeShapeType="1"/>
              </p:cNvSpPr>
              <p:nvPr/>
            </p:nvSpPr>
            <p:spPr bwMode="auto">
              <a:xfrm flipV="1">
                <a:off x="8137" y="1875"/>
                <a:ext cx="1" cy="99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30" name="Line 458"/>
              <p:cNvSpPr>
                <a:spLocks noChangeShapeType="1"/>
              </p:cNvSpPr>
              <p:nvPr/>
            </p:nvSpPr>
            <p:spPr bwMode="auto">
              <a:xfrm flipH="1" flipV="1">
                <a:off x="8101" y="1839"/>
                <a:ext cx="36" cy="36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29" name="Line 457"/>
              <p:cNvSpPr>
                <a:spLocks noChangeShapeType="1"/>
              </p:cNvSpPr>
              <p:nvPr/>
            </p:nvSpPr>
            <p:spPr bwMode="auto">
              <a:xfrm>
                <a:off x="7957" y="1615"/>
                <a:ext cx="126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28" name="Line 456"/>
              <p:cNvSpPr>
                <a:spLocks noChangeShapeType="1"/>
              </p:cNvSpPr>
              <p:nvPr/>
            </p:nvSpPr>
            <p:spPr bwMode="auto">
              <a:xfrm flipV="1">
                <a:off x="7885" y="1687"/>
                <a:ext cx="1" cy="188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27" name="Line 455"/>
              <p:cNvSpPr>
                <a:spLocks noChangeShapeType="1"/>
              </p:cNvSpPr>
              <p:nvPr/>
            </p:nvSpPr>
            <p:spPr bwMode="auto">
              <a:xfrm>
                <a:off x="7885" y="1875"/>
                <a:ext cx="45" cy="45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26" name="Line 454"/>
              <p:cNvSpPr>
                <a:spLocks noChangeShapeType="1"/>
              </p:cNvSpPr>
              <p:nvPr/>
            </p:nvSpPr>
            <p:spPr bwMode="auto">
              <a:xfrm flipV="1">
                <a:off x="7885" y="1615"/>
                <a:ext cx="72" cy="72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25" name="Line 453"/>
              <p:cNvSpPr>
                <a:spLocks noChangeShapeType="1"/>
              </p:cNvSpPr>
              <p:nvPr/>
            </p:nvSpPr>
            <p:spPr bwMode="auto">
              <a:xfrm>
                <a:off x="7930" y="1920"/>
                <a:ext cx="81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24" name="Line 452"/>
              <p:cNvSpPr>
                <a:spLocks noChangeShapeType="1"/>
              </p:cNvSpPr>
              <p:nvPr/>
            </p:nvSpPr>
            <p:spPr bwMode="auto">
              <a:xfrm flipV="1">
                <a:off x="8011" y="1920"/>
                <a:ext cx="1" cy="72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23" name="Line 451"/>
              <p:cNvSpPr>
                <a:spLocks noChangeShapeType="1"/>
              </p:cNvSpPr>
              <p:nvPr/>
            </p:nvSpPr>
            <p:spPr bwMode="auto">
              <a:xfrm flipH="1" flipV="1">
                <a:off x="8101" y="260"/>
                <a:ext cx="36" cy="45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22" name="Line 450"/>
              <p:cNvSpPr>
                <a:spLocks noChangeShapeType="1"/>
              </p:cNvSpPr>
              <p:nvPr/>
            </p:nvSpPr>
            <p:spPr bwMode="auto">
              <a:xfrm flipV="1">
                <a:off x="8137" y="305"/>
                <a:ext cx="1" cy="90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21" name="Line 449"/>
              <p:cNvSpPr>
                <a:spLocks noChangeShapeType="1"/>
              </p:cNvSpPr>
              <p:nvPr/>
            </p:nvSpPr>
            <p:spPr bwMode="auto">
              <a:xfrm>
                <a:off x="7625" y="466"/>
                <a:ext cx="440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20" name="Line 448"/>
              <p:cNvSpPr>
                <a:spLocks noChangeShapeType="1"/>
              </p:cNvSpPr>
              <p:nvPr/>
            </p:nvSpPr>
            <p:spPr bwMode="auto">
              <a:xfrm flipV="1">
                <a:off x="8065" y="395"/>
                <a:ext cx="72" cy="7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19" name="Line 447"/>
              <p:cNvSpPr>
                <a:spLocks noChangeShapeType="1"/>
              </p:cNvSpPr>
              <p:nvPr/>
            </p:nvSpPr>
            <p:spPr bwMode="auto">
              <a:xfrm flipV="1">
                <a:off x="8011" y="126"/>
                <a:ext cx="54" cy="53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18" name="Line 446"/>
              <p:cNvSpPr>
                <a:spLocks noChangeShapeType="1"/>
              </p:cNvSpPr>
              <p:nvPr/>
            </p:nvSpPr>
            <p:spPr bwMode="auto">
              <a:xfrm>
                <a:off x="7930" y="493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17" name="Line 445"/>
              <p:cNvSpPr>
                <a:spLocks noChangeShapeType="1"/>
              </p:cNvSpPr>
              <p:nvPr/>
            </p:nvSpPr>
            <p:spPr bwMode="auto">
              <a:xfrm>
                <a:off x="7948" y="502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16" name="Line 444"/>
              <p:cNvSpPr>
                <a:spLocks noChangeShapeType="1"/>
              </p:cNvSpPr>
              <p:nvPr/>
            </p:nvSpPr>
            <p:spPr bwMode="auto">
              <a:xfrm flipV="1">
                <a:off x="7975" y="493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15" name="Line 443"/>
              <p:cNvSpPr>
                <a:spLocks noChangeShapeType="1"/>
              </p:cNvSpPr>
              <p:nvPr/>
            </p:nvSpPr>
            <p:spPr bwMode="auto">
              <a:xfrm flipV="1">
                <a:off x="7993" y="466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14" name="Line 442"/>
              <p:cNvSpPr>
                <a:spLocks noChangeShapeType="1"/>
              </p:cNvSpPr>
              <p:nvPr/>
            </p:nvSpPr>
            <p:spPr bwMode="auto">
              <a:xfrm flipH="1" flipV="1">
                <a:off x="7975" y="457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13" name="Line 441"/>
              <p:cNvSpPr>
                <a:spLocks noChangeShapeType="1"/>
              </p:cNvSpPr>
              <p:nvPr/>
            </p:nvSpPr>
            <p:spPr bwMode="auto">
              <a:xfrm flipH="1">
                <a:off x="7948" y="457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12" name="Line 440"/>
              <p:cNvSpPr>
                <a:spLocks noChangeShapeType="1"/>
              </p:cNvSpPr>
              <p:nvPr/>
            </p:nvSpPr>
            <p:spPr bwMode="auto">
              <a:xfrm flipH="1">
                <a:off x="7930" y="457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11" name="Line 439"/>
              <p:cNvSpPr>
                <a:spLocks noChangeShapeType="1"/>
              </p:cNvSpPr>
              <p:nvPr/>
            </p:nvSpPr>
            <p:spPr bwMode="auto">
              <a:xfrm>
                <a:off x="7930" y="466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10" name="Line 438"/>
              <p:cNvSpPr>
                <a:spLocks noChangeShapeType="1"/>
              </p:cNvSpPr>
              <p:nvPr/>
            </p:nvSpPr>
            <p:spPr bwMode="auto">
              <a:xfrm>
                <a:off x="7975" y="493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09" name="Line 437"/>
              <p:cNvSpPr>
                <a:spLocks noChangeShapeType="1"/>
              </p:cNvSpPr>
              <p:nvPr/>
            </p:nvSpPr>
            <p:spPr bwMode="auto">
              <a:xfrm>
                <a:off x="8029" y="457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08" name="Line 436"/>
              <p:cNvSpPr>
                <a:spLocks noChangeShapeType="1"/>
              </p:cNvSpPr>
              <p:nvPr/>
            </p:nvSpPr>
            <p:spPr bwMode="auto">
              <a:xfrm>
                <a:off x="8038" y="457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07" name="Line 435"/>
              <p:cNvSpPr>
                <a:spLocks noChangeShapeType="1"/>
              </p:cNvSpPr>
              <p:nvPr/>
            </p:nvSpPr>
            <p:spPr bwMode="auto">
              <a:xfrm>
                <a:off x="8056" y="457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06" name="Line 434"/>
              <p:cNvSpPr>
                <a:spLocks noChangeShapeType="1"/>
              </p:cNvSpPr>
              <p:nvPr/>
            </p:nvSpPr>
            <p:spPr bwMode="auto">
              <a:xfrm>
                <a:off x="8074" y="466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05" name="Line 433"/>
              <p:cNvSpPr>
                <a:spLocks noChangeShapeType="1"/>
              </p:cNvSpPr>
              <p:nvPr/>
            </p:nvSpPr>
            <p:spPr bwMode="auto">
              <a:xfrm flipH="1">
                <a:off x="8065" y="475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04" name="Line 432"/>
              <p:cNvSpPr>
                <a:spLocks noChangeShapeType="1"/>
              </p:cNvSpPr>
              <p:nvPr/>
            </p:nvSpPr>
            <p:spPr bwMode="auto">
              <a:xfrm>
                <a:off x="8065" y="47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03" name="Line 431"/>
              <p:cNvSpPr>
                <a:spLocks noChangeShapeType="1"/>
              </p:cNvSpPr>
              <p:nvPr/>
            </p:nvSpPr>
            <p:spPr bwMode="auto">
              <a:xfrm>
                <a:off x="8074" y="484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02" name="Line 430"/>
              <p:cNvSpPr>
                <a:spLocks noChangeShapeType="1"/>
              </p:cNvSpPr>
              <p:nvPr/>
            </p:nvSpPr>
            <p:spPr bwMode="auto">
              <a:xfrm flipH="1">
                <a:off x="8056" y="493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01" name="Line 429"/>
              <p:cNvSpPr>
                <a:spLocks noChangeShapeType="1"/>
              </p:cNvSpPr>
              <p:nvPr/>
            </p:nvSpPr>
            <p:spPr bwMode="auto">
              <a:xfrm flipH="1">
                <a:off x="8038" y="502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500" name="Line 428"/>
              <p:cNvSpPr>
                <a:spLocks noChangeShapeType="1"/>
              </p:cNvSpPr>
              <p:nvPr/>
            </p:nvSpPr>
            <p:spPr bwMode="auto">
              <a:xfrm flipH="1">
                <a:off x="8029" y="50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99" name="Line 427"/>
              <p:cNvSpPr>
                <a:spLocks noChangeShapeType="1"/>
              </p:cNvSpPr>
              <p:nvPr/>
            </p:nvSpPr>
            <p:spPr bwMode="auto">
              <a:xfrm>
                <a:off x="8038" y="475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98" name="Line 426"/>
              <p:cNvSpPr>
                <a:spLocks noChangeShapeType="1"/>
              </p:cNvSpPr>
              <p:nvPr/>
            </p:nvSpPr>
            <p:spPr bwMode="auto">
              <a:xfrm>
                <a:off x="7912" y="395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97" name="Line 425"/>
              <p:cNvSpPr>
                <a:spLocks noChangeShapeType="1"/>
              </p:cNvSpPr>
              <p:nvPr/>
            </p:nvSpPr>
            <p:spPr bwMode="auto">
              <a:xfrm>
                <a:off x="7921" y="39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96" name="Line 424"/>
              <p:cNvSpPr>
                <a:spLocks noChangeShapeType="1"/>
              </p:cNvSpPr>
              <p:nvPr/>
            </p:nvSpPr>
            <p:spPr bwMode="auto">
              <a:xfrm>
                <a:off x="7930" y="40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95" name="Line 423"/>
              <p:cNvSpPr>
                <a:spLocks noChangeShapeType="1"/>
              </p:cNvSpPr>
              <p:nvPr/>
            </p:nvSpPr>
            <p:spPr bwMode="auto">
              <a:xfrm>
                <a:off x="7939" y="41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94" name="Line 422"/>
              <p:cNvSpPr>
                <a:spLocks noChangeShapeType="1"/>
              </p:cNvSpPr>
              <p:nvPr/>
            </p:nvSpPr>
            <p:spPr bwMode="auto">
              <a:xfrm>
                <a:off x="7948" y="41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93" name="Line 421"/>
              <p:cNvSpPr>
                <a:spLocks noChangeShapeType="1"/>
              </p:cNvSpPr>
              <p:nvPr/>
            </p:nvSpPr>
            <p:spPr bwMode="auto">
              <a:xfrm>
                <a:off x="7957" y="42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92" name="Line 420"/>
              <p:cNvSpPr>
                <a:spLocks noChangeShapeType="1"/>
              </p:cNvSpPr>
              <p:nvPr/>
            </p:nvSpPr>
            <p:spPr bwMode="auto">
              <a:xfrm>
                <a:off x="7966" y="422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91" name="Line 419"/>
              <p:cNvSpPr>
                <a:spLocks noChangeShapeType="1"/>
              </p:cNvSpPr>
              <p:nvPr/>
            </p:nvSpPr>
            <p:spPr bwMode="auto">
              <a:xfrm>
                <a:off x="7984" y="42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90" name="Line 418"/>
              <p:cNvSpPr>
                <a:spLocks noChangeShapeType="1"/>
              </p:cNvSpPr>
              <p:nvPr/>
            </p:nvSpPr>
            <p:spPr bwMode="auto">
              <a:xfrm>
                <a:off x="7993" y="42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89" name="Line 417"/>
              <p:cNvSpPr>
                <a:spLocks noChangeShapeType="1"/>
              </p:cNvSpPr>
              <p:nvPr/>
            </p:nvSpPr>
            <p:spPr bwMode="auto">
              <a:xfrm>
                <a:off x="8002" y="422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88" name="Line 416"/>
              <p:cNvSpPr>
                <a:spLocks noChangeShapeType="1"/>
              </p:cNvSpPr>
              <p:nvPr/>
            </p:nvSpPr>
            <p:spPr bwMode="auto">
              <a:xfrm>
                <a:off x="8020" y="42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87" name="Line 415"/>
              <p:cNvSpPr>
                <a:spLocks noChangeShapeType="1"/>
              </p:cNvSpPr>
              <p:nvPr/>
            </p:nvSpPr>
            <p:spPr bwMode="auto">
              <a:xfrm>
                <a:off x="8029" y="42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86" name="Line 414"/>
              <p:cNvSpPr>
                <a:spLocks noChangeShapeType="1"/>
              </p:cNvSpPr>
              <p:nvPr/>
            </p:nvSpPr>
            <p:spPr bwMode="auto">
              <a:xfrm>
                <a:off x="8038" y="42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85" name="Line 413"/>
              <p:cNvSpPr>
                <a:spLocks noChangeShapeType="1"/>
              </p:cNvSpPr>
              <p:nvPr/>
            </p:nvSpPr>
            <p:spPr bwMode="auto">
              <a:xfrm>
                <a:off x="8047" y="422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84" name="Line 412"/>
              <p:cNvSpPr>
                <a:spLocks noChangeShapeType="1"/>
              </p:cNvSpPr>
              <p:nvPr/>
            </p:nvSpPr>
            <p:spPr bwMode="auto">
              <a:xfrm flipV="1">
                <a:off x="8065" y="41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83" name="Line 411"/>
              <p:cNvSpPr>
                <a:spLocks noChangeShapeType="1"/>
              </p:cNvSpPr>
              <p:nvPr/>
            </p:nvSpPr>
            <p:spPr bwMode="auto">
              <a:xfrm>
                <a:off x="8074" y="41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82" name="Line 410"/>
              <p:cNvSpPr>
                <a:spLocks noChangeShapeType="1"/>
              </p:cNvSpPr>
              <p:nvPr/>
            </p:nvSpPr>
            <p:spPr bwMode="auto">
              <a:xfrm flipV="1">
                <a:off x="8083" y="40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81" name="Line 409"/>
              <p:cNvSpPr>
                <a:spLocks noChangeShapeType="1"/>
              </p:cNvSpPr>
              <p:nvPr/>
            </p:nvSpPr>
            <p:spPr bwMode="auto">
              <a:xfrm flipV="1">
                <a:off x="8092" y="39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80" name="Line 408"/>
              <p:cNvSpPr>
                <a:spLocks noChangeShapeType="1"/>
              </p:cNvSpPr>
              <p:nvPr/>
            </p:nvSpPr>
            <p:spPr bwMode="auto">
              <a:xfrm>
                <a:off x="8101" y="395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79" name="Line 407"/>
              <p:cNvSpPr>
                <a:spLocks noChangeShapeType="1"/>
              </p:cNvSpPr>
              <p:nvPr/>
            </p:nvSpPr>
            <p:spPr bwMode="auto">
              <a:xfrm flipV="1">
                <a:off x="8110" y="38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78" name="Line 406"/>
              <p:cNvSpPr>
                <a:spLocks noChangeShapeType="1"/>
              </p:cNvSpPr>
              <p:nvPr/>
            </p:nvSpPr>
            <p:spPr bwMode="auto">
              <a:xfrm flipV="1">
                <a:off x="8119" y="37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77" name="Line 405"/>
              <p:cNvSpPr>
                <a:spLocks noChangeShapeType="1"/>
              </p:cNvSpPr>
              <p:nvPr/>
            </p:nvSpPr>
            <p:spPr bwMode="auto">
              <a:xfrm flipV="1">
                <a:off x="8128" y="36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76" name="Line 404"/>
              <p:cNvSpPr>
                <a:spLocks noChangeShapeType="1"/>
              </p:cNvSpPr>
              <p:nvPr/>
            </p:nvSpPr>
            <p:spPr bwMode="auto">
              <a:xfrm flipV="1">
                <a:off x="8137" y="35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75" name="Line 403"/>
              <p:cNvSpPr>
                <a:spLocks noChangeShapeType="1"/>
              </p:cNvSpPr>
              <p:nvPr/>
            </p:nvSpPr>
            <p:spPr bwMode="auto">
              <a:xfrm flipV="1">
                <a:off x="8146" y="35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74" name="Line 402"/>
              <p:cNvSpPr>
                <a:spLocks noChangeShapeType="1"/>
              </p:cNvSpPr>
              <p:nvPr/>
            </p:nvSpPr>
            <p:spPr bwMode="auto">
              <a:xfrm flipV="1">
                <a:off x="8155" y="341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73" name="Line 401"/>
              <p:cNvSpPr>
                <a:spLocks noChangeShapeType="1"/>
              </p:cNvSpPr>
              <p:nvPr/>
            </p:nvSpPr>
            <p:spPr bwMode="auto">
              <a:xfrm flipV="1">
                <a:off x="8155" y="323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72" name="Line 400"/>
              <p:cNvSpPr>
                <a:spLocks noChangeShapeType="1"/>
              </p:cNvSpPr>
              <p:nvPr/>
            </p:nvSpPr>
            <p:spPr bwMode="auto">
              <a:xfrm flipV="1">
                <a:off x="8164" y="314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71" name="Line 399"/>
              <p:cNvSpPr>
                <a:spLocks noChangeShapeType="1"/>
              </p:cNvSpPr>
              <p:nvPr/>
            </p:nvSpPr>
            <p:spPr bwMode="auto">
              <a:xfrm flipV="1">
                <a:off x="8164" y="30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70" name="Line 398"/>
              <p:cNvSpPr>
                <a:spLocks noChangeShapeType="1"/>
              </p:cNvSpPr>
              <p:nvPr/>
            </p:nvSpPr>
            <p:spPr bwMode="auto">
              <a:xfrm flipV="1">
                <a:off x="8173" y="296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69" name="Line 397"/>
              <p:cNvSpPr>
                <a:spLocks noChangeShapeType="1"/>
              </p:cNvSpPr>
              <p:nvPr/>
            </p:nvSpPr>
            <p:spPr bwMode="auto">
              <a:xfrm flipV="1">
                <a:off x="8173" y="287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68" name="Line 396"/>
              <p:cNvSpPr>
                <a:spLocks noChangeShapeType="1"/>
              </p:cNvSpPr>
              <p:nvPr/>
            </p:nvSpPr>
            <p:spPr bwMode="auto">
              <a:xfrm flipV="1">
                <a:off x="8173" y="269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67" name="Line 395"/>
              <p:cNvSpPr>
                <a:spLocks noChangeShapeType="1"/>
              </p:cNvSpPr>
              <p:nvPr/>
            </p:nvSpPr>
            <p:spPr bwMode="auto">
              <a:xfrm flipV="1">
                <a:off x="8173" y="260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66" name="Line 394"/>
              <p:cNvSpPr>
                <a:spLocks noChangeShapeType="1"/>
              </p:cNvSpPr>
              <p:nvPr/>
            </p:nvSpPr>
            <p:spPr bwMode="auto">
              <a:xfrm flipV="1">
                <a:off x="8173" y="251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65" name="Line 393"/>
              <p:cNvSpPr>
                <a:spLocks noChangeShapeType="1"/>
              </p:cNvSpPr>
              <p:nvPr/>
            </p:nvSpPr>
            <p:spPr bwMode="auto">
              <a:xfrm flipV="1">
                <a:off x="8173" y="233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64" name="Line 392"/>
              <p:cNvSpPr>
                <a:spLocks noChangeShapeType="1"/>
              </p:cNvSpPr>
              <p:nvPr/>
            </p:nvSpPr>
            <p:spPr bwMode="auto">
              <a:xfrm flipV="1">
                <a:off x="8173" y="224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63" name="Line 391"/>
              <p:cNvSpPr>
                <a:spLocks noChangeShapeType="1"/>
              </p:cNvSpPr>
              <p:nvPr/>
            </p:nvSpPr>
            <p:spPr bwMode="auto">
              <a:xfrm flipV="1">
                <a:off x="8173" y="215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62" name="Line 390"/>
              <p:cNvSpPr>
                <a:spLocks noChangeShapeType="1"/>
              </p:cNvSpPr>
              <p:nvPr/>
            </p:nvSpPr>
            <p:spPr bwMode="auto">
              <a:xfrm flipH="1" flipV="1">
                <a:off x="8164" y="20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61" name="Line 389"/>
              <p:cNvSpPr>
                <a:spLocks noChangeShapeType="1"/>
              </p:cNvSpPr>
              <p:nvPr/>
            </p:nvSpPr>
            <p:spPr bwMode="auto">
              <a:xfrm flipV="1">
                <a:off x="8164" y="188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60" name="Line 388"/>
              <p:cNvSpPr>
                <a:spLocks noChangeShapeType="1"/>
              </p:cNvSpPr>
              <p:nvPr/>
            </p:nvSpPr>
            <p:spPr bwMode="auto">
              <a:xfrm flipH="1" flipV="1">
                <a:off x="8155" y="17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59" name="Line 387"/>
              <p:cNvSpPr>
                <a:spLocks noChangeShapeType="1"/>
              </p:cNvSpPr>
              <p:nvPr/>
            </p:nvSpPr>
            <p:spPr bwMode="auto">
              <a:xfrm flipV="1">
                <a:off x="8155" y="170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58" name="Line 386"/>
              <p:cNvSpPr>
                <a:spLocks noChangeShapeType="1"/>
              </p:cNvSpPr>
              <p:nvPr/>
            </p:nvSpPr>
            <p:spPr bwMode="auto">
              <a:xfrm flipH="1" flipV="1">
                <a:off x="8146" y="161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57" name="Line 385"/>
              <p:cNvSpPr>
                <a:spLocks noChangeShapeType="1"/>
              </p:cNvSpPr>
              <p:nvPr/>
            </p:nvSpPr>
            <p:spPr bwMode="auto">
              <a:xfrm flipH="1" flipV="1">
                <a:off x="8137" y="15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56" name="Line 384"/>
              <p:cNvSpPr>
                <a:spLocks noChangeShapeType="1"/>
              </p:cNvSpPr>
              <p:nvPr/>
            </p:nvSpPr>
            <p:spPr bwMode="auto">
              <a:xfrm flipH="1" flipV="1">
                <a:off x="8128" y="14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55" name="Line 383"/>
              <p:cNvSpPr>
                <a:spLocks noChangeShapeType="1"/>
              </p:cNvSpPr>
              <p:nvPr/>
            </p:nvSpPr>
            <p:spPr bwMode="auto">
              <a:xfrm flipH="1" flipV="1">
                <a:off x="8119" y="135"/>
                <a:ext cx="9" cy="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54" name="Line 382"/>
              <p:cNvSpPr>
                <a:spLocks noChangeShapeType="1"/>
              </p:cNvSpPr>
              <p:nvPr/>
            </p:nvSpPr>
            <p:spPr bwMode="auto">
              <a:xfrm flipH="1" flipV="1">
                <a:off x="8110" y="12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53" name="Line 381"/>
              <p:cNvSpPr>
                <a:spLocks noChangeShapeType="1"/>
              </p:cNvSpPr>
              <p:nvPr/>
            </p:nvSpPr>
            <p:spPr bwMode="auto">
              <a:xfrm flipH="1">
                <a:off x="8101" y="126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52" name="Line 380"/>
              <p:cNvSpPr>
                <a:spLocks noChangeShapeType="1"/>
              </p:cNvSpPr>
              <p:nvPr/>
            </p:nvSpPr>
            <p:spPr bwMode="auto">
              <a:xfrm flipH="1" flipV="1">
                <a:off x="8092" y="11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51" name="Line 379"/>
              <p:cNvSpPr>
                <a:spLocks noChangeShapeType="1"/>
              </p:cNvSpPr>
              <p:nvPr/>
            </p:nvSpPr>
            <p:spPr bwMode="auto">
              <a:xfrm flipH="1" flipV="1">
                <a:off x="8083" y="10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50" name="Line 378"/>
              <p:cNvSpPr>
                <a:spLocks noChangeShapeType="1"/>
              </p:cNvSpPr>
              <p:nvPr/>
            </p:nvSpPr>
            <p:spPr bwMode="auto">
              <a:xfrm flipH="1">
                <a:off x="8074" y="10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49" name="Line 377"/>
              <p:cNvSpPr>
                <a:spLocks noChangeShapeType="1"/>
              </p:cNvSpPr>
              <p:nvPr/>
            </p:nvSpPr>
            <p:spPr bwMode="auto">
              <a:xfrm flipH="1" flipV="1">
                <a:off x="8065" y="9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48" name="Line 376"/>
              <p:cNvSpPr>
                <a:spLocks noChangeShapeType="1"/>
              </p:cNvSpPr>
              <p:nvPr/>
            </p:nvSpPr>
            <p:spPr bwMode="auto">
              <a:xfrm flipH="1">
                <a:off x="8047" y="99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47" name="Line 375"/>
              <p:cNvSpPr>
                <a:spLocks noChangeShapeType="1"/>
              </p:cNvSpPr>
              <p:nvPr/>
            </p:nvSpPr>
            <p:spPr bwMode="auto">
              <a:xfrm flipH="1">
                <a:off x="8038" y="9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46" name="Line 374"/>
              <p:cNvSpPr>
                <a:spLocks noChangeShapeType="1"/>
              </p:cNvSpPr>
              <p:nvPr/>
            </p:nvSpPr>
            <p:spPr bwMode="auto">
              <a:xfrm flipH="1">
                <a:off x="8029" y="9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45" name="Line 373"/>
              <p:cNvSpPr>
                <a:spLocks noChangeShapeType="1"/>
              </p:cNvSpPr>
              <p:nvPr/>
            </p:nvSpPr>
            <p:spPr bwMode="auto">
              <a:xfrm flipH="1">
                <a:off x="8020" y="9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44" name="Line 372"/>
              <p:cNvSpPr>
                <a:spLocks noChangeShapeType="1"/>
              </p:cNvSpPr>
              <p:nvPr/>
            </p:nvSpPr>
            <p:spPr bwMode="auto">
              <a:xfrm flipH="1">
                <a:off x="8002" y="99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43" name="Line 371"/>
              <p:cNvSpPr>
                <a:spLocks noChangeShapeType="1"/>
              </p:cNvSpPr>
              <p:nvPr/>
            </p:nvSpPr>
            <p:spPr bwMode="auto">
              <a:xfrm flipH="1">
                <a:off x="7993" y="9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42" name="Line 370"/>
              <p:cNvSpPr>
                <a:spLocks noChangeShapeType="1"/>
              </p:cNvSpPr>
              <p:nvPr/>
            </p:nvSpPr>
            <p:spPr bwMode="auto">
              <a:xfrm flipH="1">
                <a:off x="7984" y="9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41" name="Line 369"/>
              <p:cNvSpPr>
                <a:spLocks noChangeShapeType="1"/>
              </p:cNvSpPr>
              <p:nvPr/>
            </p:nvSpPr>
            <p:spPr bwMode="auto">
              <a:xfrm flipH="1">
                <a:off x="7966" y="99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40" name="Line 368"/>
              <p:cNvSpPr>
                <a:spLocks noChangeShapeType="1"/>
              </p:cNvSpPr>
              <p:nvPr/>
            </p:nvSpPr>
            <p:spPr bwMode="auto">
              <a:xfrm flipH="1">
                <a:off x="7957" y="9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39" name="Line 367"/>
              <p:cNvSpPr>
                <a:spLocks noChangeShapeType="1"/>
              </p:cNvSpPr>
              <p:nvPr/>
            </p:nvSpPr>
            <p:spPr bwMode="auto">
              <a:xfrm flipH="1">
                <a:off x="7948" y="9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38" name="Line 366"/>
              <p:cNvSpPr>
                <a:spLocks noChangeShapeType="1"/>
              </p:cNvSpPr>
              <p:nvPr/>
            </p:nvSpPr>
            <p:spPr bwMode="auto">
              <a:xfrm flipH="1">
                <a:off x="7939" y="10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37" name="Line 365"/>
              <p:cNvSpPr>
                <a:spLocks noChangeShapeType="1"/>
              </p:cNvSpPr>
              <p:nvPr/>
            </p:nvSpPr>
            <p:spPr bwMode="auto">
              <a:xfrm flipH="1">
                <a:off x="7930" y="10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36" name="Line 364"/>
              <p:cNvSpPr>
                <a:spLocks noChangeShapeType="1"/>
              </p:cNvSpPr>
              <p:nvPr/>
            </p:nvSpPr>
            <p:spPr bwMode="auto">
              <a:xfrm flipH="1">
                <a:off x="7921" y="11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35" name="Line 363"/>
              <p:cNvSpPr>
                <a:spLocks noChangeShapeType="1"/>
              </p:cNvSpPr>
              <p:nvPr/>
            </p:nvSpPr>
            <p:spPr bwMode="auto">
              <a:xfrm flipH="1">
                <a:off x="7912" y="126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34" name="Line 362"/>
              <p:cNvSpPr>
                <a:spLocks noChangeShapeType="1"/>
              </p:cNvSpPr>
              <p:nvPr/>
            </p:nvSpPr>
            <p:spPr bwMode="auto">
              <a:xfrm>
                <a:off x="7912" y="395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33" name="Line 361"/>
              <p:cNvSpPr>
                <a:spLocks noChangeShapeType="1"/>
              </p:cNvSpPr>
              <p:nvPr/>
            </p:nvSpPr>
            <p:spPr bwMode="auto">
              <a:xfrm>
                <a:off x="7921" y="39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32" name="Line 360"/>
              <p:cNvSpPr>
                <a:spLocks noChangeShapeType="1"/>
              </p:cNvSpPr>
              <p:nvPr/>
            </p:nvSpPr>
            <p:spPr bwMode="auto">
              <a:xfrm>
                <a:off x="7930" y="40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31" name="Line 359"/>
              <p:cNvSpPr>
                <a:spLocks noChangeShapeType="1"/>
              </p:cNvSpPr>
              <p:nvPr/>
            </p:nvSpPr>
            <p:spPr bwMode="auto">
              <a:xfrm>
                <a:off x="7939" y="41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30" name="Line 358"/>
              <p:cNvSpPr>
                <a:spLocks noChangeShapeType="1"/>
              </p:cNvSpPr>
              <p:nvPr/>
            </p:nvSpPr>
            <p:spPr bwMode="auto">
              <a:xfrm>
                <a:off x="7948" y="41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29" name="Line 357"/>
              <p:cNvSpPr>
                <a:spLocks noChangeShapeType="1"/>
              </p:cNvSpPr>
              <p:nvPr/>
            </p:nvSpPr>
            <p:spPr bwMode="auto">
              <a:xfrm>
                <a:off x="7957" y="42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28" name="Line 356"/>
              <p:cNvSpPr>
                <a:spLocks noChangeShapeType="1"/>
              </p:cNvSpPr>
              <p:nvPr/>
            </p:nvSpPr>
            <p:spPr bwMode="auto">
              <a:xfrm>
                <a:off x="7966" y="422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27" name="Line 355"/>
              <p:cNvSpPr>
                <a:spLocks noChangeShapeType="1"/>
              </p:cNvSpPr>
              <p:nvPr/>
            </p:nvSpPr>
            <p:spPr bwMode="auto">
              <a:xfrm>
                <a:off x="7984" y="42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26" name="Line 354"/>
              <p:cNvSpPr>
                <a:spLocks noChangeShapeType="1"/>
              </p:cNvSpPr>
              <p:nvPr/>
            </p:nvSpPr>
            <p:spPr bwMode="auto">
              <a:xfrm>
                <a:off x="7993" y="42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25" name="Line 353"/>
              <p:cNvSpPr>
                <a:spLocks noChangeShapeType="1"/>
              </p:cNvSpPr>
              <p:nvPr/>
            </p:nvSpPr>
            <p:spPr bwMode="auto">
              <a:xfrm>
                <a:off x="8002" y="422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24" name="Line 352"/>
              <p:cNvSpPr>
                <a:spLocks noChangeShapeType="1"/>
              </p:cNvSpPr>
              <p:nvPr/>
            </p:nvSpPr>
            <p:spPr bwMode="auto">
              <a:xfrm>
                <a:off x="8020" y="42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23" name="Line 351"/>
              <p:cNvSpPr>
                <a:spLocks noChangeShapeType="1"/>
              </p:cNvSpPr>
              <p:nvPr/>
            </p:nvSpPr>
            <p:spPr bwMode="auto">
              <a:xfrm>
                <a:off x="8029" y="42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22" name="Line 350"/>
              <p:cNvSpPr>
                <a:spLocks noChangeShapeType="1"/>
              </p:cNvSpPr>
              <p:nvPr/>
            </p:nvSpPr>
            <p:spPr bwMode="auto">
              <a:xfrm>
                <a:off x="8038" y="422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21" name="Line 349"/>
              <p:cNvSpPr>
                <a:spLocks noChangeShapeType="1"/>
              </p:cNvSpPr>
              <p:nvPr/>
            </p:nvSpPr>
            <p:spPr bwMode="auto">
              <a:xfrm>
                <a:off x="8047" y="422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20" name="Line 348"/>
              <p:cNvSpPr>
                <a:spLocks noChangeShapeType="1"/>
              </p:cNvSpPr>
              <p:nvPr/>
            </p:nvSpPr>
            <p:spPr bwMode="auto">
              <a:xfrm flipV="1">
                <a:off x="8065" y="41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19" name="Line 347"/>
              <p:cNvSpPr>
                <a:spLocks noChangeShapeType="1"/>
              </p:cNvSpPr>
              <p:nvPr/>
            </p:nvSpPr>
            <p:spPr bwMode="auto">
              <a:xfrm>
                <a:off x="8074" y="413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18" name="Line 346"/>
              <p:cNvSpPr>
                <a:spLocks noChangeShapeType="1"/>
              </p:cNvSpPr>
              <p:nvPr/>
            </p:nvSpPr>
            <p:spPr bwMode="auto">
              <a:xfrm flipV="1">
                <a:off x="8083" y="404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17" name="Line 345"/>
              <p:cNvSpPr>
                <a:spLocks noChangeShapeType="1"/>
              </p:cNvSpPr>
              <p:nvPr/>
            </p:nvSpPr>
            <p:spPr bwMode="auto">
              <a:xfrm flipV="1">
                <a:off x="8092" y="39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16" name="Line 344"/>
              <p:cNvSpPr>
                <a:spLocks noChangeShapeType="1"/>
              </p:cNvSpPr>
              <p:nvPr/>
            </p:nvSpPr>
            <p:spPr bwMode="auto">
              <a:xfrm>
                <a:off x="8101" y="395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15" name="Line 343"/>
              <p:cNvSpPr>
                <a:spLocks noChangeShapeType="1"/>
              </p:cNvSpPr>
              <p:nvPr/>
            </p:nvSpPr>
            <p:spPr bwMode="auto">
              <a:xfrm flipV="1">
                <a:off x="8110" y="38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14" name="Line 342"/>
              <p:cNvSpPr>
                <a:spLocks noChangeShapeType="1"/>
              </p:cNvSpPr>
              <p:nvPr/>
            </p:nvSpPr>
            <p:spPr bwMode="auto">
              <a:xfrm flipV="1">
                <a:off x="8119" y="37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13" name="Line 341"/>
              <p:cNvSpPr>
                <a:spLocks noChangeShapeType="1"/>
              </p:cNvSpPr>
              <p:nvPr/>
            </p:nvSpPr>
            <p:spPr bwMode="auto">
              <a:xfrm flipV="1">
                <a:off x="8128" y="36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12" name="Line 340"/>
              <p:cNvSpPr>
                <a:spLocks noChangeShapeType="1"/>
              </p:cNvSpPr>
              <p:nvPr/>
            </p:nvSpPr>
            <p:spPr bwMode="auto">
              <a:xfrm flipV="1">
                <a:off x="8137" y="35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11" name="Line 339"/>
              <p:cNvSpPr>
                <a:spLocks noChangeShapeType="1"/>
              </p:cNvSpPr>
              <p:nvPr/>
            </p:nvSpPr>
            <p:spPr bwMode="auto">
              <a:xfrm flipV="1">
                <a:off x="8146" y="350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10" name="Line 338"/>
              <p:cNvSpPr>
                <a:spLocks noChangeShapeType="1"/>
              </p:cNvSpPr>
              <p:nvPr/>
            </p:nvSpPr>
            <p:spPr bwMode="auto">
              <a:xfrm flipV="1">
                <a:off x="8155" y="341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09" name="Line 337"/>
              <p:cNvSpPr>
                <a:spLocks noChangeShapeType="1"/>
              </p:cNvSpPr>
              <p:nvPr/>
            </p:nvSpPr>
            <p:spPr bwMode="auto">
              <a:xfrm flipV="1">
                <a:off x="8155" y="323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08" name="Line 336"/>
              <p:cNvSpPr>
                <a:spLocks noChangeShapeType="1"/>
              </p:cNvSpPr>
              <p:nvPr/>
            </p:nvSpPr>
            <p:spPr bwMode="auto">
              <a:xfrm flipV="1">
                <a:off x="8164" y="314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07" name="Line 335"/>
              <p:cNvSpPr>
                <a:spLocks noChangeShapeType="1"/>
              </p:cNvSpPr>
              <p:nvPr/>
            </p:nvSpPr>
            <p:spPr bwMode="auto">
              <a:xfrm flipV="1">
                <a:off x="8164" y="30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06" name="Line 334"/>
              <p:cNvSpPr>
                <a:spLocks noChangeShapeType="1"/>
              </p:cNvSpPr>
              <p:nvPr/>
            </p:nvSpPr>
            <p:spPr bwMode="auto">
              <a:xfrm flipV="1">
                <a:off x="8173" y="296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05" name="Line 333"/>
              <p:cNvSpPr>
                <a:spLocks noChangeShapeType="1"/>
              </p:cNvSpPr>
              <p:nvPr/>
            </p:nvSpPr>
            <p:spPr bwMode="auto">
              <a:xfrm flipV="1">
                <a:off x="8173" y="287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04" name="Line 332"/>
              <p:cNvSpPr>
                <a:spLocks noChangeShapeType="1"/>
              </p:cNvSpPr>
              <p:nvPr/>
            </p:nvSpPr>
            <p:spPr bwMode="auto">
              <a:xfrm flipV="1">
                <a:off x="8173" y="269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03" name="Line 331"/>
              <p:cNvSpPr>
                <a:spLocks noChangeShapeType="1"/>
              </p:cNvSpPr>
              <p:nvPr/>
            </p:nvSpPr>
            <p:spPr bwMode="auto">
              <a:xfrm flipV="1">
                <a:off x="8173" y="260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02" name="Line 330"/>
              <p:cNvSpPr>
                <a:spLocks noChangeShapeType="1"/>
              </p:cNvSpPr>
              <p:nvPr/>
            </p:nvSpPr>
            <p:spPr bwMode="auto">
              <a:xfrm flipV="1">
                <a:off x="8173" y="251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01" name="Line 329"/>
              <p:cNvSpPr>
                <a:spLocks noChangeShapeType="1"/>
              </p:cNvSpPr>
              <p:nvPr/>
            </p:nvSpPr>
            <p:spPr bwMode="auto">
              <a:xfrm flipV="1">
                <a:off x="8173" y="233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400" name="Line 328"/>
              <p:cNvSpPr>
                <a:spLocks noChangeShapeType="1"/>
              </p:cNvSpPr>
              <p:nvPr/>
            </p:nvSpPr>
            <p:spPr bwMode="auto">
              <a:xfrm flipV="1">
                <a:off x="8173" y="224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99" name="Line 327"/>
              <p:cNvSpPr>
                <a:spLocks noChangeShapeType="1"/>
              </p:cNvSpPr>
              <p:nvPr/>
            </p:nvSpPr>
            <p:spPr bwMode="auto">
              <a:xfrm flipV="1">
                <a:off x="8173" y="215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98" name="Line 326"/>
              <p:cNvSpPr>
                <a:spLocks noChangeShapeType="1"/>
              </p:cNvSpPr>
              <p:nvPr/>
            </p:nvSpPr>
            <p:spPr bwMode="auto">
              <a:xfrm flipH="1" flipV="1">
                <a:off x="8164" y="20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97" name="Line 325"/>
              <p:cNvSpPr>
                <a:spLocks noChangeShapeType="1"/>
              </p:cNvSpPr>
              <p:nvPr/>
            </p:nvSpPr>
            <p:spPr bwMode="auto">
              <a:xfrm flipV="1">
                <a:off x="8164" y="188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96" name="Line 324"/>
              <p:cNvSpPr>
                <a:spLocks noChangeShapeType="1"/>
              </p:cNvSpPr>
              <p:nvPr/>
            </p:nvSpPr>
            <p:spPr bwMode="auto">
              <a:xfrm flipH="1" flipV="1">
                <a:off x="8155" y="17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95" name="Line 323"/>
              <p:cNvSpPr>
                <a:spLocks noChangeShapeType="1"/>
              </p:cNvSpPr>
              <p:nvPr/>
            </p:nvSpPr>
            <p:spPr bwMode="auto">
              <a:xfrm flipV="1">
                <a:off x="8155" y="170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94" name="Line 322"/>
              <p:cNvSpPr>
                <a:spLocks noChangeShapeType="1"/>
              </p:cNvSpPr>
              <p:nvPr/>
            </p:nvSpPr>
            <p:spPr bwMode="auto">
              <a:xfrm flipH="1" flipV="1">
                <a:off x="8146" y="161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93" name="Line 321"/>
              <p:cNvSpPr>
                <a:spLocks noChangeShapeType="1"/>
              </p:cNvSpPr>
              <p:nvPr/>
            </p:nvSpPr>
            <p:spPr bwMode="auto">
              <a:xfrm flipH="1" flipV="1">
                <a:off x="8137" y="15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92" name="Line 320"/>
              <p:cNvSpPr>
                <a:spLocks noChangeShapeType="1"/>
              </p:cNvSpPr>
              <p:nvPr/>
            </p:nvSpPr>
            <p:spPr bwMode="auto">
              <a:xfrm flipH="1" flipV="1">
                <a:off x="8128" y="14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91" name="Line 319"/>
              <p:cNvSpPr>
                <a:spLocks noChangeShapeType="1"/>
              </p:cNvSpPr>
              <p:nvPr/>
            </p:nvSpPr>
            <p:spPr bwMode="auto">
              <a:xfrm flipH="1" flipV="1">
                <a:off x="8119" y="135"/>
                <a:ext cx="9" cy="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90" name="Line 318"/>
              <p:cNvSpPr>
                <a:spLocks noChangeShapeType="1"/>
              </p:cNvSpPr>
              <p:nvPr/>
            </p:nvSpPr>
            <p:spPr bwMode="auto">
              <a:xfrm flipH="1" flipV="1">
                <a:off x="8110" y="12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89" name="Line 317"/>
              <p:cNvSpPr>
                <a:spLocks noChangeShapeType="1"/>
              </p:cNvSpPr>
              <p:nvPr/>
            </p:nvSpPr>
            <p:spPr bwMode="auto">
              <a:xfrm flipH="1">
                <a:off x="8101" y="126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88" name="Line 316"/>
              <p:cNvSpPr>
                <a:spLocks noChangeShapeType="1"/>
              </p:cNvSpPr>
              <p:nvPr/>
            </p:nvSpPr>
            <p:spPr bwMode="auto">
              <a:xfrm flipH="1" flipV="1">
                <a:off x="8092" y="11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87" name="Line 315"/>
              <p:cNvSpPr>
                <a:spLocks noChangeShapeType="1"/>
              </p:cNvSpPr>
              <p:nvPr/>
            </p:nvSpPr>
            <p:spPr bwMode="auto">
              <a:xfrm flipH="1" flipV="1">
                <a:off x="8083" y="10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86" name="Line 314"/>
              <p:cNvSpPr>
                <a:spLocks noChangeShapeType="1"/>
              </p:cNvSpPr>
              <p:nvPr/>
            </p:nvSpPr>
            <p:spPr bwMode="auto">
              <a:xfrm flipH="1">
                <a:off x="8074" y="10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85" name="Line 313"/>
              <p:cNvSpPr>
                <a:spLocks noChangeShapeType="1"/>
              </p:cNvSpPr>
              <p:nvPr/>
            </p:nvSpPr>
            <p:spPr bwMode="auto">
              <a:xfrm flipH="1" flipV="1">
                <a:off x="8065" y="9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84" name="Line 312"/>
              <p:cNvSpPr>
                <a:spLocks noChangeShapeType="1"/>
              </p:cNvSpPr>
              <p:nvPr/>
            </p:nvSpPr>
            <p:spPr bwMode="auto">
              <a:xfrm flipH="1">
                <a:off x="8047" y="99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83" name="Line 311"/>
              <p:cNvSpPr>
                <a:spLocks noChangeShapeType="1"/>
              </p:cNvSpPr>
              <p:nvPr/>
            </p:nvSpPr>
            <p:spPr bwMode="auto">
              <a:xfrm flipH="1">
                <a:off x="8038" y="9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82" name="Line 310"/>
              <p:cNvSpPr>
                <a:spLocks noChangeShapeType="1"/>
              </p:cNvSpPr>
              <p:nvPr/>
            </p:nvSpPr>
            <p:spPr bwMode="auto">
              <a:xfrm flipH="1">
                <a:off x="8029" y="9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81" name="Line 309"/>
              <p:cNvSpPr>
                <a:spLocks noChangeShapeType="1"/>
              </p:cNvSpPr>
              <p:nvPr/>
            </p:nvSpPr>
            <p:spPr bwMode="auto">
              <a:xfrm flipH="1">
                <a:off x="8020" y="9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</p:grpSp>
        <p:grpSp>
          <p:nvGrpSpPr>
            <p:cNvPr id="3179" name="Group 107"/>
            <p:cNvGrpSpPr>
              <a:grpSpLocks/>
            </p:cNvGrpSpPr>
            <p:nvPr/>
          </p:nvGrpSpPr>
          <p:grpSpPr bwMode="auto">
            <a:xfrm>
              <a:off x="7840" y="99"/>
              <a:ext cx="1494" cy="4208"/>
              <a:chOff x="7840" y="99"/>
              <a:chExt cx="1494" cy="4208"/>
            </a:xfrm>
            <a:grpFill/>
          </p:grpSpPr>
          <p:sp>
            <p:nvSpPr>
              <p:cNvPr id="3379" name="Line 307"/>
              <p:cNvSpPr>
                <a:spLocks noChangeShapeType="1"/>
              </p:cNvSpPr>
              <p:nvPr/>
            </p:nvSpPr>
            <p:spPr bwMode="auto">
              <a:xfrm flipH="1">
                <a:off x="8002" y="99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78" name="Line 306"/>
              <p:cNvSpPr>
                <a:spLocks noChangeShapeType="1"/>
              </p:cNvSpPr>
              <p:nvPr/>
            </p:nvSpPr>
            <p:spPr bwMode="auto">
              <a:xfrm flipH="1">
                <a:off x="7993" y="9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77" name="Line 305"/>
              <p:cNvSpPr>
                <a:spLocks noChangeShapeType="1"/>
              </p:cNvSpPr>
              <p:nvPr/>
            </p:nvSpPr>
            <p:spPr bwMode="auto">
              <a:xfrm flipH="1">
                <a:off x="7984" y="9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76" name="Line 304"/>
              <p:cNvSpPr>
                <a:spLocks noChangeShapeType="1"/>
              </p:cNvSpPr>
              <p:nvPr/>
            </p:nvSpPr>
            <p:spPr bwMode="auto">
              <a:xfrm flipH="1">
                <a:off x="7966" y="99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75" name="Line 303"/>
              <p:cNvSpPr>
                <a:spLocks noChangeShapeType="1"/>
              </p:cNvSpPr>
              <p:nvPr/>
            </p:nvSpPr>
            <p:spPr bwMode="auto">
              <a:xfrm flipH="1">
                <a:off x="7957" y="99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74" name="Line 302"/>
              <p:cNvSpPr>
                <a:spLocks noChangeShapeType="1"/>
              </p:cNvSpPr>
              <p:nvPr/>
            </p:nvSpPr>
            <p:spPr bwMode="auto">
              <a:xfrm flipH="1">
                <a:off x="7948" y="99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73" name="Line 301"/>
              <p:cNvSpPr>
                <a:spLocks noChangeShapeType="1"/>
              </p:cNvSpPr>
              <p:nvPr/>
            </p:nvSpPr>
            <p:spPr bwMode="auto">
              <a:xfrm flipH="1">
                <a:off x="7939" y="10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72" name="Line 300"/>
              <p:cNvSpPr>
                <a:spLocks noChangeShapeType="1"/>
              </p:cNvSpPr>
              <p:nvPr/>
            </p:nvSpPr>
            <p:spPr bwMode="auto">
              <a:xfrm flipH="1">
                <a:off x="7930" y="108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71" name="Line 299"/>
              <p:cNvSpPr>
                <a:spLocks noChangeShapeType="1"/>
              </p:cNvSpPr>
              <p:nvPr/>
            </p:nvSpPr>
            <p:spPr bwMode="auto">
              <a:xfrm flipH="1">
                <a:off x="7921" y="11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70" name="Line 298"/>
              <p:cNvSpPr>
                <a:spLocks noChangeShapeType="1"/>
              </p:cNvSpPr>
              <p:nvPr/>
            </p:nvSpPr>
            <p:spPr bwMode="auto">
              <a:xfrm flipH="1">
                <a:off x="7912" y="126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69" name="Oval 297"/>
              <p:cNvSpPr>
                <a:spLocks noChangeArrowheads="1"/>
              </p:cNvSpPr>
              <p:nvPr/>
            </p:nvSpPr>
            <p:spPr bwMode="auto">
              <a:xfrm>
                <a:off x="8065" y="233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68" name="Line 296"/>
              <p:cNvSpPr>
                <a:spLocks noChangeShapeType="1"/>
              </p:cNvSpPr>
              <p:nvPr/>
            </p:nvSpPr>
            <p:spPr bwMode="auto">
              <a:xfrm flipH="1" flipV="1">
                <a:off x="7840" y="377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67" name="Line 295"/>
              <p:cNvSpPr>
                <a:spLocks noChangeShapeType="1"/>
              </p:cNvSpPr>
              <p:nvPr/>
            </p:nvSpPr>
            <p:spPr bwMode="auto">
              <a:xfrm flipV="1">
                <a:off x="7840" y="296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66" name="Line 294"/>
              <p:cNvSpPr>
                <a:spLocks noChangeShapeType="1"/>
              </p:cNvSpPr>
              <p:nvPr/>
            </p:nvSpPr>
            <p:spPr bwMode="auto">
              <a:xfrm flipV="1">
                <a:off x="7867" y="126"/>
                <a:ext cx="1" cy="9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65" name="Line 293"/>
              <p:cNvSpPr>
                <a:spLocks noChangeShapeType="1"/>
              </p:cNvSpPr>
              <p:nvPr/>
            </p:nvSpPr>
            <p:spPr bwMode="auto">
              <a:xfrm flipV="1">
                <a:off x="7903" y="135"/>
                <a:ext cx="1" cy="25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64" name="Line 292"/>
              <p:cNvSpPr>
                <a:spLocks noChangeShapeType="1"/>
              </p:cNvSpPr>
              <p:nvPr/>
            </p:nvSpPr>
            <p:spPr bwMode="auto">
              <a:xfrm flipV="1">
                <a:off x="7903" y="135"/>
                <a:ext cx="1" cy="25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63" name="Oval 291"/>
              <p:cNvSpPr>
                <a:spLocks noChangeArrowheads="1"/>
              </p:cNvSpPr>
              <p:nvPr/>
            </p:nvSpPr>
            <p:spPr bwMode="auto">
              <a:xfrm>
                <a:off x="7984" y="143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62" name="Line 290"/>
              <p:cNvSpPr>
                <a:spLocks noChangeShapeType="1"/>
              </p:cNvSpPr>
              <p:nvPr/>
            </p:nvSpPr>
            <p:spPr bwMode="auto">
              <a:xfrm flipH="1">
                <a:off x="7858" y="224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61" name="Line 289"/>
              <p:cNvSpPr>
                <a:spLocks noChangeShapeType="1"/>
              </p:cNvSpPr>
              <p:nvPr/>
            </p:nvSpPr>
            <p:spPr bwMode="auto">
              <a:xfrm flipH="1">
                <a:off x="7858" y="395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60" name="Line 288"/>
              <p:cNvSpPr>
                <a:spLocks noChangeShapeType="1"/>
              </p:cNvSpPr>
              <p:nvPr/>
            </p:nvSpPr>
            <p:spPr bwMode="auto">
              <a:xfrm flipH="1">
                <a:off x="7858" y="350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59" name="Line 287"/>
              <p:cNvSpPr>
                <a:spLocks noChangeShapeType="1"/>
              </p:cNvSpPr>
              <p:nvPr/>
            </p:nvSpPr>
            <p:spPr bwMode="auto">
              <a:xfrm>
                <a:off x="7858" y="296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58" name="Line 286"/>
              <p:cNvSpPr>
                <a:spLocks noChangeShapeType="1"/>
              </p:cNvSpPr>
              <p:nvPr/>
            </p:nvSpPr>
            <p:spPr bwMode="auto">
              <a:xfrm flipH="1">
                <a:off x="7867" y="377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57" name="Line 285"/>
              <p:cNvSpPr>
                <a:spLocks noChangeShapeType="1"/>
              </p:cNvSpPr>
              <p:nvPr/>
            </p:nvSpPr>
            <p:spPr bwMode="auto">
              <a:xfrm>
                <a:off x="7867" y="350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56" name="Line 284"/>
              <p:cNvSpPr>
                <a:spLocks noChangeShapeType="1"/>
              </p:cNvSpPr>
              <p:nvPr/>
            </p:nvSpPr>
            <p:spPr bwMode="auto">
              <a:xfrm flipH="1">
                <a:off x="7867" y="332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55" name="Line 283"/>
              <p:cNvSpPr>
                <a:spLocks noChangeShapeType="1"/>
              </p:cNvSpPr>
              <p:nvPr/>
            </p:nvSpPr>
            <p:spPr bwMode="auto">
              <a:xfrm>
                <a:off x="7867" y="296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54" name="Line 282"/>
              <p:cNvSpPr>
                <a:spLocks noChangeShapeType="1"/>
              </p:cNvSpPr>
              <p:nvPr/>
            </p:nvSpPr>
            <p:spPr bwMode="auto">
              <a:xfrm>
                <a:off x="7885" y="368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53" name="Line 281"/>
              <p:cNvSpPr>
                <a:spLocks noChangeShapeType="1"/>
              </p:cNvSpPr>
              <p:nvPr/>
            </p:nvSpPr>
            <p:spPr bwMode="auto">
              <a:xfrm>
                <a:off x="7885" y="314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52" name="Oval 280"/>
              <p:cNvSpPr>
                <a:spLocks noChangeArrowheads="1"/>
              </p:cNvSpPr>
              <p:nvPr/>
            </p:nvSpPr>
            <p:spPr bwMode="auto">
              <a:xfrm>
                <a:off x="7984" y="323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51" name="Line 279"/>
              <p:cNvSpPr>
                <a:spLocks noChangeShapeType="1"/>
              </p:cNvSpPr>
              <p:nvPr/>
            </p:nvSpPr>
            <p:spPr bwMode="auto">
              <a:xfrm flipH="1">
                <a:off x="7858" y="126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50" name="Line 278"/>
              <p:cNvSpPr>
                <a:spLocks noChangeShapeType="1"/>
              </p:cNvSpPr>
              <p:nvPr/>
            </p:nvSpPr>
            <p:spPr bwMode="auto">
              <a:xfrm>
                <a:off x="8218" y="206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49" name="Line 277"/>
              <p:cNvSpPr>
                <a:spLocks noChangeShapeType="1"/>
              </p:cNvSpPr>
              <p:nvPr/>
            </p:nvSpPr>
            <p:spPr bwMode="auto">
              <a:xfrm>
                <a:off x="8200" y="206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48" name="Line 276"/>
              <p:cNvSpPr>
                <a:spLocks noChangeShapeType="1"/>
              </p:cNvSpPr>
              <p:nvPr/>
            </p:nvSpPr>
            <p:spPr bwMode="auto">
              <a:xfrm flipV="1">
                <a:off x="8182" y="206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47" name="Line 275"/>
              <p:cNvSpPr>
                <a:spLocks noChangeShapeType="1"/>
              </p:cNvSpPr>
              <p:nvPr/>
            </p:nvSpPr>
            <p:spPr bwMode="auto">
              <a:xfrm flipH="1">
                <a:off x="8182" y="242"/>
                <a:ext cx="54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46" name="Line 274"/>
              <p:cNvSpPr>
                <a:spLocks noChangeShapeType="1"/>
              </p:cNvSpPr>
              <p:nvPr/>
            </p:nvSpPr>
            <p:spPr bwMode="auto">
              <a:xfrm>
                <a:off x="8182" y="314"/>
                <a:ext cx="5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45" name="Line 273"/>
              <p:cNvSpPr>
                <a:spLocks noChangeShapeType="1"/>
              </p:cNvSpPr>
              <p:nvPr/>
            </p:nvSpPr>
            <p:spPr bwMode="auto">
              <a:xfrm>
                <a:off x="8236" y="224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44" name="Line 272"/>
              <p:cNvSpPr>
                <a:spLocks noChangeShapeType="1"/>
              </p:cNvSpPr>
              <p:nvPr/>
            </p:nvSpPr>
            <p:spPr bwMode="auto">
              <a:xfrm>
                <a:off x="8182" y="296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43" name="Line 271"/>
              <p:cNvSpPr>
                <a:spLocks noChangeShapeType="1"/>
              </p:cNvSpPr>
              <p:nvPr/>
            </p:nvSpPr>
            <p:spPr bwMode="auto">
              <a:xfrm flipV="1">
                <a:off x="8011" y="350"/>
                <a:ext cx="1" cy="72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42" name="Line 270"/>
              <p:cNvSpPr>
                <a:spLocks noChangeShapeType="1"/>
              </p:cNvSpPr>
              <p:nvPr/>
            </p:nvSpPr>
            <p:spPr bwMode="auto">
              <a:xfrm>
                <a:off x="8011" y="422"/>
                <a:ext cx="18" cy="18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41" name="Line 269"/>
              <p:cNvSpPr>
                <a:spLocks noChangeShapeType="1"/>
              </p:cNvSpPr>
              <p:nvPr/>
            </p:nvSpPr>
            <p:spPr bwMode="auto">
              <a:xfrm flipH="1">
                <a:off x="9234" y="2485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40" name="Line 268"/>
              <p:cNvSpPr>
                <a:spLocks noChangeShapeType="1"/>
              </p:cNvSpPr>
              <p:nvPr/>
            </p:nvSpPr>
            <p:spPr bwMode="auto">
              <a:xfrm flipV="1">
                <a:off x="9234" y="2440"/>
                <a:ext cx="1" cy="4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39" name="Line 267"/>
              <p:cNvSpPr>
                <a:spLocks noChangeShapeType="1"/>
              </p:cNvSpPr>
              <p:nvPr/>
            </p:nvSpPr>
            <p:spPr bwMode="auto">
              <a:xfrm flipV="1">
                <a:off x="9234" y="2422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38" name="Line 266"/>
              <p:cNvSpPr>
                <a:spLocks noChangeShapeType="1"/>
              </p:cNvSpPr>
              <p:nvPr/>
            </p:nvSpPr>
            <p:spPr bwMode="auto">
              <a:xfrm>
                <a:off x="9243" y="2422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37" name="Line 265"/>
              <p:cNvSpPr>
                <a:spLocks noChangeShapeType="1"/>
              </p:cNvSpPr>
              <p:nvPr/>
            </p:nvSpPr>
            <p:spPr bwMode="auto">
              <a:xfrm>
                <a:off x="9243" y="2422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36" name="Line 264"/>
              <p:cNvSpPr>
                <a:spLocks noChangeShapeType="1"/>
              </p:cNvSpPr>
              <p:nvPr/>
            </p:nvSpPr>
            <p:spPr bwMode="auto">
              <a:xfrm>
                <a:off x="9252" y="2440"/>
                <a:ext cx="1" cy="4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35" name="Line 263"/>
              <p:cNvSpPr>
                <a:spLocks noChangeShapeType="1"/>
              </p:cNvSpPr>
              <p:nvPr/>
            </p:nvSpPr>
            <p:spPr bwMode="auto">
              <a:xfrm flipH="1">
                <a:off x="9234" y="2395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34" name="Line 262"/>
              <p:cNvSpPr>
                <a:spLocks noChangeShapeType="1"/>
              </p:cNvSpPr>
              <p:nvPr/>
            </p:nvSpPr>
            <p:spPr bwMode="auto">
              <a:xfrm flipH="1">
                <a:off x="9234" y="2341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33" name="Line 261"/>
              <p:cNvSpPr>
                <a:spLocks noChangeShapeType="1"/>
              </p:cNvSpPr>
              <p:nvPr/>
            </p:nvSpPr>
            <p:spPr bwMode="auto">
              <a:xfrm flipV="1">
                <a:off x="9252" y="2341"/>
                <a:ext cx="1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32" name="Line 260"/>
              <p:cNvSpPr>
                <a:spLocks noChangeShapeType="1"/>
              </p:cNvSpPr>
              <p:nvPr/>
            </p:nvSpPr>
            <p:spPr bwMode="auto">
              <a:xfrm flipH="1">
                <a:off x="9252" y="2306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31" name="Line 259"/>
              <p:cNvSpPr>
                <a:spLocks noChangeShapeType="1"/>
              </p:cNvSpPr>
              <p:nvPr/>
            </p:nvSpPr>
            <p:spPr bwMode="auto">
              <a:xfrm flipH="1" flipV="1">
                <a:off x="9234" y="2288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30" name="Line 258"/>
              <p:cNvSpPr>
                <a:spLocks noChangeShapeType="1"/>
              </p:cNvSpPr>
              <p:nvPr/>
            </p:nvSpPr>
            <p:spPr bwMode="auto">
              <a:xfrm flipV="1">
                <a:off x="9234" y="2270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29" name="Line 257"/>
              <p:cNvSpPr>
                <a:spLocks noChangeShapeType="1"/>
              </p:cNvSpPr>
              <p:nvPr/>
            </p:nvSpPr>
            <p:spPr bwMode="auto">
              <a:xfrm flipV="1">
                <a:off x="9234" y="2252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28" name="Line 256"/>
              <p:cNvSpPr>
                <a:spLocks noChangeShapeType="1"/>
              </p:cNvSpPr>
              <p:nvPr/>
            </p:nvSpPr>
            <p:spPr bwMode="auto">
              <a:xfrm>
                <a:off x="9252" y="2252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27" name="Line 255"/>
              <p:cNvSpPr>
                <a:spLocks noChangeShapeType="1"/>
              </p:cNvSpPr>
              <p:nvPr/>
            </p:nvSpPr>
            <p:spPr bwMode="auto">
              <a:xfrm flipV="1">
                <a:off x="9270" y="2252"/>
                <a:ext cx="1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26" name="Line 254"/>
              <p:cNvSpPr>
                <a:spLocks noChangeShapeType="1"/>
              </p:cNvSpPr>
              <p:nvPr/>
            </p:nvSpPr>
            <p:spPr bwMode="auto">
              <a:xfrm flipV="1">
                <a:off x="9270" y="2207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25" name="Line 253"/>
              <p:cNvSpPr>
                <a:spLocks noChangeShapeType="1"/>
              </p:cNvSpPr>
              <p:nvPr/>
            </p:nvSpPr>
            <p:spPr bwMode="auto">
              <a:xfrm flipV="1">
                <a:off x="9279" y="2189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24" name="Line 252"/>
              <p:cNvSpPr>
                <a:spLocks noChangeShapeType="1"/>
              </p:cNvSpPr>
              <p:nvPr/>
            </p:nvSpPr>
            <p:spPr bwMode="auto">
              <a:xfrm flipH="1" flipV="1">
                <a:off x="9270" y="2162"/>
                <a:ext cx="9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23" name="Line 251"/>
              <p:cNvSpPr>
                <a:spLocks noChangeShapeType="1"/>
              </p:cNvSpPr>
              <p:nvPr/>
            </p:nvSpPr>
            <p:spPr bwMode="auto">
              <a:xfrm flipH="1">
                <a:off x="9243" y="2162"/>
                <a:ext cx="27" cy="6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22" name="Line 250"/>
              <p:cNvSpPr>
                <a:spLocks noChangeShapeType="1"/>
              </p:cNvSpPr>
              <p:nvPr/>
            </p:nvSpPr>
            <p:spPr bwMode="auto">
              <a:xfrm flipH="1" flipV="1">
                <a:off x="9234" y="2207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21" name="Line 249"/>
              <p:cNvSpPr>
                <a:spLocks noChangeShapeType="1"/>
              </p:cNvSpPr>
              <p:nvPr/>
            </p:nvSpPr>
            <p:spPr bwMode="auto">
              <a:xfrm flipV="1">
                <a:off x="9234" y="2189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20" name="Line 248"/>
              <p:cNvSpPr>
                <a:spLocks noChangeShapeType="1"/>
              </p:cNvSpPr>
              <p:nvPr/>
            </p:nvSpPr>
            <p:spPr bwMode="auto">
              <a:xfrm flipV="1">
                <a:off x="9234" y="2162"/>
                <a:ext cx="9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19" name="Line 247"/>
              <p:cNvSpPr>
                <a:spLocks noChangeShapeType="1"/>
              </p:cNvSpPr>
              <p:nvPr/>
            </p:nvSpPr>
            <p:spPr bwMode="auto">
              <a:xfrm>
                <a:off x="9279" y="2081"/>
                <a:ext cx="1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18" name="Line 246"/>
              <p:cNvSpPr>
                <a:spLocks noChangeShapeType="1"/>
              </p:cNvSpPr>
              <p:nvPr/>
            </p:nvSpPr>
            <p:spPr bwMode="auto">
              <a:xfrm flipH="1">
                <a:off x="9252" y="2135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17" name="Line 245"/>
              <p:cNvSpPr>
                <a:spLocks noChangeShapeType="1"/>
              </p:cNvSpPr>
              <p:nvPr/>
            </p:nvSpPr>
            <p:spPr bwMode="auto">
              <a:xfrm flipH="1">
                <a:off x="9234" y="2135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16" name="Line 244"/>
              <p:cNvSpPr>
                <a:spLocks noChangeShapeType="1"/>
              </p:cNvSpPr>
              <p:nvPr/>
            </p:nvSpPr>
            <p:spPr bwMode="auto">
              <a:xfrm flipV="1">
                <a:off x="9234" y="2081"/>
                <a:ext cx="1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15" name="Line 243"/>
              <p:cNvSpPr>
                <a:spLocks noChangeShapeType="1"/>
              </p:cNvSpPr>
              <p:nvPr/>
            </p:nvSpPr>
            <p:spPr bwMode="auto">
              <a:xfrm flipV="1">
                <a:off x="9252" y="2099"/>
                <a:ext cx="1" cy="3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14" name="Line 242"/>
              <p:cNvSpPr>
                <a:spLocks noChangeShapeType="1"/>
              </p:cNvSpPr>
              <p:nvPr/>
            </p:nvSpPr>
            <p:spPr bwMode="auto">
              <a:xfrm flipH="1" flipV="1">
                <a:off x="9234" y="2027"/>
                <a:ext cx="9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13" name="Line 241"/>
              <p:cNvSpPr>
                <a:spLocks noChangeShapeType="1"/>
              </p:cNvSpPr>
              <p:nvPr/>
            </p:nvSpPr>
            <p:spPr bwMode="auto">
              <a:xfrm flipV="1">
                <a:off x="9234" y="2010"/>
                <a:ext cx="1" cy="1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12" name="Line 240"/>
              <p:cNvSpPr>
                <a:spLocks noChangeShapeType="1"/>
              </p:cNvSpPr>
              <p:nvPr/>
            </p:nvSpPr>
            <p:spPr bwMode="auto">
              <a:xfrm flipV="1">
                <a:off x="9234" y="1992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11" name="Line 239"/>
              <p:cNvSpPr>
                <a:spLocks noChangeShapeType="1"/>
              </p:cNvSpPr>
              <p:nvPr/>
            </p:nvSpPr>
            <p:spPr bwMode="auto">
              <a:xfrm>
                <a:off x="9243" y="1992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10" name="Line 238"/>
              <p:cNvSpPr>
                <a:spLocks noChangeShapeType="1"/>
              </p:cNvSpPr>
              <p:nvPr/>
            </p:nvSpPr>
            <p:spPr bwMode="auto">
              <a:xfrm>
                <a:off x="9243" y="1992"/>
                <a:ext cx="36" cy="62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09" name="Line 237"/>
              <p:cNvSpPr>
                <a:spLocks noChangeShapeType="1"/>
              </p:cNvSpPr>
              <p:nvPr/>
            </p:nvSpPr>
            <p:spPr bwMode="auto">
              <a:xfrm flipV="1">
                <a:off x="9279" y="1992"/>
                <a:ext cx="1" cy="62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08" name="Line 236"/>
              <p:cNvSpPr>
                <a:spLocks noChangeShapeType="1"/>
              </p:cNvSpPr>
              <p:nvPr/>
            </p:nvSpPr>
            <p:spPr bwMode="auto">
              <a:xfrm>
                <a:off x="9279" y="1992"/>
                <a:ext cx="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07" name="Line 235"/>
              <p:cNvSpPr>
                <a:spLocks noChangeShapeType="1"/>
              </p:cNvSpPr>
              <p:nvPr/>
            </p:nvSpPr>
            <p:spPr bwMode="auto">
              <a:xfrm>
                <a:off x="9018" y="2306"/>
                <a:ext cx="17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06" name="Line 234"/>
              <p:cNvSpPr>
                <a:spLocks noChangeShapeType="1"/>
              </p:cNvSpPr>
              <p:nvPr/>
            </p:nvSpPr>
            <p:spPr bwMode="auto">
              <a:xfrm flipV="1">
                <a:off x="9189" y="1785"/>
                <a:ext cx="1" cy="52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05" name="Line 233"/>
              <p:cNvSpPr>
                <a:spLocks noChangeShapeType="1"/>
              </p:cNvSpPr>
              <p:nvPr/>
            </p:nvSpPr>
            <p:spPr bwMode="auto">
              <a:xfrm flipH="1">
                <a:off x="9018" y="1785"/>
                <a:ext cx="17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04" name="Line 232"/>
              <p:cNvSpPr>
                <a:spLocks noChangeShapeType="1"/>
              </p:cNvSpPr>
              <p:nvPr/>
            </p:nvSpPr>
            <p:spPr bwMode="auto">
              <a:xfrm>
                <a:off x="9018" y="1785"/>
                <a:ext cx="1" cy="52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03" name="Line 231"/>
              <p:cNvSpPr>
                <a:spLocks noChangeShapeType="1"/>
              </p:cNvSpPr>
              <p:nvPr/>
            </p:nvSpPr>
            <p:spPr bwMode="auto">
              <a:xfrm>
                <a:off x="9018" y="1785"/>
                <a:ext cx="1" cy="34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02" name="Line 230"/>
              <p:cNvSpPr>
                <a:spLocks noChangeShapeType="1"/>
              </p:cNvSpPr>
              <p:nvPr/>
            </p:nvSpPr>
            <p:spPr bwMode="auto">
              <a:xfrm>
                <a:off x="9189" y="1785"/>
                <a:ext cx="1" cy="52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01" name="Oval 229"/>
              <p:cNvSpPr>
                <a:spLocks noChangeArrowheads="1"/>
              </p:cNvSpPr>
              <p:nvPr/>
            </p:nvSpPr>
            <p:spPr bwMode="auto">
              <a:xfrm>
                <a:off x="9072" y="2018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300" name="Line 228"/>
              <p:cNvSpPr>
                <a:spLocks noChangeShapeType="1"/>
              </p:cNvSpPr>
              <p:nvPr/>
            </p:nvSpPr>
            <p:spPr bwMode="auto">
              <a:xfrm>
                <a:off x="9018" y="2306"/>
                <a:ext cx="17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99" name="Line 227"/>
              <p:cNvSpPr>
                <a:spLocks noChangeShapeType="1"/>
              </p:cNvSpPr>
              <p:nvPr/>
            </p:nvSpPr>
            <p:spPr bwMode="auto">
              <a:xfrm>
                <a:off x="9018" y="2171"/>
                <a:ext cx="1" cy="13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98" name="Line 226"/>
              <p:cNvSpPr>
                <a:spLocks noChangeShapeType="1"/>
              </p:cNvSpPr>
              <p:nvPr/>
            </p:nvSpPr>
            <p:spPr bwMode="auto">
              <a:xfrm flipH="1" flipV="1">
                <a:off x="9018" y="2144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97" name="Line 225"/>
              <p:cNvSpPr>
                <a:spLocks noChangeShapeType="1"/>
              </p:cNvSpPr>
              <p:nvPr/>
            </p:nvSpPr>
            <p:spPr bwMode="auto">
              <a:xfrm>
                <a:off x="9018" y="2144"/>
                <a:ext cx="5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96" name="Oval 224"/>
              <p:cNvSpPr>
                <a:spLocks noChangeArrowheads="1"/>
              </p:cNvSpPr>
              <p:nvPr/>
            </p:nvSpPr>
            <p:spPr bwMode="auto">
              <a:xfrm>
                <a:off x="9072" y="2189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95" name="Oval 223"/>
              <p:cNvSpPr>
                <a:spLocks noChangeArrowheads="1"/>
              </p:cNvSpPr>
              <p:nvPr/>
            </p:nvSpPr>
            <p:spPr bwMode="auto">
              <a:xfrm>
                <a:off x="9072" y="1839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94" name="Line 222"/>
              <p:cNvSpPr>
                <a:spLocks noChangeShapeType="1"/>
              </p:cNvSpPr>
              <p:nvPr/>
            </p:nvSpPr>
            <p:spPr bwMode="auto">
              <a:xfrm>
                <a:off x="9018" y="1785"/>
                <a:ext cx="17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93" name="Line 221"/>
              <p:cNvSpPr>
                <a:spLocks noChangeShapeType="1"/>
              </p:cNvSpPr>
              <p:nvPr/>
            </p:nvSpPr>
            <p:spPr bwMode="auto">
              <a:xfrm flipH="1">
                <a:off x="9279" y="4261"/>
                <a:ext cx="5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92" name="Line 220"/>
              <p:cNvSpPr>
                <a:spLocks noChangeShapeType="1"/>
              </p:cNvSpPr>
              <p:nvPr/>
            </p:nvSpPr>
            <p:spPr bwMode="auto">
              <a:xfrm flipV="1">
                <a:off x="9279" y="4225"/>
                <a:ext cx="1" cy="3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91" name="Line 219"/>
              <p:cNvSpPr>
                <a:spLocks noChangeShapeType="1"/>
              </p:cNvSpPr>
              <p:nvPr/>
            </p:nvSpPr>
            <p:spPr bwMode="auto">
              <a:xfrm flipV="1">
                <a:off x="9279" y="4207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90" name="Line 218"/>
              <p:cNvSpPr>
                <a:spLocks noChangeShapeType="1"/>
              </p:cNvSpPr>
              <p:nvPr/>
            </p:nvSpPr>
            <p:spPr bwMode="auto">
              <a:xfrm>
                <a:off x="9288" y="4207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89" name="Line 217"/>
              <p:cNvSpPr>
                <a:spLocks noChangeShapeType="1"/>
              </p:cNvSpPr>
              <p:nvPr/>
            </p:nvSpPr>
            <p:spPr bwMode="auto">
              <a:xfrm>
                <a:off x="9297" y="4207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88" name="Line 216"/>
              <p:cNvSpPr>
                <a:spLocks noChangeShapeType="1"/>
              </p:cNvSpPr>
              <p:nvPr/>
            </p:nvSpPr>
            <p:spPr bwMode="auto">
              <a:xfrm>
                <a:off x="9306" y="4225"/>
                <a:ext cx="1" cy="3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87" name="Line 215"/>
              <p:cNvSpPr>
                <a:spLocks noChangeShapeType="1"/>
              </p:cNvSpPr>
              <p:nvPr/>
            </p:nvSpPr>
            <p:spPr bwMode="auto">
              <a:xfrm flipH="1">
                <a:off x="9279" y="4172"/>
                <a:ext cx="5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86" name="Line 214"/>
              <p:cNvSpPr>
                <a:spLocks noChangeShapeType="1"/>
              </p:cNvSpPr>
              <p:nvPr/>
            </p:nvSpPr>
            <p:spPr bwMode="auto">
              <a:xfrm flipH="1">
                <a:off x="9279" y="4118"/>
                <a:ext cx="5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85" name="Line 213"/>
              <p:cNvSpPr>
                <a:spLocks noChangeShapeType="1"/>
              </p:cNvSpPr>
              <p:nvPr/>
            </p:nvSpPr>
            <p:spPr bwMode="auto">
              <a:xfrm flipV="1">
                <a:off x="9306" y="4118"/>
                <a:ext cx="1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84" name="Line 212"/>
              <p:cNvSpPr>
                <a:spLocks noChangeShapeType="1"/>
              </p:cNvSpPr>
              <p:nvPr/>
            </p:nvSpPr>
            <p:spPr bwMode="auto">
              <a:xfrm flipH="1">
                <a:off x="9306" y="4091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83" name="Line 211"/>
              <p:cNvSpPr>
                <a:spLocks noChangeShapeType="1"/>
              </p:cNvSpPr>
              <p:nvPr/>
            </p:nvSpPr>
            <p:spPr bwMode="auto">
              <a:xfrm flipH="1" flipV="1">
                <a:off x="9279" y="4073"/>
                <a:ext cx="27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82" name="Line 210"/>
              <p:cNvSpPr>
                <a:spLocks noChangeShapeType="1"/>
              </p:cNvSpPr>
              <p:nvPr/>
            </p:nvSpPr>
            <p:spPr bwMode="auto">
              <a:xfrm flipV="1">
                <a:off x="9279" y="4046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81" name="Line 209"/>
              <p:cNvSpPr>
                <a:spLocks noChangeShapeType="1"/>
              </p:cNvSpPr>
              <p:nvPr/>
            </p:nvSpPr>
            <p:spPr bwMode="auto">
              <a:xfrm flipV="1">
                <a:off x="9279" y="4028"/>
                <a:ext cx="27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80" name="Line 208"/>
              <p:cNvSpPr>
                <a:spLocks noChangeShapeType="1"/>
              </p:cNvSpPr>
              <p:nvPr/>
            </p:nvSpPr>
            <p:spPr bwMode="auto">
              <a:xfrm>
                <a:off x="9306" y="4028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79" name="Line 207"/>
              <p:cNvSpPr>
                <a:spLocks noChangeShapeType="1"/>
              </p:cNvSpPr>
              <p:nvPr/>
            </p:nvSpPr>
            <p:spPr bwMode="auto">
              <a:xfrm flipV="1">
                <a:off x="9315" y="4028"/>
                <a:ext cx="1" cy="6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78" name="Line 206"/>
              <p:cNvSpPr>
                <a:spLocks noChangeShapeType="1"/>
              </p:cNvSpPr>
              <p:nvPr/>
            </p:nvSpPr>
            <p:spPr bwMode="auto">
              <a:xfrm flipV="1">
                <a:off x="9324" y="3983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77" name="Line 205"/>
              <p:cNvSpPr>
                <a:spLocks noChangeShapeType="1"/>
              </p:cNvSpPr>
              <p:nvPr/>
            </p:nvSpPr>
            <p:spPr bwMode="auto">
              <a:xfrm flipV="1">
                <a:off x="9333" y="3965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76" name="Line 204"/>
              <p:cNvSpPr>
                <a:spLocks noChangeShapeType="1"/>
              </p:cNvSpPr>
              <p:nvPr/>
            </p:nvSpPr>
            <p:spPr bwMode="auto">
              <a:xfrm flipH="1" flipV="1">
                <a:off x="9324" y="3947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75" name="Line 203"/>
              <p:cNvSpPr>
                <a:spLocks noChangeShapeType="1"/>
              </p:cNvSpPr>
              <p:nvPr/>
            </p:nvSpPr>
            <p:spPr bwMode="auto">
              <a:xfrm flipH="1">
                <a:off x="9288" y="3947"/>
                <a:ext cx="36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74" name="Line 202"/>
              <p:cNvSpPr>
                <a:spLocks noChangeShapeType="1"/>
              </p:cNvSpPr>
              <p:nvPr/>
            </p:nvSpPr>
            <p:spPr bwMode="auto">
              <a:xfrm flipH="1" flipV="1">
                <a:off x="9279" y="3983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73" name="Line 201"/>
              <p:cNvSpPr>
                <a:spLocks noChangeShapeType="1"/>
              </p:cNvSpPr>
              <p:nvPr/>
            </p:nvSpPr>
            <p:spPr bwMode="auto">
              <a:xfrm flipV="1">
                <a:off x="9279" y="3965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72" name="Line 200"/>
              <p:cNvSpPr>
                <a:spLocks noChangeShapeType="1"/>
              </p:cNvSpPr>
              <p:nvPr/>
            </p:nvSpPr>
            <p:spPr bwMode="auto">
              <a:xfrm flipV="1">
                <a:off x="9279" y="3947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71" name="Line 199"/>
              <p:cNvSpPr>
                <a:spLocks noChangeShapeType="1"/>
              </p:cNvSpPr>
              <p:nvPr/>
            </p:nvSpPr>
            <p:spPr bwMode="auto">
              <a:xfrm>
                <a:off x="9333" y="3858"/>
                <a:ext cx="1" cy="5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70" name="Line 198"/>
              <p:cNvSpPr>
                <a:spLocks noChangeShapeType="1"/>
              </p:cNvSpPr>
              <p:nvPr/>
            </p:nvSpPr>
            <p:spPr bwMode="auto">
              <a:xfrm flipH="1">
                <a:off x="9306" y="3911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69" name="Line 197"/>
              <p:cNvSpPr>
                <a:spLocks noChangeShapeType="1"/>
              </p:cNvSpPr>
              <p:nvPr/>
            </p:nvSpPr>
            <p:spPr bwMode="auto">
              <a:xfrm flipH="1">
                <a:off x="9279" y="3911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68" name="Line 196"/>
              <p:cNvSpPr>
                <a:spLocks noChangeShapeType="1"/>
              </p:cNvSpPr>
              <p:nvPr/>
            </p:nvSpPr>
            <p:spPr bwMode="auto">
              <a:xfrm flipV="1">
                <a:off x="9279" y="3858"/>
                <a:ext cx="1" cy="53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67" name="Line 195"/>
              <p:cNvSpPr>
                <a:spLocks noChangeShapeType="1"/>
              </p:cNvSpPr>
              <p:nvPr/>
            </p:nvSpPr>
            <p:spPr bwMode="auto">
              <a:xfrm flipV="1">
                <a:off x="9306" y="3876"/>
                <a:ext cx="1" cy="3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66" name="Line 194"/>
              <p:cNvSpPr>
                <a:spLocks noChangeShapeType="1"/>
              </p:cNvSpPr>
              <p:nvPr/>
            </p:nvSpPr>
            <p:spPr bwMode="auto">
              <a:xfrm flipH="1" flipV="1">
                <a:off x="9279" y="381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65" name="Line 193"/>
              <p:cNvSpPr>
                <a:spLocks noChangeShapeType="1"/>
              </p:cNvSpPr>
              <p:nvPr/>
            </p:nvSpPr>
            <p:spPr bwMode="auto">
              <a:xfrm flipV="1">
                <a:off x="9279" y="3795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64" name="Line 192"/>
              <p:cNvSpPr>
                <a:spLocks noChangeShapeType="1"/>
              </p:cNvSpPr>
              <p:nvPr/>
            </p:nvSpPr>
            <p:spPr bwMode="auto">
              <a:xfrm flipV="1">
                <a:off x="9279" y="3768"/>
                <a:ext cx="9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63" name="Line 191"/>
              <p:cNvSpPr>
                <a:spLocks noChangeShapeType="1"/>
              </p:cNvSpPr>
              <p:nvPr/>
            </p:nvSpPr>
            <p:spPr bwMode="auto">
              <a:xfrm>
                <a:off x="9288" y="3768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62" name="Line 190"/>
              <p:cNvSpPr>
                <a:spLocks noChangeShapeType="1"/>
              </p:cNvSpPr>
              <p:nvPr/>
            </p:nvSpPr>
            <p:spPr bwMode="auto">
              <a:xfrm>
                <a:off x="9306" y="3768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61" name="Line 189"/>
              <p:cNvSpPr>
                <a:spLocks noChangeShapeType="1"/>
              </p:cNvSpPr>
              <p:nvPr/>
            </p:nvSpPr>
            <p:spPr bwMode="auto">
              <a:xfrm flipV="1">
                <a:off x="9306" y="3768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60" name="Line 188"/>
              <p:cNvSpPr>
                <a:spLocks noChangeShapeType="1"/>
              </p:cNvSpPr>
              <p:nvPr/>
            </p:nvSpPr>
            <p:spPr bwMode="auto">
              <a:xfrm>
                <a:off x="9315" y="3768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59" name="Line 187"/>
              <p:cNvSpPr>
                <a:spLocks noChangeShapeType="1"/>
              </p:cNvSpPr>
              <p:nvPr/>
            </p:nvSpPr>
            <p:spPr bwMode="auto">
              <a:xfrm>
                <a:off x="9324" y="3768"/>
                <a:ext cx="9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58" name="Line 186"/>
              <p:cNvSpPr>
                <a:spLocks noChangeShapeType="1"/>
              </p:cNvSpPr>
              <p:nvPr/>
            </p:nvSpPr>
            <p:spPr bwMode="auto">
              <a:xfrm>
                <a:off x="9333" y="3795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57" name="Line 185"/>
              <p:cNvSpPr>
                <a:spLocks noChangeShapeType="1"/>
              </p:cNvSpPr>
              <p:nvPr/>
            </p:nvSpPr>
            <p:spPr bwMode="auto">
              <a:xfrm flipH="1">
                <a:off x="9324" y="3813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56" name="Line 184"/>
              <p:cNvSpPr>
                <a:spLocks noChangeShapeType="1"/>
              </p:cNvSpPr>
              <p:nvPr/>
            </p:nvSpPr>
            <p:spPr bwMode="auto">
              <a:xfrm flipV="1">
                <a:off x="9306" y="3786"/>
                <a:ext cx="1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55" name="Line 183"/>
              <p:cNvSpPr>
                <a:spLocks noChangeShapeType="1"/>
              </p:cNvSpPr>
              <p:nvPr/>
            </p:nvSpPr>
            <p:spPr bwMode="auto">
              <a:xfrm>
                <a:off x="9072" y="4082"/>
                <a:ext cx="17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54" name="Line 182"/>
              <p:cNvSpPr>
                <a:spLocks noChangeShapeType="1"/>
              </p:cNvSpPr>
              <p:nvPr/>
            </p:nvSpPr>
            <p:spPr bwMode="auto">
              <a:xfrm flipV="1">
                <a:off x="9243" y="3562"/>
                <a:ext cx="1" cy="520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53" name="Line 181"/>
              <p:cNvSpPr>
                <a:spLocks noChangeShapeType="1"/>
              </p:cNvSpPr>
              <p:nvPr/>
            </p:nvSpPr>
            <p:spPr bwMode="auto">
              <a:xfrm flipH="1">
                <a:off x="9072" y="3562"/>
                <a:ext cx="17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52" name="Line 180"/>
              <p:cNvSpPr>
                <a:spLocks noChangeShapeType="1"/>
              </p:cNvSpPr>
              <p:nvPr/>
            </p:nvSpPr>
            <p:spPr bwMode="auto">
              <a:xfrm>
                <a:off x="9072" y="3562"/>
                <a:ext cx="1" cy="520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51" name="Line 179"/>
              <p:cNvSpPr>
                <a:spLocks noChangeShapeType="1"/>
              </p:cNvSpPr>
              <p:nvPr/>
            </p:nvSpPr>
            <p:spPr bwMode="auto">
              <a:xfrm>
                <a:off x="9072" y="4082"/>
                <a:ext cx="17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50" name="Line 178"/>
              <p:cNvSpPr>
                <a:spLocks noChangeShapeType="1"/>
              </p:cNvSpPr>
              <p:nvPr/>
            </p:nvSpPr>
            <p:spPr bwMode="auto">
              <a:xfrm>
                <a:off x="9072" y="3562"/>
                <a:ext cx="171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49" name="Oval 177"/>
              <p:cNvSpPr>
                <a:spLocks noChangeArrowheads="1"/>
              </p:cNvSpPr>
              <p:nvPr/>
            </p:nvSpPr>
            <p:spPr bwMode="auto">
              <a:xfrm>
                <a:off x="9126" y="3965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48" name="Oval 176"/>
              <p:cNvSpPr>
                <a:spLocks noChangeArrowheads="1"/>
              </p:cNvSpPr>
              <p:nvPr/>
            </p:nvSpPr>
            <p:spPr bwMode="auto">
              <a:xfrm>
                <a:off x="9126" y="3795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47" name="Oval 175"/>
              <p:cNvSpPr>
                <a:spLocks noChangeArrowheads="1"/>
              </p:cNvSpPr>
              <p:nvPr/>
            </p:nvSpPr>
            <p:spPr bwMode="auto">
              <a:xfrm>
                <a:off x="9126" y="3624"/>
                <a:ext cx="45" cy="45"/>
              </a:xfrm>
              <a:prstGeom prst="ellipse">
                <a:avLst/>
              </a:prstGeom>
              <a:grpFill/>
              <a:ln w="9525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46" name="Line 174"/>
              <p:cNvSpPr>
                <a:spLocks noChangeShapeType="1"/>
              </p:cNvSpPr>
              <p:nvPr/>
            </p:nvSpPr>
            <p:spPr bwMode="auto">
              <a:xfrm>
                <a:off x="9072" y="3562"/>
                <a:ext cx="1" cy="34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45" name="Line 173"/>
              <p:cNvSpPr>
                <a:spLocks noChangeShapeType="1"/>
              </p:cNvSpPr>
              <p:nvPr/>
            </p:nvSpPr>
            <p:spPr bwMode="auto">
              <a:xfrm>
                <a:off x="9072" y="3947"/>
                <a:ext cx="1" cy="13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44" name="Line 172"/>
              <p:cNvSpPr>
                <a:spLocks noChangeShapeType="1"/>
              </p:cNvSpPr>
              <p:nvPr/>
            </p:nvSpPr>
            <p:spPr bwMode="auto">
              <a:xfrm>
                <a:off x="9072" y="3920"/>
                <a:ext cx="5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43" name="Line 171"/>
              <p:cNvSpPr>
                <a:spLocks noChangeShapeType="1"/>
              </p:cNvSpPr>
              <p:nvPr/>
            </p:nvSpPr>
            <p:spPr bwMode="auto">
              <a:xfrm flipH="1" flipV="1">
                <a:off x="9072" y="3920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42" name="Line 170"/>
              <p:cNvSpPr>
                <a:spLocks noChangeShapeType="1"/>
              </p:cNvSpPr>
              <p:nvPr/>
            </p:nvSpPr>
            <p:spPr bwMode="auto">
              <a:xfrm>
                <a:off x="9243" y="3562"/>
                <a:ext cx="1" cy="520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41" name="Line 169"/>
              <p:cNvSpPr>
                <a:spLocks noChangeShapeType="1"/>
              </p:cNvSpPr>
              <p:nvPr/>
            </p:nvSpPr>
            <p:spPr bwMode="auto">
              <a:xfrm flipV="1">
                <a:off x="8820" y="4225"/>
                <a:ext cx="1" cy="8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40" name="Line 168"/>
              <p:cNvSpPr>
                <a:spLocks noChangeShapeType="1"/>
              </p:cNvSpPr>
              <p:nvPr/>
            </p:nvSpPr>
            <p:spPr bwMode="auto">
              <a:xfrm>
                <a:off x="8820" y="4225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39" name="Line 167"/>
              <p:cNvSpPr>
                <a:spLocks noChangeShapeType="1"/>
              </p:cNvSpPr>
              <p:nvPr/>
            </p:nvSpPr>
            <p:spPr bwMode="auto">
              <a:xfrm>
                <a:off x="8856" y="4225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38" name="Line 166"/>
              <p:cNvSpPr>
                <a:spLocks noChangeShapeType="1"/>
              </p:cNvSpPr>
              <p:nvPr/>
            </p:nvSpPr>
            <p:spPr bwMode="auto">
              <a:xfrm>
                <a:off x="8865" y="4234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37" name="Line 165"/>
              <p:cNvSpPr>
                <a:spLocks noChangeShapeType="1"/>
              </p:cNvSpPr>
              <p:nvPr/>
            </p:nvSpPr>
            <p:spPr bwMode="auto">
              <a:xfrm flipH="1">
                <a:off x="8856" y="4243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36" name="Line 164"/>
              <p:cNvSpPr>
                <a:spLocks noChangeShapeType="1"/>
              </p:cNvSpPr>
              <p:nvPr/>
            </p:nvSpPr>
            <p:spPr bwMode="auto">
              <a:xfrm flipH="1">
                <a:off x="8820" y="4261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35" name="Line 163"/>
              <p:cNvSpPr>
                <a:spLocks noChangeShapeType="1"/>
              </p:cNvSpPr>
              <p:nvPr/>
            </p:nvSpPr>
            <p:spPr bwMode="auto">
              <a:xfrm flipV="1">
                <a:off x="8892" y="4225"/>
                <a:ext cx="1" cy="8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34" name="Line 162"/>
              <p:cNvSpPr>
                <a:spLocks noChangeShapeType="1"/>
              </p:cNvSpPr>
              <p:nvPr/>
            </p:nvSpPr>
            <p:spPr bwMode="auto">
              <a:xfrm flipV="1">
                <a:off x="8946" y="4225"/>
                <a:ext cx="1" cy="8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33" name="Line 161"/>
              <p:cNvSpPr>
                <a:spLocks noChangeShapeType="1"/>
              </p:cNvSpPr>
              <p:nvPr/>
            </p:nvSpPr>
            <p:spPr bwMode="auto">
              <a:xfrm>
                <a:off x="8892" y="4261"/>
                <a:ext cx="5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32" name="Line 160"/>
              <p:cNvSpPr>
                <a:spLocks noChangeShapeType="1"/>
              </p:cNvSpPr>
              <p:nvPr/>
            </p:nvSpPr>
            <p:spPr bwMode="auto">
              <a:xfrm flipV="1">
                <a:off x="8964" y="4252"/>
                <a:ext cx="1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31" name="Line 159"/>
              <p:cNvSpPr>
                <a:spLocks noChangeShapeType="1"/>
              </p:cNvSpPr>
              <p:nvPr/>
            </p:nvSpPr>
            <p:spPr bwMode="auto">
              <a:xfrm flipV="1">
                <a:off x="8964" y="4225"/>
                <a:ext cx="18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30" name="Line 158"/>
              <p:cNvSpPr>
                <a:spLocks noChangeShapeType="1"/>
              </p:cNvSpPr>
              <p:nvPr/>
            </p:nvSpPr>
            <p:spPr bwMode="auto">
              <a:xfrm>
                <a:off x="8982" y="4225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29" name="Line 157"/>
              <p:cNvSpPr>
                <a:spLocks noChangeShapeType="1"/>
              </p:cNvSpPr>
              <p:nvPr/>
            </p:nvSpPr>
            <p:spPr bwMode="auto">
              <a:xfrm>
                <a:off x="9000" y="4225"/>
                <a:ext cx="18" cy="27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28" name="Line 156"/>
              <p:cNvSpPr>
                <a:spLocks noChangeShapeType="1"/>
              </p:cNvSpPr>
              <p:nvPr/>
            </p:nvSpPr>
            <p:spPr bwMode="auto">
              <a:xfrm>
                <a:off x="9018" y="4252"/>
                <a:ext cx="1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27" name="Line 155"/>
              <p:cNvSpPr>
                <a:spLocks noChangeShapeType="1"/>
              </p:cNvSpPr>
              <p:nvPr/>
            </p:nvSpPr>
            <p:spPr bwMode="auto">
              <a:xfrm>
                <a:off x="8964" y="4279"/>
                <a:ext cx="5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26" name="Line 154"/>
              <p:cNvSpPr>
                <a:spLocks noChangeShapeType="1"/>
              </p:cNvSpPr>
              <p:nvPr/>
            </p:nvSpPr>
            <p:spPr bwMode="auto">
              <a:xfrm>
                <a:off x="9045" y="4288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25" name="Line 153"/>
              <p:cNvSpPr>
                <a:spLocks noChangeShapeType="1"/>
              </p:cNvSpPr>
              <p:nvPr/>
            </p:nvSpPr>
            <p:spPr bwMode="auto">
              <a:xfrm>
                <a:off x="9063" y="4306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24" name="Line 152"/>
              <p:cNvSpPr>
                <a:spLocks noChangeShapeType="1"/>
              </p:cNvSpPr>
              <p:nvPr/>
            </p:nvSpPr>
            <p:spPr bwMode="auto">
              <a:xfrm flipV="1">
                <a:off x="9072" y="4288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23" name="Line 151"/>
              <p:cNvSpPr>
                <a:spLocks noChangeShapeType="1"/>
              </p:cNvSpPr>
              <p:nvPr/>
            </p:nvSpPr>
            <p:spPr bwMode="auto">
              <a:xfrm flipH="1" flipV="1">
                <a:off x="9045" y="4234"/>
                <a:ext cx="45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22" name="Line 150"/>
              <p:cNvSpPr>
                <a:spLocks noChangeShapeType="1"/>
              </p:cNvSpPr>
              <p:nvPr/>
            </p:nvSpPr>
            <p:spPr bwMode="auto">
              <a:xfrm flipV="1">
                <a:off x="9045" y="4225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21" name="Line 149"/>
              <p:cNvSpPr>
                <a:spLocks noChangeShapeType="1"/>
              </p:cNvSpPr>
              <p:nvPr/>
            </p:nvSpPr>
            <p:spPr bwMode="auto">
              <a:xfrm>
                <a:off x="9063" y="4225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20" name="Line 148"/>
              <p:cNvSpPr>
                <a:spLocks noChangeShapeType="1"/>
              </p:cNvSpPr>
              <p:nvPr/>
            </p:nvSpPr>
            <p:spPr bwMode="auto">
              <a:xfrm>
                <a:off x="9072" y="4225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19" name="Line 147"/>
              <p:cNvSpPr>
                <a:spLocks noChangeShapeType="1"/>
              </p:cNvSpPr>
              <p:nvPr/>
            </p:nvSpPr>
            <p:spPr bwMode="auto">
              <a:xfrm flipH="1">
                <a:off x="9117" y="4306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18" name="Line 146"/>
              <p:cNvSpPr>
                <a:spLocks noChangeShapeType="1"/>
              </p:cNvSpPr>
              <p:nvPr/>
            </p:nvSpPr>
            <p:spPr bwMode="auto">
              <a:xfrm flipV="1">
                <a:off x="9117" y="4261"/>
                <a:ext cx="1" cy="45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17" name="Line 145"/>
              <p:cNvSpPr>
                <a:spLocks noChangeShapeType="1"/>
              </p:cNvSpPr>
              <p:nvPr/>
            </p:nvSpPr>
            <p:spPr bwMode="auto">
              <a:xfrm flipV="1">
                <a:off x="9117" y="4225"/>
                <a:ext cx="1" cy="3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16" name="Line 144"/>
              <p:cNvSpPr>
                <a:spLocks noChangeShapeType="1"/>
              </p:cNvSpPr>
              <p:nvPr/>
            </p:nvSpPr>
            <p:spPr bwMode="auto">
              <a:xfrm>
                <a:off x="9117" y="4225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15" name="Line 143"/>
              <p:cNvSpPr>
                <a:spLocks noChangeShapeType="1"/>
              </p:cNvSpPr>
              <p:nvPr/>
            </p:nvSpPr>
            <p:spPr bwMode="auto">
              <a:xfrm>
                <a:off x="9117" y="4261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14" name="Line 142"/>
              <p:cNvSpPr>
                <a:spLocks noChangeShapeType="1"/>
              </p:cNvSpPr>
              <p:nvPr/>
            </p:nvSpPr>
            <p:spPr bwMode="auto">
              <a:xfrm>
                <a:off x="9198" y="4225"/>
                <a:ext cx="9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13" name="Line 141"/>
              <p:cNvSpPr>
                <a:spLocks noChangeShapeType="1"/>
              </p:cNvSpPr>
              <p:nvPr/>
            </p:nvSpPr>
            <p:spPr bwMode="auto">
              <a:xfrm>
                <a:off x="9207" y="4225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12" name="Line 140"/>
              <p:cNvSpPr>
                <a:spLocks noChangeShapeType="1"/>
              </p:cNvSpPr>
              <p:nvPr/>
            </p:nvSpPr>
            <p:spPr bwMode="auto">
              <a:xfrm>
                <a:off x="9225" y="4225"/>
                <a:ext cx="18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11" name="Line 139"/>
              <p:cNvSpPr>
                <a:spLocks noChangeShapeType="1"/>
              </p:cNvSpPr>
              <p:nvPr/>
            </p:nvSpPr>
            <p:spPr bwMode="auto">
              <a:xfrm>
                <a:off x="9243" y="4234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10" name="Line 138"/>
              <p:cNvSpPr>
                <a:spLocks noChangeShapeType="1"/>
              </p:cNvSpPr>
              <p:nvPr/>
            </p:nvSpPr>
            <p:spPr bwMode="auto">
              <a:xfrm flipH="1">
                <a:off x="9234" y="4252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09" name="Line 137"/>
              <p:cNvSpPr>
                <a:spLocks noChangeShapeType="1"/>
              </p:cNvSpPr>
              <p:nvPr/>
            </p:nvSpPr>
            <p:spPr bwMode="auto">
              <a:xfrm>
                <a:off x="9234" y="4261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08" name="Line 136"/>
              <p:cNvSpPr>
                <a:spLocks noChangeShapeType="1"/>
              </p:cNvSpPr>
              <p:nvPr/>
            </p:nvSpPr>
            <p:spPr bwMode="auto">
              <a:xfrm>
                <a:off x="9243" y="4270"/>
                <a:ext cx="1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07" name="Line 135"/>
              <p:cNvSpPr>
                <a:spLocks noChangeShapeType="1"/>
              </p:cNvSpPr>
              <p:nvPr/>
            </p:nvSpPr>
            <p:spPr bwMode="auto">
              <a:xfrm flipH="1">
                <a:off x="9225" y="4288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06" name="Line 134"/>
              <p:cNvSpPr>
                <a:spLocks noChangeShapeType="1"/>
              </p:cNvSpPr>
              <p:nvPr/>
            </p:nvSpPr>
            <p:spPr bwMode="auto">
              <a:xfrm flipH="1">
                <a:off x="9207" y="4306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05" name="Line 133"/>
              <p:cNvSpPr>
                <a:spLocks noChangeShapeType="1"/>
              </p:cNvSpPr>
              <p:nvPr/>
            </p:nvSpPr>
            <p:spPr bwMode="auto">
              <a:xfrm flipH="1" flipV="1">
                <a:off x="9198" y="4297"/>
                <a:ext cx="9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04" name="Line 132"/>
              <p:cNvSpPr>
                <a:spLocks noChangeShapeType="1"/>
              </p:cNvSpPr>
              <p:nvPr/>
            </p:nvSpPr>
            <p:spPr bwMode="auto">
              <a:xfrm>
                <a:off x="9207" y="4261"/>
                <a:ext cx="27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03" name="Line 131"/>
              <p:cNvSpPr>
                <a:spLocks noChangeShapeType="1"/>
              </p:cNvSpPr>
              <p:nvPr/>
            </p:nvSpPr>
            <p:spPr bwMode="auto">
              <a:xfrm flipV="1">
                <a:off x="9153" y="3562"/>
                <a:ext cx="1" cy="89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02" name="Line 130"/>
              <p:cNvSpPr>
                <a:spLocks noChangeShapeType="1"/>
              </p:cNvSpPr>
              <p:nvPr/>
            </p:nvSpPr>
            <p:spPr bwMode="auto">
              <a:xfrm>
                <a:off x="8820" y="3822"/>
                <a:ext cx="333" cy="1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01" name="Line 129"/>
              <p:cNvSpPr>
                <a:spLocks noChangeShapeType="1"/>
              </p:cNvSpPr>
              <p:nvPr/>
            </p:nvSpPr>
            <p:spPr bwMode="auto">
              <a:xfrm>
                <a:off x="9045" y="3454"/>
                <a:ext cx="108" cy="108"/>
              </a:xfrm>
              <a:prstGeom prst="line">
                <a:avLst/>
              </a:prstGeom>
              <a:grpFill/>
              <a:ln w="45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200" name="Line 128"/>
              <p:cNvSpPr>
                <a:spLocks noChangeShapeType="1"/>
              </p:cNvSpPr>
              <p:nvPr/>
            </p:nvSpPr>
            <p:spPr bwMode="auto">
              <a:xfrm flipV="1">
                <a:off x="8766" y="2422"/>
                <a:ext cx="1" cy="90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199" name="Line 127"/>
              <p:cNvSpPr>
                <a:spLocks noChangeShapeType="1"/>
              </p:cNvSpPr>
              <p:nvPr/>
            </p:nvSpPr>
            <p:spPr bwMode="auto">
              <a:xfrm>
                <a:off x="8766" y="2422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198" name="Line 126"/>
              <p:cNvSpPr>
                <a:spLocks noChangeShapeType="1"/>
              </p:cNvSpPr>
              <p:nvPr/>
            </p:nvSpPr>
            <p:spPr bwMode="auto">
              <a:xfrm>
                <a:off x="8802" y="2422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197" name="Line 125"/>
              <p:cNvSpPr>
                <a:spLocks noChangeShapeType="1"/>
              </p:cNvSpPr>
              <p:nvPr/>
            </p:nvSpPr>
            <p:spPr bwMode="auto">
              <a:xfrm>
                <a:off x="8820" y="2440"/>
                <a:ext cx="1" cy="9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196" name="Line 124"/>
              <p:cNvSpPr>
                <a:spLocks noChangeShapeType="1"/>
              </p:cNvSpPr>
              <p:nvPr/>
            </p:nvSpPr>
            <p:spPr bwMode="auto">
              <a:xfrm flipH="1">
                <a:off x="8802" y="2449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195" name="Line 123"/>
              <p:cNvSpPr>
                <a:spLocks noChangeShapeType="1"/>
              </p:cNvSpPr>
              <p:nvPr/>
            </p:nvSpPr>
            <p:spPr bwMode="auto">
              <a:xfrm flipH="1">
                <a:off x="8766" y="2467"/>
                <a:ext cx="36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194" name="Line 122"/>
              <p:cNvSpPr>
                <a:spLocks noChangeShapeType="1"/>
              </p:cNvSpPr>
              <p:nvPr/>
            </p:nvSpPr>
            <p:spPr bwMode="auto">
              <a:xfrm flipV="1">
                <a:off x="8838" y="2422"/>
                <a:ext cx="1" cy="90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193" name="Line 121"/>
              <p:cNvSpPr>
                <a:spLocks noChangeShapeType="1"/>
              </p:cNvSpPr>
              <p:nvPr/>
            </p:nvSpPr>
            <p:spPr bwMode="auto">
              <a:xfrm flipV="1">
                <a:off x="8892" y="2422"/>
                <a:ext cx="1" cy="90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192" name="Line 120"/>
              <p:cNvSpPr>
                <a:spLocks noChangeShapeType="1"/>
              </p:cNvSpPr>
              <p:nvPr/>
            </p:nvSpPr>
            <p:spPr bwMode="auto">
              <a:xfrm>
                <a:off x="8838" y="2467"/>
                <a:ext cx="54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191" name="Line 119"/>
              <p:cNvSpPr>
                <a:spLocks noChangeShapeType="1"/>
              </p:cNvSpPr>
              <p:nvPr/>
            </p:nvSpPr>
            <p:spPr bwMode="auto">
              <a:xfrm flipV="1">
                <a:off x="8919" y="2458"/>
                <a:ext cx="1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190" name="Line 118"/>
              <p:cNvSpPr>
                <a:spLocks noChangeShapeType="1"/>
              </p:cNvSpPr>
              <p:nvPr/>
            </p:nvSpPr>
            <p:spPr bwMode="auto">
              <a:xfrm flipV="1">
                <a:off x="8919" y="2422"/>
                <a:ext cx="9" cy="3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189" name="Line 117"/>
              <p:cNvSpPr>
                <a:spLocks noChangeShapeType="1"/>
              </p:cNvSpPr>
              <p:nvPr/>
            </p:nvSpPr>
            <p:spPr bwMode="auto">
              <a:xfrm>
                <a:off x="8928" y="2422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188" name="Line 116"/>
              <p:cNvSpPr>
                <a:spLocks noChangeShapeType="1"/>
              </p:cNvSpPr>
              <p:nvPr/>
            </p:nvSpPr>
            <p:spPr bwMode="auto">
              <a:xfrm>
                <a:off x="8946" y="2422"/>
                <a:ext cx="18" cy="36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187" name="Line 115"/>
              <p:cNvSpPr>
                <a:spLocks noChangeShapeType="1"/>
              </p:cNvSpPr>
              <p:nvPr/>
            </p:nvSpPr>
            <p:spPr bwMode="auto">
              <a:xfrm>
                <a:off x="8964" y="2458"/>
                <a:ext cx="1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186" name="Line 114"/>
              <p:cNvSpPr>
                <a:spLocks noChangeShapeType="1"/>
              </p:cNvSpPr>
              <p:nvPr/>
            </p:nvSpPr>
            <p:spPr bwMode="auto">
              <a:xfrm>
                <a:off x="8919" y="2485"/>
                <a:ext cx="45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185" name="Line 113"/>
              <p:cNvSpPr>
                <a:spLocks noChangeShapeType="1"/>
              </p:cNvSpPr>
              <p:nvPr/>
            </p:nvSpPr>
            <p:spPr bwMode="auto">
              <a:xfrm>
                <a:off x="8991" y="2494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184" name="Line 112"/>
              <p:cNvSpPr>
                <a:spLocks noChangeShapeType="1"/>
              </p:cNvSpPr>
              <p:nvPr/>
            </p:nvSpPr>
            <p:spPr bwMode="auto">
              <a:xfrm>
                <a:off x="9009" y="2512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183" name="Line 111"/>
              <p:cNvSpPr>
                <a:spLocks noChangeShapeType="1"/>
              </p:cNvSpPr>
              <p:nvPr/>
            </p:nvSpPr>
            <p:spPr bwMode="auto">
              <a:xfrm flipV="1">
                <a:off x="9027" y="2494"/>
                <a:ext cx="9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182" name="Line 110"/>
              <p:cNvSpPr>
                <a:spLocks noChangeShapeType="1"/>
              </p:cNvSpPr>
              <p:nvPr/>
            </p:nvSpPr>
            <p:spPr bwMode="auto">
              <a:xfrm flipH="1" flipV="1">
                <a:off x="8991" y="2440"/>
                <a:ext cx="45" cy="54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181" name="Line 109"/>
              <p:cNvSpPr>
                <a:spLocks noChangeShapeType="1"/>
              </p:cNvSpPr>
              <p:nvPr/>
            </p:nvSpPr>
            <p:spPr bwMode="auto">
              <a:xfrm flipV="1">
                <a:off x="8991" y="2422"/>
                <a:ext cx="18" cy="18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  <p:sp>
            <p:nvSpPr>
              <p:cNvPr id="3180" name="Line 108"/>
              <p:cNvSpPr>
                <a:spLocks noChangeShapeType="1"/>
              </p:cNvSpPr>
              <p:nvPr/>
            </p:nvSpPr>
            <p:spPr bwMode="auto">
              <a:xfrm>
                <a:off x="9009" y="2422"/>
                <a:ext cx="18" cy="1"/>
              </a:xfrm>
              <a:prstGeom prst="line">
                <a:avLst/>
              </a:prstGeom>
              <a:grpFill/>
              <a:ln w="9" cap="rnd">
                <a:solidFill>
                  <a:schemeClr val="accent4">
                    <a:lumMod val="75000"/>
                  </a:schemeClr>
                </a:solidFill>
                <a:round/>
                <a:headEnd/>
                <a:tailEnd/>
              </a:ln>
            </p:spPr>
            <p:txBody>
              <a:bodyPr vert="horz" wrap="square" lIns="91440" tIns="45720" rIns="91440" bIns="45720" numCol="1" anchor="t" anchorCtr="0" compatLnSpc="1">
                <a:prstTxWarp prst="textNoShape">
                  <a:avLst/>
                </a:prstTxWarp>
              </a:bodyPr>
              <a:lstStyle/>
              <a:p>
                <a:endParaRPr lang="en-US"/>
              </a:p>
            </p:txBody>
          </p:sp>
        </p:grpSp>
        <p:sp>
          <p:nvSpPr>
            <p:cNvPr id="3178" name="Line 106"/>
            <p:cNvSpPr>
              <a:spLocks noChangeShapeType="1"/>
            </p:cNvSpPr>
            <p:nvPr/>
          </p:nvSpPr>
          <p:spPr bwMode="auto">
            <a:xfrm>
              <a:off x="9027" y="2422"/>
              <a:ext cx="9" cy="18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77" name="Line 105"/>
            <p:cNvSpPr>
              <a:spLocks noChangeShapeType="1"/>
            </p:cNvSpPr>
            <p:nvPr/>
          </p:nvSpPr>
          <p:spPr bwMode="auto">
            <a:xfrm flipH="1">
              <a:off x="9063" y="2512"/>
              <a:ext cx="54" cy="1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76" name="Line 104"/>
            <p:cNvSpPr>
              <a:spLocks noChangeShapeType="1"/>
            </p:cNvSpPr>
            <p:nvPr/>
          </p:nvSpPr>
          <p:spPr bwMode="auto">
            <a:xfrm flipV="1">
              <a:off x="9063" y="2467"/>
              <a:ext cx="1" cy="45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75" name="Line 103"/>
            <p:cNvSpPr>
              <a:spLocks noChangeShapeType="1"/>
            </p:cNvSpPr>
            <p:nvPr/>
          </p:nvSpPr>
          <p:spPr bwMode="auto">
            <a:xfrm flipV="1">
              <a:off x="9063" y="2422"/>
              <a:ext cx="1" cy="45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74" name="Line 102"/>
            <p:cNvSpPr>
              <a:spLocks noChangeShapeType="1"/>
            </p:cNvSpPr>
            <p:nvPr/>
          </p:nvSpPr>
          <p:spPr bwMode="auto">
            <a:xfrm>
              <a:off x="9063" y="2422"/>
              <a:ext cx="54" cy="1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73" name="Line 101"/>
            <p:cNvSpPr>
              <a:spLocks noChangeShapeType="1"/>
            </p:cNvSpPr>
            <p:nvPr/>
          </p:nvSpPr>
          <p:spPr bwMode="auto">
            <a:xfrm>
              <a:off x="9063" y="2467"/>
              <a:ext cx="36" cy="1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72" name="Line 100"/>
            <p:cNvSpPr>
              <a:spLocks noChangeShapeType="1"/>
            </p:cNvSpPr>
            <p:nvPr/>
          </p:nvSpPr>
          <p:spPr bwMode="auto">
            <a:xfrm flipV="1">
              <a:off x="9135" y="2422"/>
              <a:ext cx="18" cy="18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71" name="Line 99"/>
            <p:cNvSpPr>
              <a:spLocks noChangeShapeType="1"/>
            </p:cNvSpPr>
            <p:nvPr/>
          </p:nvSpPr>
          <p:spPr bwMode="auto">
            <a:xfrm>
              <a:off x="9153" y="2422"/>
              <a:ext cx="18" cy="1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70" name="Line 98"/>
            <p:cNvSpPr>
              <a:spLocks noChangeShapeType="1"/>
            </p:cNvSpPr>
            <p:nvPr/>
          </p:nvSpPr>
          <p:spPr bwMode="auto">
            <a:xfrm>
              <a:off x="9171" y="2422"/>
              <a:ext cx="18" cy="18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69" name="Line 97"/>
            <p:cNvSpPr>
              <a:spLocks noChangeShapeType="1"/>
            </p:cNvSpPr>
            <p:nvPr/>
          </p:nvSpPr>
          <p:spPr bwMode="auto">
            <a:xfrm>
              <a:off x="9189" y="2440"/>
              <a:ext cx="1" cy="9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68" name="Line 96"/>
            <p:cNvSpPr>
              <a:spLocks noChangeShapeType="1"/>
            </p:cNvSpPr>
            <p:nvPr/>
          </p:nvSpPr>
          <p:spPr bwMode="auto">
            <a:xfrm flipH="1">
              <a:off x="9135" y="2449"/>
              <a:ext cx="54" cy="63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67" name="Line 95"/>
            <p:cNvSpPr>
              <a:spLocks noChangeShapeType="1"/>
            </p:cNvSpPr>
            <p:nvPr/>
          </p:nvSpPr>
          <p:spPr bwMode="auto">
            <a:xfrm>
              <a:off x="9135" y="2512"/>
              <a:ext cx="54" cy="1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66" name="Line 94"/>
            <p:cNvSpPr>
              <a:spLocks noChangeShapeType="1"/>
            </p:cNvSpPr>
            <p:nvPr/>
          </p:nvSpPr>
          <p:spPr bwMode="auto">
            <a:xfrm flipV="1">
              <a:off x="9189" y="2503"/>
              <a:ext cx="1" cy="9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65" name="Line 93"/>
            <p:cNvSpPr>
              <a:spLocks noChangeShapeType="1"/>
            </p:cNvSpPr>
            <p:nvPr/>
          </p:nvSpPr>
          <p:spPr bwMode="auto">
            <a:xfrm flipV="1">
              <a:off x="9099" y="1785"/>
              <a:ext cx="1" cy="81"/>
            </a:xfrm>
            <a:prstGeom prst="line">
              <a:avLst/>
            </a:prstGeom>
            <a:grpFill/>
            <a:ln w="45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64" name="Line 92"/>
            <p:cNvSpPr>
              <a:spLocks noChangeShapeType="1"/>
            </p:cNvSpPr>
            <p:nvPr/>
          </p:nvSpPr>
          <p:spPr bwMode="auto">
            <a:xfrm>
              <a:off x="9027" y="1713"/>
              <a:ext cx="72" cy="72"/>
            </a:xfrm>
            <a:prstGeom prst="line">
              <a:avLst/>
            </a:prstGeom>
            <a:grpFill/>
            <a:ln w="45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63" name="Line 91"/>
            <p:cNvSpPr>
              <a:spLocks noChangeShapeType="1"/>
            </p:cNvSpPr>
            <p:nvPr/>
          </p:nvSpPr>
          <p:spPr bwMode="auto">
            <a:xfrm flipH="1">
              <a:off x="9234" y="879"/>
              <a:ext cx="45" cy="1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62" name="Line 90"/>
            <p:cNvSpPr>
              <a:spLocks noChangeShapeType="1"/>
            </p:cNvSpPr>
            <p:nvPr/>
          </p:nvSpPr>
          <p:spPr bwMode="auto">
            <a:xfrm flipV="1">
              <a:off x="9234" y="834"/>
              <a:ext cx="1" cy="45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61" name="Line 89"/>
            <p:cNvSpPr>
              <a:spLocks noChangeShapeType="1"/>
            </p:cNvSpPr>
            <p:nvPr/>
          </p:nvSpPr>
          <p:spPr bwMode="auto">
            <a:xfrm flipV="1">
              <a:off x="9234" y="816"/>
              <a:ext cx="9" cy="18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60" name="Line 88"/>
            <p:cNvSpPr>
              <a:spLocks noChangeShapeType="1"/>
            </p:cNvSpPr>
            <p:nvPr/>
          </p:nvSpPr>
          <p:spPr bwMode="auto">
            <a:xfrm>
              <a:off x="9243" y="816"/>
              <a:ext cx="1" cy="1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59" name="Line 87"/>
            <p:cNvSpPr>
              <a:spLocks noChangeShapeType="1"/>
            </p:cNvSpPr>
            <p:nvPr/>
          </p:nvSpPr>
          <p:spPr bwMode="auto">
            <a:xfrm>
              <a:off x="9243" y="816"/>
              <a:ext cx="9" cy="18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58" name="Line 86"/>
            <p:cNvSpPr>
              <a:spLocks noChangeShapeType="1"/>
            </p:cNvSpPr>
            <p:nvPr/>
          </p:nvSpPr>
          <p:spPr bwMode="auto">
            <a:xfrm>
              <a:off x="9252" y="834"/>
              <a:ext cx="1" cy="45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57" name="Line 85"/>
            <p:cNvSpPr>
              <a:spLocks noChangeShapeType="1"/>
            </p:cNvSpPr>
            <p:nvPr/>
          </p:nvSpPr>
          <p:spPr bwMode="auto">
            <a:xfrm flipH="1" flipV="1">
              <a:off x="9243" y="771"/>
              <a:ext cx="9" cy="18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56" name="Line 84"/>
            <p:cNvSpPr>
              <a:spLocks noChangeShapeType="1"/>
            </p:cNvSpPr>
            <p:nvPr/>
          </p:nvSpPr>
          <p:spPr bwMode="auto">
            <a:xfrm flipV="1">
              <a:off x="9243" y="754"/>
              <a:ext cx="1" cy="17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55" name="Line 83"/>
            <p:cNvSpPr>
              <a:spLocks noChangeShapeType="1"/>
            </p:cNvSpPr>
            <p:nvPr/>
          </p:nvSpPr>
          <p:spPr bwMode="auto">
            <a:xfrm flipV="1">
              <a:off x="9243" y="736"/>
              <a:ext cx="9" cy="18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54" name="Line 82"/>
            <p:cNvSpPr>
              <a:spLocks noChangeShapeType="1"/>
            </p:cNvSpPr>
            <p:nvPr/>
          </p:nvSpPr>
          <p:spPr bwMode="auto">
            <a:xfrm>
              <a:off x="9252" y="736"/>
              <a:ext cx="27" cy="1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53" name="Line 81"/>
            <p:cNvSpPr>
              <a:spLocks noChangeShapeType="1"/>
            </p:cNvSpPr>
            <p:nvPr/>
          </p:nvSpPr>
          <p:spPr bwMode="auto">
            <a:xfrm>
              <a:off x="9234" y="789"/>
              <a:ext cx="45" cy="1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52" name="Line 80"/>
            <p:cNvSpPr>
              <a:spLocks noChangeShapeType="1"/>
            </p:cNvSpPr>
            <p:nvPr/>
          </p:nvSpPr>
          <p:spPr bwMode="auto">
            <a:xfrm flipV="1">
              <a:off x="9243" y="664"/>
              <a:ext cx="1" cy="27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51" name="Line 79"/>
            <p:cNvSpPr>
              <a:spLocks noChangeShapeType="1"/>
            </p:cNvSpPr>
            <p:nvPr/>
          </p:nvSpPr>
          <p:spPr bwMode="auto">
            <a:xfrm flipV="1">
              <a:off x="9243" y="655"/>
              <a:ext cx="9" cy="9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50" name="Line 78"/>
            <p:cNvSpPr>
              <a:spLocks noChangeShapeType="1"/>
            </p:cNvSpPr>
            <p:nvPr/>
          </p:nvSpPr>
          <p:spPr bwMode="auto">
            <a:xfrm>
              <a:off x="9252" y="655"/>
              <a:ext cx="27" cy="1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49" name="Line 77"/>
            <p:cNvSpPr>
              <a:spLocks noChangeShapeType="1"/>
            </p:cNvSpPr>
            <p:nvPr/>
          </p:nvSpPr>
          <p:spPr bwMode="auto">
            <a:xfrm>
              <a:off x="9279" y="655"/>
              <a:ext cx="1" cy="9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48" name="Line 76"/>
            <p:cNvSpPr>
              <a:spLocks noChangeShapeType="1"/>
            </p:cNvSpPr>
            <p:nvPr/>
          </p:nvSpPr>
          <p:spPr bwMode="auto">
            <a:xfrm>
              <a:off x="9279" y="664"/>
              <a:ext cx="1" cy="27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47" name="Line 75"/>
            <p:cNvSpPr>
              <a:spLocks noChangeShapeType="1"/>
            </p:cNvSpPr>
            <p:nvPr/>
          </p:nvSpPr>
          <p:spPr bwMode="auto">
            <a:xfrm>
              <a:off x="9279" y="691"/>
              <a:ext cx="1" cy="9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46" name="Line 74"/>
            <p:cNvSpPr>
              <a:spLocks noChangeShapeType="1"/>
            </p:cNvSpPr>
            <p:nvPr/>
          </p:nvSpPr>
          <p:spPr bwMode="auto">
            <a:xfrm flipH="1">
              <a:off x="9270" y="700"/>
              <a:ext cx="9" cy="1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45" name="Line 73"/>
            <p:cNvSpPr>
              <a:spLocks noChangeShapeType="1"/>
            </p:cNvSpPr>
            <p:nvPr/>
          </p:nvSpPr>
          <p:spPr bwMode="auto">
            <a:xfrm flipH="1" flipV="1">
              <a:off x="9261" y="691"/>
              <a:ext cx="9" cy="9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44" name="Line 72"/>
            <p:cNvSpPr>
              <a:spLocks noChangeShapeType="1"/>
            </p:cNvSpPr>
            <p:nvPr/>
          </p:nvSpPr>
          <p:spPr bwMode="auto">
            <a:xfrm flipV="1">
              <a:off x="9261" y="655"/>
              <a:ext cx="1" cy="36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43" name="Line 71"/>
            <p:cNvSpPr>
              <a:spLocks noChangeShapeType="1"/>
            </p:cNvSpPr>
            <p:nvPr/>
          </p:nvSpPr>
          <p:spPr bwMode="auto">
            <a:xfrm flipV="1">
              <a:off x="9279" y="646"/>
              <a:ext cx="1" cy="9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42" name="Line 70"/>
            <p:cNvSpPr>
              <a:spLocks noChangeShapeType="1"/>
            </p:cNvSpPr>
            <p:nvPr/>
          </p:nvSpPr>
          <p:spPr bwMode="auto">
            <a:xfrm flipV="1">
              <a:off x="9270" y="601"/>
              <a:ext cx="9" cy="18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41" name="Line 69"/>
            <p:cNvSpPr>
              <a:spLocks noChangeShapeType="1"/>
            </p:cNvSpPr>
            <p:nvPr/>
          </p:nvSpPr>
          <p:spPr bwMode="auto">
            <a:xfrm flipV="1">
              <a:off x="9279" y="583"/>
              <a:ext cx="1" cy="18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40" name="Line 68"/>
            <p:cNvSpPr>
              <a:spLocks noChangeShapeType="1"/>
            </p:cNvSpPr>
            <p:nvPr/>
          </p:nvSpPr>
          <p:spPr bwMode="auto">
            <a:xfrm flipH="1" flipV="1">
              <a:off x="9270" y="556"/>
              <a:ext cx="9" cy="27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39" name="Line 67"/>
            <p:cNvSpPr>
              <a:spLocks noChangeShapeType="1"/>
            </p:cNvSpPr>
            <p:nvPr/>
          </p:nvSpPr>
          <p:spPr bwMode="auto">
            <a:xfrm flipH="1">
              <a:off x="9252" y="556"/>
              <a:ext cx="18" cy="63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38" name="Line 66"/>
            <p:cNvSpPr>
              <a:spLocks noChangeShapeType="1"/>
            </p:cNvSpPr>
            <p:nvPr/>
          </p:nvSpPr>
          <p:spPr bwMode="auto">
            <a:xfrm flipH="1" flipV="1">
              <a:off x="9243" y="601"/>
              <a:ext cx="9" cy="18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37" name="Line 65"/>
            <p:cNvSpPr>
              <a:spLocks noChangeShapeType="1"/>
            </p:cNvSpPr>
            <p:nvPr/>
          </p:nvSpPr>
          <p:spPr bwMode="auto">
            <a:xfrm flipV="1">
              <a:off x="9243" y="583"/>
              <a:ext cx="1" cy="18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36" name="Line 64"/>
            <p:cNvSpPr>
              <a:spLocks noChangeShapeType="1"/>
            </p:cNvSpPr>
            <p:nvPr/>
          </p:nvSpPr>
          <p:spPr bwMode="auto">
            <a:xfrm flipV="1">
              <a:off x="9243" y="556"/>
              <a:ext cx="9" cy="27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35" name="Line 63"/>
            <p:cNvSpPr>
              <a:spLocks noChangeShapeType="1"/>
            </p:cNvSpPr>
            <p:nvPr/>
          </p:nvSpPr>
          <p:spPr bwMode="auto">
            <a:xfrm>
              <a:off x="9270" y="475"/>
              <a:ext cx="9" cy="18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34" name="Line 62"/>
            <p:cNvSpPr>
              <a:spLocks noChangeShapeType="1"/>
            </p:cNvSpPr>
            <p:nvPr/>
          </p:nvSpPr>
          <p:spPr bwMode="auto">
            <a:xfrm>
              <a:off x="9279" y="493"/>
              <a:ext cx="1" cy="18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33" name="Line 61"/>
            <p:cNvSpPr>
              <a:spLocks noChangeShapeType="1"/>
            </p:cNvSpPr>
            <p:nvPr/>
          </p:nvSpPr>
          <p:spPr bwMode="auto">
            <a:xfrm flipH="1">
              <a:off x="9270" y="511"/>
              <a:ext cx="9" cy="18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32" name="Line 60"/>
            <p:cNvSpPr>
              <a:spLocks noChangeShapeType="1"/>
            </p:cNvSpPr>
            <p:nvPr/>
          </p:nvSpPr>
          <p:spPr bwMode="auto">
            <a:xfrm flipH="1">
              <a:off x="9252" y="529"/>
              <a:ext cx="18" cy="1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31" name="Line 59"/>
            <p:cNvSpPr>
              <a:spLocks noChangeShapeType="1"/>
            </p:cNvSpPr>
            <p:nvPr/>
          </p:nvSpPr>
          <p:spPr bwMode="auto">
            <a:xfrm flipH="1" flipV="1">
              <a:off x="9243" y="511"/>
              <a:ext cx="9" cy="18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30" name="Line 58"/>
            <p:cNvSpPr>
              <a:spLocks noChangeShapeType="1"/>
            </p:cNvSpPr>
            <p:nvPr/>
          </p:nvSpPr>
          <p:spPr bwMode="auto">
            <a:xfrm flipV="1">
              <a:off x="9243" y="493"/>
              <a:ext cx="1" cy="18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29" name="Line 57"/>
            <p:cNvSpPr>
              <a:spLocks noChangeShapeType="1"/>
            </p:cNvSpPr>
            <p:nvPr/>
          </p:nvSpPr>
          <p:spPr bwMode="auto">
            <a:xfrm flipV="1">
              <a:off x="9243" y="475"/>
              <a:ext cx="9" cy="18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28" name="Line 56"/>
            <p:cNvSpPr>
              <a:spLocks noChangeShapeType="1"/>
            </p:cNvSpPr>
            <p:nvPr/>
          </p:nvSpPr>
          <p:spPr bwMode="auto">
            <a:xfrm>
              <a:off x="9252" y="475"/>
              <a:ext cx="9" cy="9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27" name="Line 55"/>
            <p:cNvSpPr>
              <a:spLocks noChangeShapeType="1"/>
            </p:cNvSpPr>
            <p:nvPr/>
          </p:nvSpPr>
          <p:spPr bwMode="auto">
            <a:xfrm>
              <a:off x="9261" y="484"/>
              <a:ext cx="1" cy="45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26" name="Line 54"/>
            <p:cNvSpPr>
              <a:spLocks noChangeShapeType="1"/>
            </p:cNvSpPr>
            <p:nvPr/>
          </p:nvSpPr>
          <p:spPr bwMode="auto">
            <a:xfrm flipH="1" flipV="1">
              <a:off x="9234" y="413"/>
              <a:ext cx="9" cy="18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25" name="Line 53"/>
            <p:cNvSpPr>
              <a:spLocks noChangeShapeType="1"/>
            </p:cNvSpPr>
            <p:nvPr/>
          </p:nvSpPr>
          <p:spPr bwMode="auto">
            <a:xfrm>
              <a:off x="9234" y="413"/>
              <a:ext cx="45" cy="1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24" name="Line 52"/>
            <p:cNvSpPr>
              <a:spLocks noChangeShapeType="1"/>
            </p:cNvSpPr>
            <p:nvPr/>
          </p:nvSpPr>
          <p:spPr bwMode="auto">
            <a:xfrm flipV="1">
              <a:off x="9279" y="386"/>
              <a:ext cx="1" cy="62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23" name="Line 51"/>
            <p:cNvSpPr>
              <a:spLocks noChangeShapeType="1"/>
            </p:cNvSpPr>
            <p:nvPr/>
          </p:nvSpPr>
          <p:spPr bwMode="auto">
            <a:xfrm>
              <a:off x="9018" y="700"/>
              <a:ext cx="171" cy="1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22" name="Line 50"/>
            <p:cNvSpPr>
              <a:spLocks noChangeShapeType="1"/>
            </p:cNvSpPr>
            <p:nvPr/>
          </p:nvSpPr>
          <p:spPr bwMode="auto">
            <a:xfrm flipV="1">
              <a:off x="9189" y="179"/>
              <a:ext cx="1" cy="521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21" name="Line 49"/>
            <p:cNvSpPr>
              <a:spLocks noChangeShapeType="1"/>
            </p:cNvSpPr>
            <p:nvPr/>
          </p:nvSpPr>
          <p:spPr bwMode="auto">
            <a:xfrm flipH="1">
              <a:off x="9018" y="179"/>
              <a:ext cx="171" cy="1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20" name="Line 48"/>
            <p:cNvSpPr>
              <a:spLocks noChangeShapeType="1"/>
            </p:cNvSpPr>
            <p:nvPr/>
          </p:nvSpPr>
          <p:spPr bwMode="auto">
            <a:xfrm>
              <a:off x="9018" y="179"/>
              <a:ext cx="1" cy="521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19" name="Line 47"/>
            <p:cNvSpPr>
              <a:spLocks noChangeShapeType="1"/>
            </p:cNvSpPr>
            <p:nvPr/>
          </p:nvSpPr>
          <p:spPr bwMode="auto">
            <a:xfrm>
              <a:off x="9018" y="179"/>
              <a:ext cx="1" cy="341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18" name="Line 46"/>
            <p:cNvSpPr>
              <a:spLocks noChangeShapeType="1"/>
            </p:cNvSpPr>
            <p:nvPr/>
          </p:nvSpPr>
          <p:spPr bwMode="auto">
            <a:xfrm>
              <a:off x="9189" y="179"/>
              <a:ext cx="1" cy="521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17" name="Oval 45"/>
            <p:cNvSpPr>
              <a:spLocks noChangeArrowheads="1"/>
            </p:cNvSpPr>
            <p:nvPr/>
          </p:nvSpPr>
          <p:spPr bwMode="auto">
            <a:xfrm>
              <a:off x="9072" y="413"/>
              <a:ext cx="45" cy="44"/>
            </a:xfrm>
            <a:prstGeom prst="ellipse">
              <a:avLst/>
            </a:prstGeom>
            <a:grpFill/>
            <a:ln w="9525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16" name="Line 44"/>
            <p:cNvSpPr>
              <a:spLocks noChangeShapeType="1"/>
            </p:cNvSpPr>
            <p:nvPr/>
          </p:nvSpPr>
          <p:spPr bwMode="auto">
            <a:xfrm>
              <a:off x="9018" y="700"/>
              <a:ext cx="171" cy="1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15" name="Line 43"/>
            <p:cNvSpPr>
              <a:spLocks noChangeShapeType="1"/>
            </p:cNvSpPr>
            <p:nvPr/>
          </p:nvSpPr>
          <p:spPr bwMode="auto">
            <a:xfrm>
              <a:off x="9018" y="538"/>
              <a:ext cx="54" cy="1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14" name="Line 42"/>
            <p:cNvSpPr>
              <a:spLocks noChangeShapeType="1"/>
            </p:cNvSpPr>
            <p:nvPr/>
          </p:nvSpPr>
          <p:spPr bwMode="auto">
            <a:xfrm flipH="1" flipV="1">
              <a:off x="9018" y="538"/>
              <a:ext cx="9" cy="18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13" name="Line 41"/>
            <p:cNvSpPr>
              <a:spLocks noChangeShapeType="1"/>
            </p:cNvSpPr>
            <p:nvPr/>
          </p:nvSpPr>
          <p:spPr bwMode="auto">
            <a:xfrm>
              <a:off x="9018" y="565"/>
              <a:ext cx="1" cy="135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12" name="Oval 40"/>
            <p:cNvSpPr>
              <a:spLocks noChangeArrowheads="1"/>
            </p:cNvSpPr>
            <p:nvPr/>
          </p:nvSpPr>
          <p:spPr bwMode="auto">
            <a:xfrm>
              <a:off x="9072" y="583"/>
              <a:ext cx="45" cy="45"/>
            </a:xfrm>
            <a:prstGeom prst="ellipse">
              <a:avLst/>
            </a:prstGeom>
            <a:grpFill/>
            <a:ln w="9525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11" name="Oval 39"/>
            <p:cNvSpPr>
              <a:spLocks noChangeArrowheads="1"/>
            </p:cNvSpPr>
            <p:nvPr/>
          </p:nvSpPr>
          <p:spPr bwMode="auto">
            <a:xfrm>
              <a:off x="9072" y="233"/>
              <a:ext cx="45" cy="45"/>
            </a:xfrm>
            <a:prstGeom prst="ellipse">
              <a:avLst/>
            </a:prstGeom>
            <a:grpFill/>
            <a:ln w="9525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10" name="Line 38"/>
            <p:cNvSpPr>
              <a:spLocks noChangeShapeType="1"/>
            </p:cNvSpPr>
            <p:nvPr/>
          </p:nvSpPr>
          <p:spPr bwMode="auto">
            <a:xfrm>
              <a:off x="9018" y="179"/>
              <a:ext cx="171" cy="1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09" name="Line 37"/>
            <p:cNvSpPr>
              <a:spLocks noChangeShapeType="1"/>
            </p:cNvSpPr>
            <p:nvPr/>
          </p:nvSpPr>
          <p:spPr bwMode="auto">
            <a:xfrm flipV="1">
              <a:off x="8748" y="798"/>
              <a:ext cx="1" cy="90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08" name="Line 36"/>
            <p:cNvSpPr>
              <a:spLocks noChangeShapeType="1"/>
            </p:cNvSpPr>
            <p:nvPr/>
          </p:nvSpPr>
          <p:spPr bwMode="auto">
            <a:xfrm>
              <a:off x="8748" y="798"/>
              <a:ext cx="36" cy="1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07" name="Line 35"/>
            <p:cNvSpPr>
              <a:spLocks noChangeShapeType="1"/>
            </p:cNvSpPr>
            <p:nvPr/>
          </p:nvSpPr>
          <p:spPr bwMode="auto">
            <a:xfrm>
              <a:off x="8784" y="798"/>
              <a:ext cx="18" cy="18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06" name="Line 34"/>
            <p:cNvSpPr>
              <a:spLocks noChangeShapeType="1"/>
            </p:cNvSpPr>
            <p:nvPr/>
          </p:nvSpPr>
          <p:spPr bwMode="auto">
            <a:xfrm>
              <a:off x="8802" y="816"/>
              <a:ext cx="1" cy="9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05" name="Line 33"/>
            <p:cNvSpPr>
              <a:spLocks noChangeShapeType="1"/>
            </p:cNvSpPr>
            <p:nvPr/>
          </p:nvSpPr>
          <p:spPr bwMode="auto">
            <a:xfrm flipH="1">
              <a:off x="8784" y="825"/>
              <a:ext cx="18" cy="18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04" name="Line 32"/>
            <p:cNvSpPr>
              <a:spLocks noChangeShapeType="1"/>
            </p:cNvSpPr>
            <p:nvPr/>
          </p:nvSpPr>
          <p:spPr bwMode="auto">
            <a:xfrm flipH="1">
              <a:off x="8748" y="843"/>
              <a:ext cx="36" cy="1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03" name="Line 31"/>
            <p:cNvSpPr>
              <a:spLocks noChangeShapeType="1"/>
            </p:cNvSpPr>
            <p:nvPr/>
          </p:nvSpPr>
          <p:spPr bwMode="auto">
            <a:xfrm flipV="1">
              <a:off x="8820" y="798"/>
              <a:ext cx="1" cy="90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02" name="Line 30"/>
            <p:cNvSpPr>
              <a:spLocks noChangeShapeType="1"/>
            </p:cNvSpPr>
            <p:nvPr/>
          </p:nvSpPr>
          <p:spPr bwMode="auto">
            <a:xfrm flipV="1">
              <a:off x="8874" y="798"/>
              <a:ext cx="1" cy="90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01" name="Line 29"/>
            <p:cNvSpPr>
              <a:spLocks noChangeShapeType="1"/>
            </p:cNvSpPr>
            <p:nvPr/>
          </p:nvSpPr>
          <p:spPr bwMode="auto">
            <a:xfrm>
              <a:off x="8820" y="843"/>
              <a:ext cx="54" cy="1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100" name="Line 28"/>
            <p:cNvSpPr>
              <a:spLocks noChangeShapeType="1"/>
            </p:cNvSpPr>
            <p:nvPr/>
          </p:nvSpPr>
          <p:spPr bwMode="auto">
            <a:xfrm flipV="1">
              <a:off x="8901" y="834"/>
              <a:ext cx="1" cy="54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099" name="Line 27"/>
            <p:cNvSpPr>
              <a:spLocks noChangeShapeType="1"/>
            </p:cNvSpPr>
            <p:nvPr/>
          </p:nvSpPr>
          <p:spPr bwMode="auto">
            <a:xfrm flipV="1">
              <a:off x="8901" y="798"/>
              <a:ext cx="18" cy="36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098" name="Line 26"/>
            <p:cNvSpPr>
              <a:spLocks noChangeShapeType="1"/>
            </p:cNvSpPr>
            <p:nvPr/>
          </p:nvSpPr>
          <p:spPr bwMode="auto">
            <a:xfrm>
              <a:off x="8919" y="798"/>
              <a:ext cx="9" cy="1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097" name="Line 25"/>
            <p:cNvSpPr>
              <a:spLocks noChangeShapeType="1"/>
            </p:cNvSpPr>
            <p:nvPr/>
          </p:nvSpPr>
          <p:spPr bwMode="auto">
            <a:xfrm>
              <a:off x="8928" y="798"/>
              <a:ext cx="18" cy="36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096" name="Line 24"/>
            <p:cNvSpPr>
              <a:spLocks noChangeShapeType="1"/>
            </p:cNvSpPr>
            <p:nvPr/>
          </p:nvSpPr>
          <p:spPr bwMode="auto">
            <a:xfrm>
              <a:off x="8946" y="834"/>
              <a:ext cx="1" cy="54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095" name="Line 23"/>
            <p:cNvSpPr>
              <a:spLocks noChangeShapeType="1"/>
            </p:cNvSpPr>
            <p:nvPr/>
          </p:nvSpPr>
          <p:spPr bwMode="auto">
            <a:xfrm>
              <a:off x="8901" y="861"/>
              <a:ext cx="45" cy="1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094" name="Line 22"/>
            <p:cNvSpPr>
              <a:spLocks noChangeShapeType="1"/>
            </p:cNvSpPr>
            <p:nvPr/>
          </p:nvSpPr>
          <p:spPr bwMode="auto">
            <a:xfrm>
              <a:off x="8973" y="870"/>
              <a:ext cx="18" cy="18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093" name="Line 21"/>
            <p:cNvSpPr>
              <a:spLocks noChangeShapeType="1"/>
            </p:cNvSpPr>
            <p:nvPr/>
          </p:nvSpPr>
          <p:spPr bwMode="auto">
            <a:xfrm>
              <a:off x="8991" y="888"/>
              <a:ext cx="18" cy="1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092" name="Line 20"/>
            <p:cNvSpPr>
              <a:spLocks noChangeShapeType="1"/>
            </p:cNvSpPr>
            <p:nvPr/>
          </p:nvSpPr>
          <p:spPr bwMode="auto">
            <a:xfrm flipV="1">
              <a:off x="9009" y="870"/>
              <a:ext cx="9" cy="18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091" name="Line 19"/>
            <p:cNvSpPr>
              <a:spLocks noChangeShapeType="1"/>
            </p:cNvSpPr>
            <p:nvPr/>
          </p:nvSpPr>
          <p:spPr bwMode="auto">
            <a:xfrm flipH="1" flipV="1">
              <a:off x="8973" y="816"/>
              <a:ext cx="45" cy="54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090" name="Line 18"/>
            <p:cNvSpPr>
              <a:spLocks noChangeShapeType="1"/>
            </p:cNvSpPr>
            <p:nvPr/>
          </p:nvSpPr>
          <p:spPr bwMode="auto">
            <a:xfrm flipV="1">
              <a:off x="8973" y="798"/>
              <a:ext cx="18" cy="18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089" name="Line 17"/>
            <p:cNvSpPr>
              <a:spLocks noChangeShapeType="1"/>
            </p:cNvSpPr>
            <p:nvPr/>
          </p:nvSpPr>
          <p:spPr bwMode="auto">
            <a:xfrm>
              <a:off x="8991" y="798"/>
              <a:ext cx="18" cy="1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088" name="Line 16"/>
            <p:cNvSpPr>
              <a:spLocks noChangeShapeType="1"/>
            </p:cNvSpPr>
            <p:nvPr/>
          </p:nvSpPr>
          <p:spPr bwMode="auto">
            <a:xfrm>
              <a:off x="9009" y="798"/>
              <a:ext cx="9" cy="18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087" name="Line 15"/>
            <p:cNvSpPr>
              <a:spLocks noChangeShapeType="1"/>
            </p:cNvSpPr>
            <p:nvPr/>
          </p:nvSpPr>
          <p:spPr bwMode="auto">
            <a:xfrm flipH="1">
              <a:off x="9045" y="888"/>
              <a:ext cx="54" cy="1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086" name="Line 14"/>
            <p:cNvSpPr>
              <a:spLocks noChangeShapeType="1"/>
            </p:cNvSpPr>
            <p:nvPr/>
          </p:nvSpPr>
          <p:spPr bwMode="auto">
            <a:xfrm flipV="1">
              <a:off x="9045" y="843"/>
              <a:ext cx="1" cy="45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085" name="Line 13"/>
            <p:cNvSpPr>
              <a:spLocks noChangeShapeType="1"/>
            </p:cNvSpPr>
            <p:nvPr/>
          </p:nvSpPr>
          <p:spPr bwMode="auto">
            <a:xfrm flipV="1">
              <a:off x="9045" y="798"/>
              <a:ext cx="1" cy="45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084" name="Line 12"/>
            <p:cNvSpPr>
              <a:spLocks noChangeShapeType="1"/>
            </p:cNvSpPr>
            <p:nvPr/>
          </p:nvSpPr>
          <p:spPr bwMode="auto">
            <a:xfrm>
              <a:off x="9045" y="798"/>
              <a:ext cx="54" cy="1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083" name="Line 11"/>
            <p:cNvSpPr>
              <a:spLocks noChangeShapeType="1"/>
            </p:cNvSpPr>
            <p:nvPr/>
          </p:nvSpPr>
          <p:spPr bwMode="auto">
            <a:xfrm>
              <a:off x="9045" y="843"/>
              <a:ext cx="36" cy="1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082" name="Line 10"/>
            <p:cNvSpPr>
              <a:spLocks noChangeShapeType="1"/>
            </p:cNvSpPr>
            <p:nvPr/>
          </p:nvSpPr>
          <p:spPr bwMode="auto">
            <a:xfrm flipV="1">
              <a:off x="9126" y="798"/>
              <a:ext cx="18" cy="18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081" name="Line 9"/>
            <p:cNvSpPr>
              <a:spLocks noChangeShapeType="1"/>
            </p:cNvSpPr>
            <p:nvPr/>
          </p:nvSpPr>
          <p:spPr bwMode="auto">
            <a:xfrm>
              <a:off x="9144" y="798"/>
              <a:ext cx="1" cy="90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080" name="Line 8"/>
            <p:cNvSpPr>
              <a:spLocks noChangeShapeType="1"/>
            </p:cNvSpPr>
            <p:nvPr/>
          </p:nvSpPr>
          <p:spPr bwMode="auto">
            <a:xfrm>
              <a:off x="9126" y="888"/>
              <a:ext cx="45" cy="1"/>
            </a:xfrm>
            <a:prstGeom prst="line">
              <a:avLst/>
            </a:prstGeom>
            <a:grpFill/>
            <a:ln w="9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079" name="Line 7"/>
            <p:cNvSpPr>
              <a:spLocks noChangeShapeType="1"/>
            </p:cNvSpPr>
            <p:nvPr/>
          </p:nvSpPr>
          <p:spPr bwMode="auto">
            <a:xfrm flipV="1">
              <a:off x="9099" y="179"/>
              <a:ext cx="1" cy="81"/>
            </a:xfrm>
            <a:prstGeom prst="line">
              <a:avLst/>
            </a:prstGeom>
            <a:grpFill/>
            <a:ln w="45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  <p:sp>
          <p:nvSpPr>
            <p:cNvPr id="3078" name="Line 6"/>
            <p:cNvSpPr>
              <a:spLocks noChangeShapeType="1"/>
            </p:cNvSpPr>
            <p:nvPr/>
          </p:nvSpPr>
          <p:spPr bwMode="auto">
            <a:xfrm>
              <a:off x="1006" y="38"/>
              <a:ext cx="6" cy="6"/>
            </a:xfrm>
            <a:prstGeom prst="line">
              <a:avLst/>
            </a:prstGeom>
            <a:grpFill/>
            <a:ln w="45" cap="rnd">
              <a:solidFill>
                <a:schemeClr val="accent4">
                  <a:lumMod val="75000"/>
                </a:schemeClr>
              </a:solidFill>
              <a:round/>
              <a:headEnd/>
              <a:tailEnd/>
            </a:ln>
          </p:spPr>
          <p:txBody>
            <a:bodyPr vert="horz" wrap="square" lIns="91440" tIns="45720" rIns="91440" bIns="45720" numCol="1" anchor="t" anchorCtr="0" compatLnSpc="1">
              <a:prstTxWarp prst="textNoShape">
                <a:avLst/>
              </a:prstTxWarp>
            </a:bodyPr>
            <a:lstStyle/>
            <a:p>
              <a:endParaRPr lang="en-US"/>
            </a:p>
          </p:txBody>
        </p:sp>
      </p:grpSp>
      <p:sp>
        <p:nvSpPr>
          <p:cNvPr id="4333" name="TextBox 4332"/>
          <p:cNvSpPr txBox="1"/>
          <p:nvPr/>
        </p:nvSpPr>
        <p:spPr>
          <a:xfrm>
            <a:off x="4343400" y="5410200"/>
            <a:ext cx="4419600" cy="646331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en-US" dirty="0" err="1" smtClean="0"/>
              <a:t>Ultiboard</a:t>
            </a:r>
            <a:r>
              <a:rPr lang="en-US" dirty="0" smtClean="0"/>
              <a:t> Layout (above)</a:t>
            </a:r>
          </a:p>
          <a:p>
            <a:r>
              <a:rPr lang="en-US" dirty="0" err="1" smtClean="0"/>
              <a:t>Multisim</a:t>
            </a:r>
            <a:r>
              <a:rPr lang="en-US" dirty="0" smtClean="0"/>
              <a:t> Schematic (left)</a:t>
            </a:r>
            <a:endParaRPr lang="en-US" dirty="0"/>
          </a:p>
        </p:txBody>
      </p:sp>
    </p:spTree>
  </p:cSld>
  <p:clrMapOvr>
    <a:masterClrMapping/>
  </p:clrMapOvr>
</p:sld>
</file>

<file path=ppt/slides/slide19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/>
        <p:txBody>
          <a:bodyPr/>
          <a:lstStyle/>
          <a:p>
            <a:r>
              <a:rPr lang="en-US" dirty="0" smtClean="0"/>
              <a:t>PCB Board</a:t>
            </a:r>
            <a:endParaRPr lang="en-US" dirty="0"/>
          </a:p>
        </p:txBody>
      </p:sp>
      <p:pic>
        <p:nvPicPr>
          <p:cNvPr id="1026" name="Picture 2" descr="Z:\Spring 2011\Design 3\Picture 018.jpg"/>
          <p:cNvPicPr>
            <a:picLocks noGrp="1" noChangeAspect="1" noChangeArrowheads="1"/>
          </p:cNvPicPr>
          <p:nvPr>
            <p:ph idx="1"/>
          </p:nvPr>
        </p:nvPicPr>
        <p:blipFill>
          <a:blip r:embed="rId2" cstate="print"/>
          <a:srcRect/>
          <a:stretch>
            <a:fillRect/>
          </a:stretch>
        </p:blipFill>
        <p:spPr bwMode="auto">
          <a:xfrm>
            <a:off x="1828800" y="1524000"/>
            <a:ext cx="6034617" cy="4525963"/>
          </a:xfrm>
          <a:prstGeom prst="rect">
            <a:avLst/>
          </a:prstGeom>
          <a:noFill/>
        </p:spPr>
      </p:pic>
    </p:spTree>
  </p:cSld>
  <p:clrMapOvr>
    <a:masterClrMapping/>
  </p:clrMapOvr>
</p:sld>
</file>

<file path=ppt/slides/slide2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/>
        <p:txBody>
          <a:bodyPr/>
          <a:lstStyle/>
          <a:p>
            <a:r>
              <a:rPr lang="en-US" b="1" dirty="0" smtClean="0"/>
              <a:t>Introduction</a:t>
            </a:r>
            <a:endParaRPr lang="en-US" b="1" dirty="0"/>
          </a:p>
        </p:txBody>
      </p:sp>
      <p:sp>
        <p:nvSpPr>
          <p:cNvPr id="3" name="Content Placeholder 2"/>
          <p:cNvSpPr>
            <a:spLocks noGrp="1"/>
          </p:cNvSpPr>
          <p:nvPr>
            <p:ph idx="1"/>
          </p:nvPr>
        </p:nvSpPr>
        <p:spPr/>
        <p:txBody>
          <a:bodyPr/>
          <a:lstStyle/>
          <a:p>
            <a:r>
              <a:rPr lang="en-US" dirty="0" smtClean="0"/>
              <a:t>Original Project</a:t>
            </a:r>
          </a:p>
          <a:p>
            <a:pPr lvl="1"/>
            <a:r>
              <a:rPr lang="en-US" dirty="0" smtClean="0"/>
              <a:t>Snow Machine</a:t>
            </a:r>
          </a:p>
          <a:p>
            <a:r>
              <a:rPr lang="en-US" dirty="0" smtClean="0"/>
              <a:t>SAE Clean Snowmobile Challenge</a:t>
            </a:r>
          </a:p>
          <a:p>
            <a:pPr lvl="1"/>
            <a:r>
              <a:rPr lang="en-US" dirty="0" smtClean="0"/>
              <a:t>Zero Emissions</a:t>
            </a:r>
          </a:p>
          <a:p>
            <a:pPr lvl="1"/>
            <a:r>
              <a:rPr lang="en-US" dirty="0" smtClean="0"/>
              <a:t>Fully Electric</a:t>
            </a:r>
          </a:p>
          <a:p>
            <a:pPr lvl="1"/>
            <a:r>
              <a:rPr lang="en-US" dirty="0" smtClean="0"/>
              <a:t>Greenland Icecaps</a:t>
            </a:r>
            <a:endParaRPr lang="en-US" dirty="0"/>
          </a:p>
          <a:p>
            <a:endParaRPr lang="en-US" dirty="0" smtClean="0"/>
          </a:p>
          <a:p>
            <a:endParaRPr lang="en-US" dirty="0" smtClean="0"/>
          </a:p>
        </p:txBody>
      </p:sp>
    </p:spTree>
    <p:extLst>
      <p:ext uri="{BB962C8B-B14F-4D97-AF65-F5344CB8AC3E}">
        <p14:creationId xmlns:p14="http://schemas.microsoft.com/office/powerpoint/2010/main" xmlns="" val="176384812"/>
      </p:ext>
    </p:extLst>
  </p:cSld>
  <p:clrMapOvr>
    <a:masterClrMapping/>
  </p:clrMapOvr>
</p:sld>
</file>

<file path=ppt/slides/slide20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/>
        <p:txBody>
          <a:bodyPr/>
          <a:lstStyle/>
          <a:p>
            <a:r>
              <a:rPr lang="en-US" dirty="0" smtClean="0"/>
              <a:t>Troubleshooting </a:t>
            </a:r>
            <a:endParaRPr lang="en-US" dirty="0"/>
          </a:p>
        </p:txBody>
      </p:sp>
      <p:sp>
        <p:nvSpPr>
          <p:cNvPr id="3" name="Content Placeholder 2"/>
          <p:cNvSpPr>
            <a:spLocks noGrp="1"/>
          </p:cNvSpPr>
          <p:nvPr>
            <p:ph idx="1"/>
          </p:nvPr>
        </p:nvSpPr>
        <p:spPr/>
        <p:txBody>
          <a:bodyPr>
            <a:normAutofit lnSpcReduction="10000"/>
          </a:bodyPr>
          <a:lstStyle/>
          <a:p>
            <a:r>
              <a:rPr lang="en-US" dirty="0" smtClean="0"/>
              <a:t>Didn’t work on first try</a:t>
            </a:r>
          </a:p>
          <a:p>
            <a:pPr lvl="1"/>
            <a:r>
              <a:rPr lang="en-US" dirty="0" smtClean="0"/>
              <a:t>Checked Outputs at each Component</a:t>
            </a:r>
          </a:p>
          <a:p>
            <a:pPr lvl="1"/>
            <a:r>
              <a:rPr lang="en-US" dirty="0" smtClean="0"/>
              <a:t>Common Ground</a:t>
            </a:r>
          </a:p>
          <a:p>
            <a:pPr lvl="1"/>
            <a:r>
              <a:rPr lang="en-US" dirty="0" smtClean="0"/>
              <a:t>Direction of Transistors</a:t>
            </a:r>
          </a:p>
          <a:p>
            <a:r>
              <a:rPr lang="en-US" dirty="0" smtClean="0"/>
              <a:t>Code</a:t>
            </a:r>
          </a:p>
          <a:p>
            <a:pPr lvl="1"/>
            <a:r>
              <a:rPr lang="en-US" dirty="0" smtClean="0"/>
              <a:t>Outputting the Correct Sequence</a:t>
            </a:r>
          </a:p>
          <a:p>
            <a:pPr lvl="1"/>
            <a:r>
              <a:rPr lang="en-US" dirty="0" smtClean="0"/>
              <a:t>Speed Control </a:t>
            </a:r>
          </a:p>
          <a:p>
            <a:pPr lvl="1"/>
            <a:r>
              <a:rPr lang="en-US" dirty="0" smtClean="0"/>
              <a:t>Incorporating Kill Switch and Reverse</a:t>
            </a:r>
          </a:p>
          <a:p>
            <a:r>
              <a:rPr lang="en-US" dirty="0" smtClean="0"/>
              <a:t>Power Supply</a:t>
            </a:r>
          </a:p>
          <a:p>
            <a:pPr lvl="1">
              <a:buNone/>
            </a:pPr>
            <a:r>
              <a:rPr lang="en-US" dirty="0" smtClean="0"/>
              <a:t>		</a:t>
            </a:r>
            <a:r>
              <a:rPr lang="en-US" dirty="0" smtClean="0"/>
              <a:t/>
            </a:r>
            <a:br>
              <a:rPr lang="en-US" dirty="0" smtClean="0"/>
            </a:br>
            <a:endParaRPr lang="en-US" dirty="0"/>
          </a:p>
        </p:txBody>
      </p:sp>
    </p:spTree>
  </p:cSld>
  <p:clrMapOvr>
    <a:masterClrMapping/>
  </p:clrMapOvr>
</p:sld>
</file>

<file path=ppt/slides/slide21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/>
        <p:txBody>
          <a:bodyPr/>
          <a:lstStyle/>
          <a:p>
            <a:r>
              <a:rPr lang="en-US" dirty="0" smtClean="0"/>
              <a:t>What We Learned</a:t>
            </a:r>
            <a:endParaRPr lang="en-US" dirty="0"/>
          </a:p>
        </p:txBody>
      </p:sp>
      <p:sp>
        <p:nvSpPr>
          <p:cNvPr id="3" name="Content Placeholder 2"/>
          <p:cNvSpPr>
            <a:spLocks noGrp="1"/>
          </p:cNvSpPr>
          <p:nvPr>
            <p:ph idx="1"/>
          </p:nvPr>
        </p:nvSpPr>
        <p:spPr/>
        <p:txBody>
          <a:bodyPr/>
          <a:lstStyle/>
          <a:p>
            <a:r>
              <a:rPr lang="en-US" dirty="0" smtClean="0"/>
              <a:t>Designing Motor Controller</a:t>
            </a:r>
          </a:p>
          <a:p>
            <a:pPr lvl="1"/>
            <a:r>
              <a:rPr lang="en-US" dirty="0" smtClean="0"/>
              <a:t>Output 3-phase signal from a single DC power source</a:t>
            </a:r>
          </a:p>
          <a:p>
            <a:pPr lvl="1"/>
            <a:r>
              <a:rPr lang="en-US" dirty="0" smtClean="0"/>
              <a:t>How the electrical system of an electric snowmobile works</a:t>
            </a:r>
          </a:p>
          <a:p>
            <a:pPr lvl="1"/>
            <a:r>
              <a:rPr lang="en-US" dirty="0" smtClean="0"/>
              <a:t>Troubleshoot Efficiently</a:t>
            </a:r>
          </a:p>
          <a:p>
            <a:r>
              <a:rPr lang="en-US" dirty="0" smtClean="0"/>
              <a:t>Working with companies can be difficult</a:t>
            </a:r>
          </a:p>
          <a:p>
            <a:r>
              <a:rPr lang="en-US" dirty="0" smtClean="0"/>
              <a:t>Use time efficiently through teamwork </a:t>
            </a:r>
          </a:p>
          <a:p>
            <a:pPr lvl="1">
              <a:buNone/>
            </a:pPr>
            <a:endParaRPr lang="en-US" dirty="0" smtClean="0"/>
          </a:p>
          <a:p>
            <a:pPr lvl="1">
              <a:buNone/>
            </a:pPr>
            <a:endParaRPr lang="en-US" dirty="0" smtClean="0"/>
          </a:p>
        </p:txBody>
      </p:sp>
    </p:spTree>
  </p:cSld>
  <p:clrMapOvr>
    <a:masterClrMapping/>
  </p:clrMapOvr>
</p:sld>
</file>

<file path=ppt/slides/slide22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/>
        <p:txBody>
          <a:bodyPr/>
          <a:lstStyle/>
          <a:p>
            <a:r>
              <a:rPr lang="en-US" dirty="0" smtClean="0"/>
              <a:t>Future Work</a:t>
            </a:r>
            <a:endParaRPr lang="en-US" dirty="0"/>
          </a:p>
        </p:txBody>
      </p:sp>
      <p:sp>
        <p:nvSpPr>
          <p:cNvPr id="3" name="Content Placeholder 2"/>
          <p:cNvSpPr>
            <a:spLocks noGrp="1"/>
          </p:cNvSpPr>
          <p:nvPr>
            <p:ph idx="1"/>
          </p:nvPr>
        </p:nvSpPr>
        <p:spPr/>
        <p:txBody>
          <a:bodyPr>
            <a:normAutofit fontScale="92500" lnSpcReduction="20000"/>
          </a:bodyPr>
          <a:lstStyle/>
          <a:p>
            <a:r>
              <a:rPr lang="en-US" dirty="0" smtClean="0"/>
              <a:t>Next Zero-Emissions Snowmobile group</a:t>
            </a:r>
          </a:p>
          <a:p>
            <a:pPr lvl="1"/>
            <a:r>
              <a:rPr lang="en-US" dirty="0" smtClean="0"/>
              <a:t>Provide Knowledge of the Electrical System </a:t>
            </a:r>
          </a:p>
          <a:p>
            <a:pPr lvl="1"/>
            <a:r>
              <a:rPr lang="en-US" dirty="0" smtClean="0"/>
              <a:t>Components Obtained</a:t>
            </a:r>
          </a:p>
          <a:p>
            <a:pPr lvl="2"/>
            <a:r>
              <a:rPr lang="en-US" dirty="0" smtClean="0"/>
              <a:t>Remy HVH250 Motor</a:t>
            </a:r>
          </a:p>
          <a:p>
            <a:pPr lvl="2"/>
            <a:r>
              <a:rPr lang="en-US" dirty="0" smtClean="0"/>
              <a:t>FI-9 Inverter</a:t>
            </a:r>
          </a:p>
          <a:p>
            <a:pPr lvl="1"/>
            <a:r>
              <a:rPr lang="en-US" dirty="0" smtClean="0"/>
              <a:t>Possible Sourcing</a:t>
            </a:r>
          </a:p>
          <a:p>
            <a:pPr lvl="2"/>
            <a:r>
              <a:rPr lang="en-US" dirty="0" smtClean="0"/>
              <a:t>Lithium Ion Battery Pack</a:t>
            </a:r>
          </a:p>
          <a:p>
            <a:pPr lvl="2"/>
            <a:r>
              <a:rPr lang="en-US" dirty="0" smtClean="0"/>
              <a:t>Battery Management System</a:t>
            </a:r>
          </a:p>
          <a:p>
            <a:r>
              <a:rPr lang="en-US" dirty="0" smtClean="0"/>
              <a:t>Smoother Output through Micro-Stepping </a:t>
            </a:r>
          </a:p>
          <a:p>
            <a:r>
              <a:rPr lang="en-US" dirty="0" smtClean="0"/>
              <a:t>MOSFETS Could be More Efficient</a:t>
            </a:r>
          </a:p>
          <a:p>
            <a:r>
              <a:rPr lang="en-US" dirty="0" smtClean="0"/>
              <a:t>Develop Controller to Handle More Power</a:t>
            </a:r>
          </a:p>
          <a:p>
            <a:r>
              <a:rPr lang="en-US" dirty="0" smtClean="0"/>
              <a:t>Use a Voltage Regulating circuit to operate the PIC from the same Power Source as the HV Power.</a:t>
            </a:r>
          </a:p>
        </p:txBody>
      </p:sp>
    </p:spTree>
  </p:cSld>
  <p:clrMapOvr>
    <a:masterClrMapping/>
  </p:clrMapOvr>
</p:sld>
</file>

<file path=ppt/slides/slide23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/>
        <p:txBody>
          <a:bodyPr/>
          <a:lstStyle/>
          <a:p>
            <a:r>
              <a:rPr lang="en-US" dirty="0" smtClean="0"/>
              <a:t> Budget</a:t>
            </a:r>
            <a:endParaRPr lang="en-US" dirty="0"/>
          </a:p>
        </p:txBody>
      </p:sp>
      <p:graphicFrame>
        <p:nvGraphicFramePr>
          <p:cNvPr id="4" name="Content Placeholder 3"/>
          <p:cNvGraphicFramePr>
            <a:graphicFrameLocks noGrp="1"/>
          </p:cNvGraphicFramePr>
          <p:nvPr>
            <p:ph idx="1"/>
          </p:nvPr>
        </p:nvGraphicFramePr>
        <p:xfrm>
          <a:off x="876300" y="1600200"/>
          <a:ext cx="7391400" cy="5029200"/>
        </p:xfrm>
        <a:graphic>
          <a:graphicData uri="http://schemas.openxmlformats.org/drawingml/2006/table">
            <a:tbl>
              <a:tblPr firstRow="1" bandRow="1">
                <a:tableStyleId>{5C22544A-7EE6-4342-B048-85BDC9FD1C3A}</a:tableStyleId>
              </a:tblPr>
              <a:tblGrid>
                <a:gridCol w="1847850"/>
                <a:gridCol w="1847850"/>
                <a:gridCol w="1847850"/>
                <a:gridCol w="1847850"/>
              </a:tblGrid>
              <a:tr h="314325">
                <a:tc>
                  <a:txBody>
                    <a:bodyPr/>
                    <a:lstStyle/>
                    <a:p>
                      <a:pPr algn="l" fontAlgn="b"/>
                      <a:endParaRPr lang="en-US" sz="1100" b="0" i="0" u="none" strike="noStrike" dirty="0">
                        <a:solidFill>
                          <a:srgbClr val="000000"/>
                        </a:solidFill>
                        <a:latin typeface="Calibri"/>
                      </a:endParaRPr>
                    </a:p>
                  </a:txBody>
                  <a:tcPr marL="9525" marR="9525" marT="9525" marB="0" anchor="b"/>
                </a:tc>
                <a:tc>
                  <a:txBody>
                    <a:bodyPr/>
                    <a:lstStyle/>
                    <a:p>
                      <a:pPr algn="l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Number Purchased</a:t>
                      </a:r>
                    </a:p>
                  </a:txBody>
                  <a:tcPr marL="9525" marR="9525" marT="9525" marB="0" anchor="b"/>
                </a:tc>
                <a:tc>
                  <a:txBody>
                    <a:bodyPr/>
                    <a:lstStyle/>
                    <a:p>
                      <a:pPr algn="l" fontAlgn="b"/>
                      <a:r>
                        <a:rPr lang="en-US" sz="1100" b="1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Retail Price($)</a:t>
                      </a:r>
                    </a:p>
                  </a:txBody>
                  <a:tcPr marL="9525" marR="9525" marT="9525" marB="0" anchor="b"/>
                </a:tc>
                <a:tc>
                  <a:txBody>
                    <a:bodyPr/>
                    <a:lstStyle/>
                    <a:p>
                      <a:pPr algn="l" fontAlgn="b"/>
                      <a:r>
                        <a:rPr lang="en-US" sz="1100" b="1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Aquired Price($)</a:t>
                      </a:r>
                    </a:p>
                  </a:txBody>
                  <a:tcPr marL="9525" marR="9525" marT="9525" marB="0" anchor="b"/>
                </a:tc>
              </a:tr>
              <a:tr h="314325">
                <a:tc>
                  <a:txBody>
                    <a:bodyPr/>
                    <a:lstStyle/>
                    <a:p>
                      <a:pPr algn="l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Remy HVH 250</a:t>
                      </a:r>
                    </a:p>
                  </a:txBody>
                  <a:tcPr marL="9525" marR="9525" marT="9525" marB="0" anchor="b"/>
                </a:tc>
                <a:tc>
                  <a:txBody>
                    <a:bodyPr/>
                    <a:lstStyle/>
                    <a:p>
                      <a:pPr algn="r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1</a:t>
                      </a:r>
                    </a:p>
                  </a:txBody>
                  <a:tcPr marL="9525" marR="9525" marT="9525" marB="0" anchor="b"/>
                </a:tc>
                <a:tc>
                  <a:txBody>
                    <a:bodyPr/>
                    <a:lstStyle/>
                    <a:p>
                      <a:pPr algn="r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n/a</a:t>
                      </a:r>
                    </a:p>
                  </a:txBody>
                  <a:tcPr marL="9525" marR="9525" marT="9525" marB="0" anchor="b"/>
                </a:tc>
                <a:tc>
                  <a:txBody>
                    <a:bodyPr/>
                    <a:lstStyle/>
                    <a:p>
                      <a:pPr algn="r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0</a:t>
                      </a:r>
                    </a:p>
                  </a:txBody>
                  <a:tcPr marL="9525" marR="9525" marT="9525" marB="0" anchor="b"/>
                </a:tc>
              </a:tr>
              <a:tr h="314325">
                <a:tc>
                  <a:txBody>
                    <a:bodyPr/>
                    <a:lstStyle/>
                    <a:p>
                      <a:pPr algn="l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Phoenix I-9 Inverter</a:t>
                      </a:r>
                    </a:p>
                  </a:txBody>
                  <a:tcPr marL="9525" marR="9525" marT="9525" marB="0" anchor="b"/>
                </a:tc>
                <a:tc>
                  <a:txBody>
                    <a:bodyPr/>
                    <a:lstStyle/>
                    <a:p>
                      <a:pPr algn="r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1</a:t>
                      </a:r>
                    </a:p>
                  </a:txBody>
                  <a:tcPr marL="9525" marR="9525" marT="9525" marB="0" anchor="b"/>
                </a:tc>
                <a:tc>
                  <a:txBody>
                    <a:bodyPr/>
                    <a:lstStyle/>
                    <a:p>
                      <a:pPr algn="r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n/a</a:t>
                      </a:r>
                    </a:p>
                  </a:txBody>
                  <a:tcPr marL="9525" marR="9525" marT="9525" marB="0" anchor="b"/>
                </a:tc>
                <a:tc>
                  <a:txBody>
                    <a:bodyPr/>
                    <a:lstStyle/>
                    <a:p>
                      <a:pPr algn="r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0</a:t>
                      </a:r>
                    </a:p>
                  </a:txBody>
                  <a:tcPr marL="9525" marR="9525" marT="9525" marB="0" anchor="b"/>
                </a:tc>
              </a:tr>
              <a:tr h="314325">
                <a:tc>
                  <a:txBody>
                    <a:bodyPr/>
                    <a:lstStyle/>
                    <a:p>
                      <a:pPr algn="l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Motor Casing</a:t>
                      </a:r>
                    </a:p>
                  </a:txBody>
                  <a:tcPr marL="9525" marR="9525" marT="9525" marB="0" anchor="b"/>
                </a:tc>
                <a:tc>
                  <a:txBody>
                    <a:bodyPr/>
                    <a:lstStyle/>
                    <a:p>
                      <a:pPr algn="r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1</a:t>
                      </a:r>
                    </a:p>
                  </a:txBody>
                  <a:tcPr marL="9525" marR="9525" marT="9525" marB="0" anchor="b"/>
                </a:tc>
                <a:tc>
                  <a:txBody>
                    <a:bodyPr/>
                    <a:lstStyle/>
                    <a:p>
                      <a:pPr algn="r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n/a</a:t>
                      </a:r>
                    </a:p>
                  </a:txBody>
                  <a:tcPr marL="9525" marR="9525" marT="9525" marB="0" anchor="b"/>
                </a:tc>
                <a:tc>
                  <a:txBody>
                    <a:bodyPr/>
                    <a:lstStyle/>
                    <a:p>
                      <a:pPr algn="r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0</a:t>
                      </a:r>
                    </a:p>
                  </a:txBody>
                  <a:tcPr marL="9525" marR="9525" marT="9525" marB="0" anchor="b"/>
                </a:tc>
              </a:tr>
              <a:tr h="314325">
                <a:tc>
                  <a:txBody>
                    <a:bodyPr/>
                    <a:lstStyle/>
                    <a:p>
                      <a:pPr algn="l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Polaris Switchback Chassis</a:t>
                      </a:r>
                    </a:p>
                  </a:txBody>
                  <a:tcPr marL="9525" marR="9525" marT="9525" marB="0" anchor="b"/>
                </a:tc>
                <a:tc>
                  <a:txBody>
                    <a:bodyPr/>
                    <a:lstStyle/>
                    <a:p>
                      <a:pPr algn="r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1</a:t>
                      </a:r>
                    </a:p>
                  </a:txBody>
                  <a:tcPr marL="9525" marR="9525" marT="9525" marB="0" anchor="b"/>
                </a:tc>
                <a:tc>
                  <a:txBody>
                    <a:bodyPr/>
                    <a:lstStyle/>
                    <a:p>
                      <a:pPr algn="r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n/a</a:t>
                      </a:r>
                    </a:p>
                  </a:txBody>
                  <a:tcPr marL="9525" marR="9525" marT="9525" marB="0" anchor="b"/>
                </a:tc>
                <a:tc>
                  <a:txBody>
                    <a:bodyPr/>
                    <a:lstStyle/>
                    <a:p>
                      <a:pPr algn="r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0</a:t>
                      </a:r>
                    </a:p>
                  </a:txBody>
                  <a:tcPr marL="9525" marR="9525" marT="9525" marB="0" anchor="b"/>
                </a:tc>
              </a:tr>
              <a:tr h="314325">
                <a:tc>
                  <a:txBody>
                    <a:bodyPr/>
                    <a:lstStyle/>
                    <a:p>
                      <a:pPr algn="l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Bosch 36V Battery Pack</a:t>
                      </a:r>
                    </a:p>
                  </a:txBody>
                  <a:tcPr marL="9525" marR="9525" marT="9525" marB="0" anchor="b"/>
                </a:tc>
                <a:tc>
                  <a:txBody>
                    <a:bodyPr/>
                    <a:lstStyle/>
                    <a:p>
                      <a:pPr algn="r" fontAlgn="b"/>
                      <a:r>
                        <a:rPr lang="en-US" sz="1100" b="0" i="0" u="none" strike="noStrike" dirty="0">
                          <a:solidFill>
                            <a:srgbClr val="000000"/>
                          </a:solidFill>
                          <a:latin typeface="Calibri"/>
                        </a:rPr>
                        <a:t>1</a:t>
                      </a:r>
                    </a:p>
                  </a:txBody>
                  <a:tcPr marL="9525" marR="9525" marT="9525" marB="0" anchor="b"/>
                </a:tc>
                <a:tc>
                  <a:txBody>
                    <a:bodyPr/>
                    <a:lstStyle/>
                    <a:p>
                      <a:pPr algn="r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195.94</a:t>
                      </a:r>
                    </a:p>
                  </a:txBody>
                  <a:tcPr marL="9525" marR="9525" marT="9525" marB="0" anchor="b"/>
                </a:tc>
                <a:tc>
                  <a:txBody>
                    <a:bodyPr/>
                    <a:lstStyle/>
                    <a:p>
                      <a:pPr algn="r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98.99</a:t>
                      </a:r>
                    </a:p>
                  </a:txBody>
                  <a:tcPr marL="9525" marR="9525" marT="9525" marB="0" anchor="b"/>
                </a:tc>
              </a:tr>
              <a:tr h="314325">
                <a:tc>
                  <a:txBody>
                    <a:bodyPr/>
                    <a:lstStyle/>
                    <a:p>
                      <a:pPr algn="l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Bosch BC830</a:t>
                      </a:r>
                    </a:p>
                  </a:txBody>
                  <a:tcPr marL="9525" marR="9525" marT="9525" marB="0" anchor="b"/>
                </a:tc>
                <a:tc>
                  <a:txBody>
                    <a:bodyPr/>
                    <a:lstStyle/>
                    <a:p>
                      <a:pPr algn="r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1</a:t>
                      </a:r>
                    </a:p>
                  </a:txBody>
                  <a:tcPr marL="9525" marR="9525" marT="9525" marB="0" anchor="b"/>
                </a:tc>
                <a:tc>
                  <a:txBody>
                    <a:bodyPr/>
                    <a:lstStyle/>
                    <a:p>
                      <a:pPr algn="r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99.99</a:t>
                      </a:r>
                    </a:p>
                  </a:txBody>
                  <a:tcPr marL="9525" marR="9525" marT="9525" marB="0" anchor="b"/>
                </a:tc>
                <a:tc>
                  <a:txBody>
                    <a:bodyPr/>
                    <a:lstStyle/>
                    <a:p>
                      <a:pPr algn="r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78.36 </a:t>
                      </a:r>
                    </a:p>
                  </a:txBody>
                  <a:tcPr marL="9525" marR="9525" marT="9525" marB="0" anchor="b"/>
                </a:tc>
              </a:tr>
              <a:tr h="314325">
                <a:tc>
                  <a:txBody>
                    <a:bodyPr/>
                    <a:lstStyle/>
                    <a:p>
                      <a:pPr algn="l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TIP36C PNP Transistors x 3</a:t>
                      </a:r>
                    </a:p>
                  </a:txBody>
                  <a:tcPr marL="9525" marR="9525" marT="9525" marB="0" anchor="b"/>
                </a:tc>
                <a:tc>
                  <a:txBody>
                    <a:bodyPr/>
                    <a:lstStyle/>
                    <a:p>
                      <a:pPr algn="r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3</a:t>
                      </a:r>
                    </a:p>
                  </a:txBody>
                  <a:tcPr marL="9525" marR="9525" marT="9525" marB="0" anchor="b"/>
                </a:tc>
                <a:tc>
                  <a:txBody>
                    <a:bodyPr/>
                    <a:lstStyle/>
                    <a:p>
                      <a:pPr algn="r" fontAlgn="b"/>
                      <a:r>
                        <a:rPr lang="en-US" sz="12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1.54</a:t>
                      </a:r>
                    </a:p>
                  </a:txBody>
                  <a:tcPr marL="9525" marR="9525" marT="9525" marB="0" anchor="b"/>
                </a:tc>
                <a:tc>
                  <a:txBody>
                    <a:bodyPr/>
                    <a:lstStyle/>
                    <a:p>
                      <a:pPr algn="r" fontAlgn="b"/>
                      <a:r>
                        <a:rPr lang="en-US" sz="12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1.54</a:t>
                      </a:r>
                    </a:p>
                  </a:txBody>
                  <a:tcPr marL="9525" marR="9525" marT="9525" marB="0" anchor="b"/>
                </a:tc>
              </a:tr>
              <a:tr h="314325">
                <a:tc>
                  <a:txBody>
                    <a:bodyPr/>
                    <a:lstStyle/>
                    <a:p>
                      <a:pPr algn="l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TIP35C NPN Transistors x 3</a:t>
                      </a:r>
                    </a:p>
                  </a:txBody>
                  <a:tcPr marL="9525" marR="9525" marT="9525" marB="0" anchor="b"/>
                </a:tc>
                <a:tc>
                  <a:txBody>
                    <a:bodyPr/>
                    <a:lstStyle/>
                    <a:p>
                      <a:pPr algn="r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3</a:t>
                      </a:r>
                    </a:p>
                  </a:txBody>
                  <a:tcPr marL="9525" marR="9525" marT="9525" marB="0" anchor="b"/>
                </a:tc>
                <a:tc>
                  <a:txBody>
                    <a:bodyPr/>
                    <a:lstStyle/>
                    <a:p>
                      <a:pPr algn="r" fontAlgn="b"/>
                      <a:r>
                        <a:rPr lang="en-US" sz="12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1.89</a:t>
                      </a:r>
                    </a:p>
                  </a:txBody>
                  <a:tcPr marL="9525" marR="9525" marT="9525" marB="0" anchor="b"/>
                </a:tc>
                <a:tc>
                  <a:txBody>
                    <a:bodyPr/>
                    <a:lstStyle/>
                    <a:p>
                      <a:pPr algn="r" fontAlgn="b"/>
                      <a:r>
                        <a:rPr lang="en-US" sz="12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1.89</a:t>
                      </a:r>
                    </a:p>
                  </a:txBody>
                  <a:tcPr marL="9525" marR="9525" marT="9525" marB="0" anchor="b"/>
                </a:tc>
              </a:tr>
              <a:tr h="314325">
                <a:tc>
                  <a:txBody>
                    <a:bodyPr/>
                    <a:lstStyle/>
                    <a:p>
                      <a:pPr algn="l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ZTX1053A NPN Transistors</a:t>
                      </a:r>
                    </a:p>
                  </a:txBody>
                  <a:tcPr marL="9525" marR="9525" marT="9525" marB="0" anchor="b"/>
                </a:tc>
                <a:tc>
                  <a:txBody>
                    <a:bodyPr/>
                    <a:lstStyle/>
                    <a:p>
                      <a:pPr algn="r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9</a:t>
                      </a:r>
                    </a:p>
                  </a:txBody>
                  <a:tcPr marL="9525" marR="9525" marT="9525" marB="0" anchor="b"/>
                </a:tc>
                <a:tc>
                  <a:txBody>
                    <a:bodyPr/>
                    <a:lstStyle/>
                    <a:p>
                      <a:pPr algn="r" fontAlgn="b"/>
                      <a:r>
                        <a:rPr lang="en-US" sz="12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0.98</a:t>
                      </a:r>
                    </a:p>
                  </a:txBody>
                  <a:tcPr marL="9525" marR="9525" marT="9525" marB="0" anchor="b"/>
                </a:tc>
                <a:tc>
                  <a:txBody>
                    <a:bodyPr/>
                    <a:lstStyle/>
                    <a:p>
                      <a:pPr algn="r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0</a:t>
                      </a:r>
                    </a:p>
                  </a:txBody>
                  <a:tcPr marL="9525" marR="9525" marT="9525" marB="0" anchor="b"/>
                </a:tc>
              </a:tr>
              <a:tr h="314325">
                <a:tc>
                  <a:txBody>
                    <a:bodyPr/>
                    <a:lstStyle/>
                    <a:p>
                      <a:pPr algn="l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ZTX1151A PNP Transistors</a:t>
                      </a:r>
                    </a:p>
                  </a:txBody>
                  <a:tcPr marL="9525" marR="9525" marT="9525" marB="0" anchor="b"/>
                </a:tc>
                <a:tc>
                  <a:txBody>
                    <a:bodyPr/>
                    <a:lstStyle/>
                    <a:p>
                      <a:pPr algn="r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6</a:t>
                      </a:r>
                    </a:p>
                  </a:txBody>
                  <a:tcPr marL="9525" marR="9525" marT="9525" marB="0" anchor="b"/>
                </a:tc>
                <a:tc>
                  <a:txBody>
                    <a:bodyPr/>
                    <a:lstStyle/>
                    <a:p>
                      <a:pPr algn="r" fontAlgn="b"/>
                      <a:r>
                        <a:rPr lang="en-US" sz="12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0.34365</a:t>
                      </a:r>
                    </a:p>
                  </a:txBody>
                  <a:tcPr marL="9525" marR="9525" marT="9525" marB="0" anchor="b"/>
                </a:tc>
                <a:tc>
                  <a:txBody>
                    <a:bodyPr/>
                    <a:lstStyle/>
                    <a:p>
                      <a:pPr algn="r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0</a:t>
                      </a:r>
                    </a:p>
                  </a:txBody>
                  <a:tcPr marL="9525" marR="9525" marT="9525" marB="0" anchor="b"/>
                </a:tc>
              </a:tr>
              <a:tr h="314325">
                <a:tc>
                  <a:txBody>
                    <a:bodyPr/>
                    <a:lstStyle/>
                    <a:p>
                      <a:pPr algn="l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Arial"/>
                        </a:rPr>
                        <a:t>PIC18F4620</a:t>
                      </a:r>
                    </a:p>
                  </a:txBody>
                  <a:tcPr marL="9525" marR="9525" marT="9525" marB="0" anchor="b"/>
                </a:tc>
                <a:tc>
                  <a:txBody>
                    <a:bodyPr/>
                    <a:lstStyle/>
                    <a:p>
                      <a:pPr algn="r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Arial"/>
                        </a:rPr>
                        <a:t>1</a:t>
                      </a:r>
                    </a:p>
                  </a:txBody>
                  <a:tcPr marL="9525" marR="9525" marT="9525" marB="0" anchor="b"/>
                </a:tc>
                <a:tc>
                  <a:txBody>
                    <a:bodyPr/>
                    <a:lstStyle/>
                    <a:p>
                      <a:pPr algn="r" fontAlgn="b"/>
                      <a:r>
                        <a:rPr lang="en-US" sz="12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7.94</a:t>
                      </a:r>
                    </a:p>
                  </a:txBody>
                  <a:tcPr marL="9525" marR="9525" marT="9525" marB="0" anchor="b"/>
                </a:tc>
                <a:tc>
                  <a:txBody>
                    <a:bodyPr/>
                    <a:lstStyle/>
                    <a:p>
                      <a:pPr algn="r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0</a:t>
                      </a:r>
                    </a:p>
                  </a:txBody>
                  <a:tcPr marL="9525" marR="9525" marT="9525" marB="0" anchor="b"/>
                </a:tc>
              </a:tr>
              <a:tr h="314325">
                <a:tc>
                  <a:txBody>
                    <a:bodyPr/>
                    <a:lstStyle/>
                    <a:p>
                      <a:pPr algn="l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Arial"/>
                        </a:rPr>
                        <a:t>200ECSR Crystal</a:t>
                      </a:r>
                    </a:p>
                  </a:txBody>
                  <a:tcPr marL="9525" marR="9525" marT="9525" marB="0" anchor="b"/>
                </a:tc>
                <a:tc>
                  <a:txBody>
                    <a:bodyPr/>
                    <a:lstStyle/>
                    <a:p>
                      <a:pPr algn="r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Arial"/>
                        </a:rPr>
                        <a:t>1</a:t>
                      </a:r>
                    </a:p>
                  </a:txBody>
                  <a:tcPr marL="9525" marR="9525" marT="9525" marB="0" anchor="b"/>
                </a:tc>
                <a:tc>
                  <a:txBody>
                    <a:bodyPr/>
                    <a:lstStyle/>
                    <a:p>
                      <a:pPr algn="r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0.7</a:t>
                      </a:r>
                    </a:p>
                  </a:txBody>
                  <a:tcPr marL="9525" marR="9525" marT="9525" marB="0" anchor="b"/>
                </a:tc>
                <a:tc>
                  <a:txBody>
                    <a:bodyPr/>
                    <a:lstStyle/>
                    <a:p>
                      <a:pPr algn="r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0</a:t>
                      </a:r>
                    </a:p>
                  </a:txBody>
                  <a:tcPr marL="9525" marR="9525" marT="9525" marB="0" anchor="b"/>
                </a:tc>
              </a:tr>
              <a:tr h="314325">
                <a:tc>
                  <a:txBody>
                    <a:bodyPr/>
                    <a:lstStyle/>
                    <a:p>
                      <a:pPr algn="l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Arial"/>
                        </a:rPr>
                        <a:t>LM7805C Voltage Regulator</a:t>
                      </a:r>
                    </a:p>
                  </a:txBody>
                  <a:tcPr marL="9525" marR="9525" marT="9525" marB="0" anchor="b"/>
                </a:tc>
                <a:tc>
                  <a:txBody>
                    <a:bodyPr/>
                    <a:lstStyle/>
                    <a:p>
                      <a:pPr algn="r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Arial"/>
                        </a:rPr>
                        <a:t>1</a:t>
                      </a:r>
                    </a:p>
                  </a:txBody>
                  <a:tcPr marL="9525" marR="9525" marT="9525" marB="0" anchor="b"/>
                </a:tc>
                <a:tc>
                  <a:txBody>
                    <a:bodyPr/>
                    <a:lstStyle/>
                    <a:p>
                      <a:pPr algn="r" fontAlgn="b"/>
                      <a:r>
                        <a:rPr lang="en-US" sz="12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0.65</a:t>
                      </a:r>
                    </a:p>
                  </a:txBody>
                  <a:tcPr marL="9525" marR="9525" marT="9525" marB="0" anchor="b"/>
                </a:tc>
                <a:tc>
                  <a:txBody>
                    <a:bodyPr/>
                    <a:lstStyle/>
                    <a:p>
                      <a:pPr algn="r" fontAlgn="b"/>
                      <a:r>
                        <a:rPr lang="en-US" sz="1100" b="0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0</a:t>
                      </a:r>
                    </a:p>
                  </a:txBody>
                  <a:tcPr marL="9525" marR="9525" marT="9525" marB="0" anchor="b"/>
                </a:tc>
              </a:tr>
              <a:tr h="314325">
                <a:tc>
                  <a:txBody>
                    <a:bodyPr/>
                    <a:lstStyle/>
                    <a:p>
                      <a:pPr algn="l" fontAlgn="b"/>
                      <a:r>
                        <a:rPr lang="en-US" sz="1100" b="1" i="0" u="none" strike="noStrike">
                          <a:solidFill>
                            <a:srgbClr val="000000"/>
                          </a:solidFill>
                          <a:latin typeface="Arial"/>
                        </a:rPr>
                        <a:t>Total Cost:</a:t>
                      </a:r>
                    </a:p>
                  </a:txBody>
                  <a:tcPr marL="9525" marR="9525" marT="9525" marB="0" anchor="b"/>
                </a:tc>
                <a:tc>
                  <a:txBody>
                    <a:bodyPr/>
                    <a:lstStyle/>
                    <a:p>
                      <a:pPr algn="l" fontAlgn="b"/>
                      <a:endParaRPr lang="en-US" sz="1100" b="1" i="0" u="none" strike="noStrike">
                        <a:solidFill>
                          <a:srgbClr val="000000"/>
                        </a:solidFill>
                        <a:latin typeface="Arial"/>
                      </a:endParaRPr>
                    </a:p>
                  </a:txBody>
                  <a:tcPr marL="9525" marR="9525" marT="9525" marB="0" anchor="b"/>
                </a:tc>
                <a:tc>
                  <a:txBody>
                    <a:bodyPr/>
                    <a:lstStyle/>
                    <a:p>
                      <a:pPr algn="r" fontAlgn="b"/>
                      <a:r>
                        <a:rPr lang="en-US" sz="1100" b="1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326.3919</a:t>
                      </a:r>
                    </a:p>
                  </a:txBody>
                  <a:tcPr marL="9525" marR="9525" marT="9525" marB="0" anchor="b"/>
                </a:tc>
                <a:tc>
                  <a:txBody>
                    <a:bodyPr/>
                    <a:lstStyle/>
                    <a:p>
                      <a:pPr algn="r" fontAlgn="b"/>
                      <a:r>
                        <a:rPr lang="en-US" sz="1100" b="1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187.64</a:t>
                      </a:r>
                    </a:p>
                  </a:txBody>
                  <a:tcPr marL="9525" marR="9525" marT="9525" marB="0" anchor="b"/>
                </a:tc>
              </a:tr>
              <a:tr h="314325">
                <a:tc>
                  <a:txBody>
                    <a:bodyPr/>
                    <a:lstStyle/>
                    <a:p>
                      <a:pPr algn="l" fontAlgn="b"/>
                      <a:r>
                        <a:rPr lang="en-US" sz="1100" b="1" i="0" u="none" strike="noStrike">
                          <a:solidFill>
                            <a:srgbClr val="000000"/>
                          </a:solidFill>
                          <a:latin typeface="Calibri"/>
                        </a:rPr>
                        <a:t>Total ECE Budget Used</a:t>
                      </a:r>
                    </a:p>
                  </a:txBody>
                  <a:tcPr marL="9525" marR="9525" marT="9525" marB="0" anchor="b"/>
                </a:tc>
                <a:tc>
                  <a:txBody>
                    <a:bodyPr/>
                    <a:lstStyle/>
                    <a:p>
                      <a:pPr algn="l" fontAlgn="b"/>
                      <a:endParaRPr lang="en-US" sz="1100" b="0" i="0" u="none" strike="noStrike">
                        <a:solidFill>
                          <a:srgbClr val="000000"/>
                        </a:solidFill>
                        <a:latin typeface="Calibri"/>
                      </a:endParaRPr>
                    </a:p>
                  </a:txBody>
                  <a:tcPr marL="9525" marR="9525" marT="9525" marB="0" anchor="b"/>
                </a:tc>
                <a:tc>
                  <a:txBody>
                    <a:bodyPr/>
                    <a:lstStyle/>
                    <a:p>
                      <a:pPr algn="l" fontAlgn="b"/>
                      <a:endParaRPr lang="en-US" sz="1100" b="0" i="0" u="none" strike="noStrike">
                        <a:solidFill>
                          <a:srgbClr val="000000"/>
                        </a:solidFill>
                        <a:latin typeface="Calibri"/>
                      </a:endParaRPr>
                    </a:p>
                  </a:txBody>
                  <a:tcPr marL="9525" marR="9525" marT="9525" marB="0" anchor="b"/>
                </a:tc>
                <a:tc>
                  <a:txBody>
                    <a:bodyPr/>
                    <a:lstStyle/>
                    <a:p>
                      <a:pPr algn="r" fontAlgn="b"/>
                      <a:r>
                        <a:rPr lang="en-US" sz="1100" b="1" i="0" u="none" strike="noStrike" dirty="0">
                          <a:solidFill>
                            <a:srgbClr val="000000"/>
                          </a:solidFill>
                          <a:latin typeface="Calibri"/>
                        </a:rPr>
                        <a:t>88.65</a:t>
                      </a:r>
                    </a:p>
                  </a:txBody>
                  <a:tcPr marL="9525" marR="9525" marT="9525" marB="0" anchor="b"/>
                </a:tc>
              </a:tr>
            </a:tbl>
          </a:graphicData>
        </a:graphic>
      </p:graphicFrame>
    </p:spTree>
  </p:cSld>
  <p:clrMapOvr>
    <a:masterClrMapping/>
  </p:clrMapOvr>
</p:sld>
</file>

<file path=ppt/slides/slide24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/>
        <p:txBody>
          <a:bodyPr/>
          <a:lstStyle/>
          <a:p>
            <a:r>
              <a:rPr lang="en-US" dirty="0" smtClean="0"/>
              <a:t>Summary</a:t>
            </a:r>
            <a:endParaRPr lang="en-US" dirty="0"/>
          </a:p>
        </p:txBody>
      </p:sp>
      <p:sp>
        <p:nvSpPr>
          <p:cNvPr id="3" name="Content Placeholder 2"/>
          <p:cNvSpPr>
            <a:spLocks noGrp="1"/>
          </p:cNvSpPr>
          <p:nvPr>
            <p:ph idx="1"/>
          </p:nvPr>
        </p:nvSpPr>
        <p:spPr/>
        <p:txBody>
          <a:bodyPr>
            <a:normAutofit fontScale="85000" lnSpcReduction="20000"/>
          </a:bodyPr>
          <a:lstStyle/>
          <a:p>
            <a:r>
              <a:rPr lang="en-US" dirty="0" smtClean="0"/>
              <a:t>We were able to gain the basic knowledge and components needed to construct an electric snowmobile.</a:t>
            </a:r>
            <a:endParaRPr lang="en-US" dirty="0"/>
          </a:p>
          <a:p>
            <a:r>
              <a:rPr lang="en-US" dirty="0" smtClean="0"/>
              <a:t>Delays while working with </a:t>
            </a:r>
            <a:r>
              <a:rPr lang="en-US" dirty="0" smtClean="0"/>
              <a:t>companies and </a:t>
            </a:r>
            <a:r>
              <a:rPr lang="en-US" dirty="0" smtClean="0"/>
              <a:t>inadequate equipment caused for a change of project focus</a:t>
            </a:r>
            <a:r>
              <a:rPr lang="en-US" dirty="0" smtClean="0"/>
              <a:t>.</a:t>
            </a:r>
            <a:endParaRPr lang="en-US" dirty="0" smtClean="0"/>
          </a:p>
          <a:p>
            <a:r>
              <a:rPr lang="en-US" dirty="0" smtClean="0"/>
              <a:t>With minimal time we were able to build an operational 3-phase motor controller.</a:t>
            </a:r>
            <a:endParaRPr lang="en-US" dirty="0" smtClean="0"/>
          </a:p>
          <a:p>
            <a:r>
              <a:rPr lang="en-US" dirty="0" smtClean="0"/>
              <a:t>Our controller is equipped with a throttle, reverse, and a power kill Switch.</a:t>
            </a:r>
            <a:endParaRPr lang="en-US" dirty="0" smtClean="0"/>
          </a:p>
          <a:p>
            <a:r>
              <a:rPr lang="en-US" dirty="0" smtClean="0"/>
              <a:t>This project helped us learn to work efficiently as a team to reach a common goal. We also gained knowledge of useful troubleshooting techniques.</a:t>
            </a:r>
            <a:endParaRPr lang="en-US" dirty="0" smtClean="0"/>
          </a:p>
          <a:p>
            <a:r>
              <a:rPr lang="en-US" dirty="0" smtClean="0"/>
              <a:t>Thank you for your time.</a:t>
            </a:r>
          </a:p>
        </p:txBody>
      </p:sp>
    </p:spTree>
    <p:extLst>
      <p:ext uri="{BB962C8B-B14F-4D97-AF65-F5344CB8AC3E}">
        <p14:creationId xmlns:p14="http://schemas.microsoft.com/office/powerpoint/2010/main" xmlns="" val="125992956"/>
      </p:ext>
    </p:extLst>
  </p:cSld>
  <p:clrMapOvr>
    <a:masterClrMapping/>
  </p:clrMapOvr>
  <p:timing>
    <p:tnLst>
      <p:par>
        <p:cTn id="1" dur="indefinite" restart="never" nodeType="tmRoot"/>
      </p:par>
    </p:tnLst>
  </p:timing>
</p:sld>
</file>

<file path=ppt/slides/slide3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/>
        <p:txBody>
          <a:bodyPr>
            <a:normAutofit fontScale="90000"/>
          </a:bodyPr>
          <a:lstStyle/>
          <a:p>
            <a:r>
              <a:rPr lang="en-US" dirty="0" smtClean="0"/>
              <a:t>SAE ZE Competition Requirements</a:t>
            </a:r>
            <a:endParaRPr lang="en-US" dirty="0"/>
          </a:p>
        </p:txBody>
      </p:sp>
      <p:sp>
        <p:nvSpPr>
          <p:cNvPr id="3" name="Content Placeholder 2"/>
          <p:cNvSpPr>
            <a:spLocks noGrp="1"/>
          </p:cNvSpPr>
          <p:nvPr>
            <p:ph idx="1"/>
          </p:nvPr>
        </p:nvSpPr>
        <p:spPr/>
        <p:txBody>
          <a:bodyPr/>
          <a:lstStyle/>
          <a:p>
            <a:r>
              <a:rPr lang="en-US" dirty="0" smtClean="0"/>
              <a:t>Develop a fully electric snowmobile while abiding by the strict specifications of SAE.</a:t>
            </a:r>
          </a:p>
          <a:p>
            <a:r>
              <a:rPr lang="en-US" dirty="0" smtClean="0"/>
              <a:t>To be judged on the 13 categories specified by SAE.   e.g. cold start, design paper, endurance..</a:t>
            </a:r>
          </a:p>
          <a:p>
            <a:r>
              <a:rPr lang="en-US" dirty="0" smtClean="0"/>
              <a:t>Maintain rigorous safety precautions in accordance with SAE and industry standards.</a:t>
            </a:r>
          </a:p>
          <a:p>
            <a:endParaRPr lang="en-US" dirty="0"/>
          </a:p>
        </p:txBody>
      </p:sp>
    </p:spTree>
    <p:extLst>
      <p:ext uri="{BB962C8B-B14F-4D97-AF65-F5344CB8AC3E}">
        <p14:creationId xmlns:p14="http://schemas.microsoft.com/office/powerpoint/2010/main" xmlns="" val="2505967503"/>
      </p:ext>
    </p:extLst>
  </p:cSld>
  <p:clrMapOvr>
    <a:masterClrMapping/>
  </p:clrMapOvr>
</p:sld>
</file>

<file path=ppt/slides/slide4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/>
        <p:txBody>
          <a:bodyPr/>
          <a:lstStyle/>
          <a:p>
            <a:r>
              <a:rPr lang="en-US" dirty="0" smtClean="0"/>
              <a:t>Technical Content</a:t>
            </a:r>
            <a:endParaRPr lang="en-US" dirty="0"/>
          </a:p>
        </p:txBody>
      </p:sp>
      <p:sp>
        <p:nvSpPr>
          <p:cNvPr id="3" name="Content Placeholder 2"/>
          <p:cNvSpPr>
            <a:spLocks noGrp="1"/>
          </p:cNvSpPr>
          <p:nvPr>
            <p:ph idx="1"/>
          </p:nvPr>
        </p:nvSpPr>
        <p:spPr/>
        <p:txBody>
          <a:bodyPr/>
          <a:lstStyle/>
          <a:p>
            <a:r>
              <a:rPr lang="en-US" dirty="0" smtClean="0"/>
              <a:t>Block diagram</a:t>
            </a:r>
          </a:p>
          <a:p>
            <a:r>
              <a:rPr lang="en-US" dirty="0" smtClean="0"/>
              <a:t>Inverter</a:t>
            </a:r>
          </a:p>
          <a:p>
            <a:r>
              <a:rPr lang="en-US" dirty="0" smtClean="0"/>
              <a:t>Motor</a:t>
            </a:r>
          </a:p>
          <a:p>
            <a:r>
              <a:rPr lang="en-US" dirty="0" smtClean="0"/>
              <a:t>Battery Pack</a:t>
            </a:r>
            <a:endParaRPr lang="en-US" dirty="0"/>
          </a:p>
        </p:txBody>
      </p:sp>
    </p:spTree>
  </p:cSld>
  <p:clrMapOvr>
    <a:masterClrMapping/>
  </p:clrMapOvr>
</p:sld>
</file>

<file path=ppt/slides/slide5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/>
        <p:txBody>
          <a:bodyPr>
            <a:normAutofit fontScale="90000"/>
          </a:bodyPr>
          <a:lstStyle/>
          <a:p>
            <a:r>
              <a:rPr lang="en-US" dirty="0" smtClean="0"/>
              <a:t>Electrical System Block Diagram</a:t>
            </a:r>
            <a:endParaRPr lang="en-US" dirty="0"/>
          </a:p>
        </p:txBody>
      </p:sp>
      <p:pic>
        <p:nvPicPr>
          <p:cNvPr id="3074" name="Picture 2"/>
          <p:cNvPicPr>
            <a:picLocks noGrp="1" noChangeAspect="1" noChangeArrowheads="1"/>
          </p:cNvPicPr>
          <p:nvPr>
            <p:ph idx="1"/>
          </p:nvPr>
        </p:nvPicPr>
        <p:blipFill>
          <a:blip r:embed="rId2" cstate="print"/>
          <a:stretch>
            <a:fillRect/>
          </a:stretch>
        </p:blipFill>
        <p:spPr bwMode="auto">
          <a:xfrm>
            <a:off x="1324979" y="1600200"/>
            <a:ext cx="6494042" cy="4708525"/>
          </a:xfrm>
          <a:prstGeom prst="rect">
            <a:avLst/>
          </a:prstGeom>
          <a:noFill/>
          <a:ln w="9525">
            <a:noFill/>
            <a:miter lim="800000"/>
            <a:headEnd/>
            <a:tailEnd/>
          </a:ln>
        </p:spPr>
      </p:pic>
    </p:spTree>
  </p:cSld>
  <p:clrMapOvr>
    <a:masterClrMapping/>
  </p:clrMapOvr>
</p:sld>
</file>

<file path=ppt/slides/slide6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/>
        <p:txBody>
          <a:bodyPr/>
          <a:lstStyle/>
          <a:p>
            <a:r>
              <a:rPr lang="en-US" b="1" dirty="0" smtClean="0"/>
              <a:t>Inverter</a:t>
            </a:r>
            <a:endParaRPr lang="en-US" b="1" dirty="0"/>
          </a:p>
        </p:txBody>
      </p:sp>
      <p:sp>
        <p:nvSpPr>
          <p:cNvPr id="3" name="Content Placeholder 2"/>
          <p:cNvSpPr>
            <a:spLocks noGrp="1"/>
          </p:cNvSpPr>
          <p:nvPr>
            <p:ph idx="1"/>
          </p:nvPr>
        </p:nvSpPr>
        <p:spPr/>
        <p:txBody>
          <a:bodyPr>
            <a:normAutofit/>
          </a:bodyPr>
          <a:lstStyle/>
          <a:p>
            <a:r>
              <a:rPr lang="en-US" dirty="0" smtClean="0"/>
              <a:t>Phoenix </a:t>
            </a:r>
            <a:r>
              <a:rPr lang="en-US" dirty="0" smtClean="0"/>
              <a:t>International</a:t>
            </a:r>
            <a:endParaRPr lang="en-US" dirty="0" smtClean="0"/>
          </a:p>
          <a:p>
            <a:r>
              <a:rPr lang="en-US" dirty="0" smtClean="0"/>
              <a:t>F1-9</a:t>
            </a:r>
          </a:p>
          <a:p>
            <a:pPr lvl="1"/>
            <a:r>
              <a:rPr lang="en-US" dirty="0" smtClean="0"/>
              <a:t>6 IGBT’s</a:t>
            </a:r>
          </a:p>
          <a:p>
            <a:pPr lvl="1"/>
            <a:r>
              <a:rPr lang="en-US" dirty="0" smtClean="0"/>
              <a:t>CAN </a:t>
            </a:r>
            <a:r>
              <a:rPr lang="en-US" dirty="0" smtClean="0"/>
              <a:t>Bus Input</a:t>
            </a:r>
          </a:p>
          <a:p>
            <a:pPr lvl="2">
              <a:buNone/>
            </a:pPr>
            <a:endParaRPr lang="en-US" dirty="0" smtClean="0"/>
          </a:p>
          <a:p>
            <a:pPr lvl="2">
              <a:buNone/>
            </a:pPr>
            <a:endParaRPr lang="en-US" dirty="0" smtClean="0"/>
          </a:p>
        </p:txBody>
      </p:sp>
      <p:pic>
        <p:nvPicPr>
          <p:cNvPr id="4" name="Picture 2"/>
          <p:cNvPicPr>
            <a:picLocks noChangeAspect="1" noChangeArrowheads="1"/>
          </p:cNvPicPr>
          <p:nvPr/>
        </p:nvPicPr>
        <p:blipFill>
          <a:blip r:embed="rId2" cstate="print"/>
          <a:stretch>
            <a:fillRect/>
          </a:stretch>
        </p:blipFill>
        <p:spPr bwMode="auto">
          <a:xfrm>
            <a:off x="3733800" y="2971800"/>
            <a:ext cx="4876800" cy="3581399"/>
          </a:xfrm>
          <a:prstGeom prst="rect">
            <a:avLst/>
          </a:prstGeom>
          <a:noFill/>
          <a:ln w="9525">
            <a:noFill/>
            <a:miter lim="800000"/>
            <a:headEnd/>
            <a:tailEnd/>
          </a:ln>
        </p:spPr>
      </p:pic>
    </p:spTree>
    <p:extLst>
      <p:ext uri="{BB962C8B-B14F-4D97-AF65-F5344CB8AC3E}">
        <p14:creationId xmlns:p14="http://schemas.microsoft.com/office/powerpoint/2010/main" xmlns="" val="2120042013"/>
      </p:ext>
    </p:extLst>
  </p:cSld>
  <p:clrMapOvr>
    <a:masterClrMapping/>
  </p:clrMapOvr>
</p:sld>
</file>

<file path=ppt/slides/slide7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/>
        <p:txBody>
          <a:bodyPr>
            <a:normAutofit fontScale="90000"/>
          </a:bodyPr>
          <a:lstStyle/>
          <a:p>
            <a:r>
              <a:rPr lang="en-US" dirty="0" smtClean="0"/>
              <a:t>Remy HVH250 Series Brushless Motor</a:t>
            </a:r>
            <a:endParaRPr lang="en-US" dirty="0"/>
          </a:p>
        </p:txBody>
      </p:sp>
      <p:pic>
        <p:nvPicPr>
          <p:cNvPr id="1026" name="Picture 2"/>
          <p:cNvPicPr>
            <a:picLocks noGrp="1" noChangeAspect="1" noChangeArrowheads="1"/>
          </p:cNvPicPr>
          <p:nvPr>
            <p:ph idx="1"/>
          </p:nvPr>
        </p:nvPicPr>
        <p:blipFill>
          <a:blip r:embed="rId2" cstate="print"/>
          <a:stretch>
            <a:fillRect/>
          </a:stretch>
        </p:blipFill>
        <p:spPr bwMode="auto">
          <a:xfrm>
            <a:off x="762000" y="1752600"/>
            <a:ext cx="3476625" cy="4276725"/>
          </a:xfrm>
          <a:prstGeom prst="rect">
            <a:avLst/>
          </a:prstGeom>
          <a:noFill/>
          <a:ln w="9525">
            <a:noFill/>
            <a:miter lim="800000"/>
            <a:headEnd/>
            <a:tailEnd/>
          </a:ln>
        </p:spPr>
      </p:pic>
      <p:sp>
        <p:nvSpPr>
          <p:cNvPr id="7" name="TextBox 6"/>
          <p:cNvSpPr txBox="1"/>
          <p:nvPr/>
        </p:nvSpPr>
        <p:spPr>
          <a:xfrm>
            <a:off x="3886200" y="1905000"/>
            <a:ext cx="4495800" cy="1754326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pPr marL="514350" indent="-514350">
              <a:buFont typeface="Arial" pitchFamily="34" charset="0"/>
              <a:buChar char="•"/>
            </a:pPr>
            <a:r>
              <a:rPr lang="en-US" dirty="0" smtClean="0"/>
              <a:t>- </a:t>
            </a:r>
            <a:r>
              <a:rPr lang="en-US" dirty="0" smtClean="0"/>
              <a:t>AC Induction motor with internal </a:t>
            </a:r>
            <a:r>
              <a:rPr lang="en-US" dirty="0" smtClean="0"/>
              <a:t>   permanent </a:t>
            </a:r>
            <a:r>
              <a:rPr lang="en-US" dirty="0" smtClean="0"/>
              <a:t>magnet.</a:t>
            </a:r>
          </a:p>
          <a:p>
            <a:pPr marL="514350" indent="-514350">
              <a:buFont typeface="Arial" pitchFamily="34" charset="0"/>
              <a:buChar char="•"/>
            </a:pPr>
            <a:r>
              <a:rPr lang="en-US" dirty="0" smtClean="0"/>
              <a:t>-76 </a:t>
            </a:r>
            <a:r>
              <a:rPr lang="en-US" dirty="0" smtClean="0"/>
              <a:t>kW peak power</a:t>
            </a:r>
          </a:p>
          <a:p>
            <a:pPr marL="514350" indent="-514350">
              <a:buFont typeface="Arial" pitchFamily="34" charset="0"/>
              <a:buChar char="•"/>
            </a:pPr>
            <a:r>
              <a:rPr lang="en-US" dirty="0" smtClean="0"/>
              <a:t>-320 </a:t>
            </a:r>
            <a:r>
              <a:rPr lang="en-US" dirty="0" smtClean="0"/>
              <a:t>N-m of Torque</a:t>
            </a:r>
          </a:p>
          <a:p>
            <a:pPr marL="514350" indent="-514350">
              <a:buFont typeface="Arial" pitchFamily="34" charset="0"/>
              <a:buChar char="•"/>
            </a:pPr>
            <a:r>
              <a:rPr lang="en-US" dirty="0" smtClean="0"/>
              <a:t>-Oil </a:t>
            </a:r>
            <a:r>
              <a:rPr lang="en-US" dirty="0" smtClean="0"/>
              <a:t>Cooled</a:t>
            </a:r>
          </a:p>
          <a:p>
            <a:pPr marL="514350" indent="-514350">
              <a:buFont typeface="Arial" pitchFamily="34" charset="0"/>
              <a:buChar char="•"/>
            </a:pPr>
            <a:endParaRPr lang="en-US" dirty="0" smtClean="0"/>
          </a:p>
        </p:txBody>
      </p:sp>
    </p:spTree>
    <p:extLst>
      <p:ext uri="{BB962C8B-B14F-4D97-AF65-F5344CB8AC3E}">
        <p14:creationId xmlns:p14="http://schemas.microsoft.com/office/powerpoint/2010/main" xmlns="" val="185203807"/>
      </p:ext>
    </p:extLst>
  </p:cSld>
  <p:clrMapOvr>
    <a:masterClrMapping/>
  </p:clrMapOvr>
</p:sld>
</file>

<file path=ppt/slides/slide8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/>
        <p:txBody>
          <a:bodyPr>
            <a:normAutofit fontScale="90000"/>
          </a:bodyPr>
          <a:lstStyle/>
          <a:p>
            <a:r>
              <a:rPr lang="en-US" dirty="0" smtClean="0"/>
              <a:t>Battery Pack (Anglo-Asian Tech)</a:t>
            </a:r>
            <a:endParaRPr lang="en-US" dirty="0"/>
          </a:p>
        </p:txBody>
      </p:sp>
      <p:pic>
        <p:nvPicPr>
          <p:cNvPr id="4098" name="Picture 2" descr="CIMG1571"/>
          <p:cNvPicPr>
            <a:picLocks noChangeAspect="1" noChangeArrowheads="1"/>
          </p:cNvPicPr>
          <p:nvPr/>
        </p:nvPicPr>
        <p:blipFill>
          <a:blip r:embed="rId2" cstate="print"/>
          <a:srcRect/>
          <a:stretch>
            <a:fillRect/>
          </a:stretch>
        </p:blipFill>
        <p:spPr bwMode="auto">
          <a:xfrm>
            <a:off x="1676400" y="1524000"/>
            <a:ext cx="2857500" cy="2146300"/>
          </a:xfrm>
          <a:prstGeom prst="rect">
            <a:avLst/>
          </a:prstGeom>
          <a:noFill/>
          <a:ln w="9525">
            <a:noFill/>
            <a:miter lim="800000"/>
            <a:headEnd/>
            <a:tailEnd/>
          </a:ln>
        </p:spPr>
      </p:pic>
      <p:pic>
        <p:nvPicPr>
          <p:cNvPr id="4099" name="Picture 3" descr="CIMG1572"/>
          <p:cNvPicPr>
            <a:picLocks noChangeAspect="1" noChangeArrowheads="1"/>
          </p:cNvPicPr>
          <p:nvPr/>
        </p:nvPicPr>
        <p:blipFill>
          <a:blip r:embed="rId3" cstate="print"/>
          <a:srcRect/>
          <a:stretch>
            <a:fillRect/>
          </a:stretch>
        </p:blipFill>
        <p:spPr bwMode="auto">
          <a:xfrm>
            <a:off x="4648200" y="1524000"/>
            <a:ext cx="2857500" cy="2146300"/>
          </a:xfrm>
          <a:prstGeom prst="rect">
            <a:avLst/>
          </a:prstGeom>
          <a:noFill/>
          <a:ln w="9525">
            <a:noFill/>
            <a:miter lim="800000"/>
            <a:headEnd/>
            <a:tailEnd/>
          </a:ln>
        </p:spPr>
      </p:pic>
      <p:graphicFrame>
        <p:nvGraphicFramePr>
          <p:cNvPr id="6" name="Table 5"/>
          <p:cNvGraphicFramePr>
            <a:graphicFrameLocks noGrp="1"/>
          </p:cNvGraphicFramePr>
          <p:nvPr/>
        </p:nvGraphicFramePr>
        <p:xfrm>
          <a:off x="1676400" y="4114800"/>
          <a:ext cx="5623560" cy="152400"/>
        </p:xfrm>
        <a:graphic>
          <a:graphicData uri="http://schemas.openxmlformats.org/drawingml/2006/table">
            <a:tbl>
              <a:tblPr/>
              <a:tblGrid>
                <a:gridCol w="1874520"/>
                <a:gridCol w="1874520"/>
                <a:gridCol w="1874520"/>
              </a:tblGrid>
              <a:tr h="76200">
                <a:tc>
                  <a:txBody>
                    <a:bodyPr/>
                    <a:lstStyle/>
                    <a:p>
                      <a:pPr marL="0" marR="0">
                        <a:spcBef>
                          <a:spcPts val="0"/>
                        </a:spcBef>
                        <a:spcAft>
                          <a:spcPts val="0"/>
                        </a:spcAft>
                      </a:pPr>
                      <a:r>
                        <a:rPr lang="en-US" sz="1000" dirty="0">
                          <a:latin typeface="Times New Roman"/>
                          <a:ea typeface="SimSun"/>
                          <a:cs typeface="Times New Roman"/>
                        </a:rPr>
                        <a:t>16S 6P</a:t>
                      </a:r>
                      <a:endParaRPr lang="en-US" sz="1200" dirty="0">
                        <a:latin typeface="Times New Roman"/>
                        <a:ea typeface="SimSun"/>
                        <a:cs typeface="Times New Roman"/>
                      </a:endParaRPr>
                    </a:p>
                  </a:txBody>
                  <a:tcPr marL="68580" marR="68580" marT="0" marB="0">
                    <a:lnL w="12700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12700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12700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12700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</a:tcPr>
                </a:tc>
                <a:tc>
                  <a:txBody>
                    <a:bodyPr/>
                    <a:lstStyle/>
                    <a:p>
                      <a:pPr marL="0" marR="0">
                        <a:spcBef>
                          <a:spcPts val="0"/>
                        </a:spcBef>
                        <a:spcAft>
                          <a:spcPts val="0"/>
                        </a:spcAft>
                      </a:pPr>
                      <a:r>
                        <a:rPr lang="en-US" sz="1000">
                          <a:latin typeface="Times New Roman"/>
                          <a:ea typeface="SimSun"/>
                          <a:cs typeface="Times New Roman"/>
                        </a:rPr>
                        <a:t>420 * 160 * 70mm</a:t>
                      </a:r>
                      <a:endParaRPr lang="en-US" sz="1200">
                        <a:latin typeface="Times New Roman"/>
                        <a:ea typeface="SimSun"/>
                        <a:cs typeface="Times New Roman"/>
                      </a:endParaRPr>
                    </a:p>
                  </a:txBody>
                  <a:tcPr marL="68580" marR="68580" marT="0" marB="0">
                    <a:lnL w="12700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12700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12700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12700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</a:tcPr>
                </a:tc>
                <a:tc>
                  <a:txBody>
                    <a:bodyPr/>
                    <a:lstStyle/>
                    <a:p>
                      <a:pPr marL="0" marR="0">
                        <a:spcBef>
                          <a:spcPts val="0"/>
                        </a:spcBef>
                        <a:spcAft>
                          <a:spcPts val="0"/>
                        </a:spcAft>
                      </a:pPr>
                      <a:r>
                        <a:rPr lang="en-US" sz="1000" dirty="0">
                          <a:latin typeface="Times New Roman"/>
                          <a:ea typeface="SimSun"/>
                          <a:cs typeface="Times New Roman"/>
                        </a:rPr>
                        <a:t>210 * 160 * 140mm</a:t>
                      </a:r>
                      <a:endParaRPr lang="en-US" sz="1200" dirty="0">
                        <a:latin typeface="Times New Roman"/>
                        <a:ea typeface="SimSun"/>
                        <a:cs typeface="Times New Roman"/>
                      </a:endParaRPr>
                    </a:p>
                  </a:txBody>
                  <a:tcPr marL="68580" marR="68580" marT="0" marB="0">
                    <a:lnL w="12700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12700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12700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12700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</a:tcPr>
                </a:tc>
              </a:tr>
            </a:tbl>
          </a:graphicData>
        </a:graphic>
      </p:graphicFrame>
      <p:graphicFrame>
        <p:nvGraphicFramePr>
          <p:cNvPr id="7" name="Table 6"/>
          <p:cNvGraphicFramePr>
            <a:graphicFrameLocks noGrp="1"/>
          </p:cNvGraphicFramePr>
          <p:nvPr/>
        </p:nvGraphicFramePr>
        <p:xfrm>
          <a:off x="1676400" y="3962400"/>
          <a:ext cx="5623560" cy="152400"/>
        </p:xfrm>
        <a:graphic>
          <a:graphicData uri="http://schemas.openxmlformats.org/drawingml/2006/table">
            <a:tbl>
              <a:tblPr/>
              <a:tblGrid>
                <a:gridCol w="1874520"/>
                <a:gridCol w="1874520"/>
                <a:gridCol w="1874520"/>
              </a:tblGrid>
              <a:tr h="0">
                <a:tc>
                  <a:txBody>
                    <a:bodyPr/>
                    <a:lstStyle/>
                    <a:p>
                      <a:pPr marL="0" marR="0">
                        <a:spcBef>
                          <a:spcPts val="0"/>
                        </a:spcBef>
                        <a:spcAft>
                          <a:spcPts val="0"/>
                        </a:spcAft>
                      </a:pPr>
                      <a:r>
                        <a:rPr lang="en-US" sz="1000">
                          <a:latin typeface="Times New Roman"/>
                          <a:ea typeface="SimSun"/>
                          <a:cs typeface="Times New Roman"/>
                        </a:rPr>
                        <a:t>Pack Configuration</a:t>
                      </a:r>
                      <a:endParaRPr lang="en-US" sz="1200">
                        <a:latin typeface="Times New Roman"/>
                        <a:ea typeface="SimSun"/>
                        <a:cs typeface="Times New Roman"/>
                      </a:endParaRPr>
                    </a:p>
                  </a:txBody>
                  <a:tcPr marL="68580" marR="68580" marT="0" marB="0">
                    <a:lnL w="12700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12700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12700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12700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</a:tcPr>
                </a:tc>
                <a:tc>
                  <a:txBody>
                    <a:bodyPr/>
                    <a:lstStyle/>
                    <a:p>
                      <a:pPr marL="0" marR="0">
                        <a:spcBef>
                          <a:spcPts val="0"/>
                        </a:spcBef>
                        <a:spcAft>
                          <a:spcPts val="0"/>
                        </a:spcAft>
                      </a:pPr>
                      <a:r>
                        <a:rPr lang="en-US" sz="1000">
                          <a:latin typeface="Times New Roman"/>
                          <a:ea typeface="SimSun"/>
                          <a:cs typeface="Times New Roman"/>
                        </a:rPr>
                        <a:t>Size (L * W * H) 1-High</a:t>
                      </a:r>
                      <a:endParaRPr lang="en-US" sz="1200">
                        <a:latin typeface="Times New Roman"/>
                        <a:ea typeface="SimSun"/>
                        <a:cs typeface="Times New Roman"/>
                      </a:endParaRPr>
                    </a:p>
                  </a:txBody>
                  <a:tcPr marL="68580" marR="68580" marT="0" marB="0">
                    <a:lnL w="12700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12700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12700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12700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</a:tcPr>
                </a:tc>
                <a:tc>
                  <a:txBody>
                    <a:bodyPr/>
                    <a:lstStyle/>
                    <a:p>
                      <a:pPr marL="0" marR="0">
                        <a:spcBef>
                          <a:spcPts val="0"/>
                        </a:spcBef>
                        <a:spcAft>
                          <a:spcPts val="0"/>
                        </a:spcAft>
                      </a:pPr>
                      <a:r>
                        <a:rPr lang="en-US" sz="1000" dirty="0">
                          <a:latin typeface="Times New Roman"/>
                          <a:ea typeface="SimSun"/>
                          <a:cs typeface="Times New Roman"/>
                        </a:rPr>
                        <a:t>Size (L * W * H) 2-High</a:t>
                      </a:r>
                      <a:endParaRPr lang="en-US" sz="1200" dirty="0">
                        <a:latin typeface="Times New Roman"/>
                        <a:ea typeface="SimSun"/>
                        <a:cs typeface="Times New Roman"/>
                      </a:endParaRPr>
                    </a:p>
                  </a:txBody>
                  <a:tcPr marL="68580" marR="68580" marT="0" marB="0">
                    <a:lnL w="12700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12700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12700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12700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</a:tcPr>
                </a:tc>
              </a:tr>
            </a:tbl>
          </a:graphicData>
        </a:graphic>
      </p:graphicFrame>
      <p:graphicFrame>
        <p:nvGraphicFramePr>
          <p:cNvPr id="9" name="Table 8"/>
          <p:cNvGraphicFramePr>
            <a:graphicFrameLocks noGrp="1"/>
          </p:cNvGraphicFramePr>
          <p:nvPr/>
        </p:nvGraphicFramePr>
        <p:xfrm>
          <a:off x="228600" y="4648200"/>
          <a:ext cx="8562913" cy="1010920"/>
        </p:xfrm>
        <a:graphic>
          <a:graphicData uri="http://schemas.openxmlformats.org/drawingml/2006/table">
            <a:tbl>
              <a:tblPr firstRow="1" bandRow="1">
                <a:tableStyleId>{5C22544A-7EE6-4342-B048-85BDC9FD1C3A}</a:tableStyleId>
              </a:tblPr>
              <a:tblGrid>
                <a:gridCol w="1434402"/>
                <a:gridCol w="1434719"/>
                <a:gridCol w="825818"/>
                <a:gridCol w="1857693"/>
                <a:gridCol w="1305368"/>
                <a:gridCol w="1704913"/>
              </a:tblGrid>
              <a:tr h="370840">
                <a:tc>
                  <a:txBody>
                    <a:bodyPr/>
                    <a:lstStyle/>
                    <a:p>
                      <a:r>
                        <a:rPr lang="en-US" dirty="0" smtClean="0"/>
                        <a:t>Battery Type</a:t>
                      </a:r>
                      <a:endParaRPr lang="en-US" dirty="0"/>
                    </a:p>
                  </a:txBody>
                  <a:tcPr/>
                </a:tc>
                <a:tc>
                  <a:txBody>
                    <a:bodyPr/>
                    <a:lstStyle/>
                    <a:p>
                      <a:r>
                        <a:rPr lang="en-US" dirty="0" smtClean="0"/>
                        <a:t>Pack Voltage</a:t>
                      </a:r>
                      <a:endParaRPr lang="en-US" dirty="0"/>
                    </a:p>
                  </a:txBody>
                  <a:tcPr/>
                </a:tc>
                <a:tc>
                  <a:txBody>
                    <a:bodyPr/>
                    <a:lstStyle/>
                    <a:p>
                      <a:r>
                        <a:rPr lang="en-US" dirty="0" smtClean="0"/>
                        <a:t>Pack</a:t>
                      </a:r>
                    </a:p>
                    <a:p>
                      <a:r>
                        <a:rPr lang="en-US" dirty="0" smtClean="0"/>
                        <a:t>W-hr</a:t>
                      </a:r>
                      <a:endParaRPr lang="en-US" dirty="0"/>
                    </a:p>
                  </a:txBody>
                  <a:tcPr/>
                </a:tc>
                <a:tc>
                  <a:txBody>
                    <a:bodyPr/>
                    <a:lstStyle/>
                    <a:p>
                      <a:r>
                        <a:rPr lang="en-US" dirty="0" smtClean="0"/>
                        <a:t>Number</a:t>
                      </a:r>
                      <a:r>
                        <a:rPr lang="en-US" baseline="0" dirty="0" smtClean="0"/>
                        <a:t> in Series</a:t>
                      </a:r>
                      <a:endParaRPr lang="en-US" dirty="0"/>
                    </a:p>
                  </a:txBody>
                  <a:tcPr/>
                </a:tc>
                <a:tc>
                  <a:txBody>
                    <a:bodyPr/>
                    <a:lstStyle/>
                    <a:p>
                      <a:r>
                        <a:rPr lang="en-US" dirty="0" smtClean="0"/>
                        <a:t>Number</a:t>
                      </a:r>
                      <a:r>
                        <a:rPr lang="en-US" baseline="0" dirty="0" smtClean="0"/>
                        <a:t> in Parallel</a:t>
                      </a:r>
                      <a:endParaRPr lang="en-US" dirty="0"/>
                    </a:p>
                  </a:txBody>
                  <a:tcPr/>
                </a:tc>
                <a:tc>
                  <a:txBody>
                    <a:bodyPr/>
                    <a:lstStyle/>
                    <a:p>
                      <a:r>
                        <a:rPr lang="en-US" dirty="0" smtClean="0"/>
                        <a:t>Total</a:t>
                      </a:r>
                      <a:r>
                        <a:rPr lang="en-US" baseline="0" dirty="0" smtClean="0"/>
                        <a:t> Number of Batteries</a:t>
                      </a:r>
                      <a:endParaRPr lang="en-US" dirty="0"/>
                    </a:p>
                  </a:txBody>
                  <a:tcPr/>
                </a:tc>
              </a:tr>
              <a:tr h="370840">
                <a:tc>
                  <a:txBody>
                    <a:bodyPr/>
                    <a:lstStyle/>
                    <a:p>
                      <a:r>
                        <a:rPr lang="en-US" dirty="0" smtClean="0"/>
                        <a:t>A123 26650</a:t>
                      </a:r>
                      <a:endParaRPr lang="en-US" dirty="0"/>
                    </a:p>
                  </a:txBody>
                  <a:tcPr/>
                </a:tc>
                <a:tc>
                  <a:txBody>
                    <a:bodyPr/>
                    <a:lstStyle/>
                    <a:p>
                      <a:r>
                        <a:rPr lang="en-US" dirty="0" smtClean="0"/>
                        <a:t>297V</a:t>
                      </a:r>
                      <a:endParaRPr lang="en-US" dirty="0"/>
                    </a:p>
                  </a:txBody>
                  <a:tcPr/>
                </a:tc>
                <a:tc>
                  <a:txBody>
                    <a:bodyPr/>
                    <a:lstStyle/>
                    <a:p>
                      <a:r>
                        <a:rPr lang="en-US" dirty="0" smtClean="0"/>
                        <a:t>8197.2</a:t>
                      </a:r>
                      <a:endParaRPr lang="en-US" dirty="0"/>
                    </a:p>
                  </a:txBody>
                  <a:tcPr/>
                </a:tc>
                <a:tc>
                  <a:txBody>
                    <a:bodyPr/>
                    <a:lstStyle/>
                    <a:p>
                      <a:r>
                        <a:rPr lang="en-US" dirty="0" smtClean="0"/>
                        <a:t>90</a:t>
                      </a:r>
                      <a:endParaRPr lang="en-US" dirty="0"/>
                    </a:p>
                  </a:txBody>
                  <a:tcPr/>
                </a:tc>
                <a:tc>
                  <a:txBody>
                    <a:bodyPr/>
                    <a:lstStyle/>
                    <a:p>
                      <a:r>
                        <a:rPr lang="en-US" dirty="0" smtClean="0"/>
                        <a:t>12</a:t>
                      </a:r>
                      <a:endParaRPr lang="en-US" dirty="0"/>
                    </a:p>
                  </a:txBody>
                  <a:tcPr/>
                </a:tc>
                <a:tc>
                  <a:txBody>
                    <a:bodyPr/>
                    <a:lstStyle/>
                    <a:p>
                      <a:r>
                        <a:rPr lang="en-US" dirty="0" smtClean="0"/>
                        <a:t>1080</a:t>
                      </a:r>
                      <a:endParaRPr lang="en-US" dirty="0"/>
                    </a:p>
                  </a:txBody>
                  <a:tcPr/>
                </a:tc>
              </a:tr>
            </a:tbl>
          </a:graphicData>
        </a:graphic>
      </p:graphicFrame>
    </p:spTree>
    <p:extLst>
      <p:ext uri="{BB962C8B-B14F-4D97-AF65-F5344CB8AC3E}">
        <p14:creationId xmlns:p14="http://schemas.microsoft.com/office/powerpoint/2010/main" xmlns="" val="2375893115"/>
      </p:ext>
    </p:extLst>
  </p:cSld>
  <p:clrMapOvr>
    <a:masterClrMapping/>
  </p:clrMapOvr>
  <p:timing>
    <p:tnLst>
      <p:par>
        <p:cTn id="1" dur="indefinite" restart="never" nodeType="tmRoot"/>
      </p:par>
    </p:tnLst>
  </p:timing>
</p:sld>
</file>

<file path=ppt/slides/slide9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/>
        <p:txBody>
          <a:bodyPr>
            <a:normAutofit fontScale="90000"/>
          </a:bodyPr>
          <a:lstStyle/>
          <a:p>
            <a:r>
              <a:rPr lang="en-US" dirty="0" smtClean="0"/>
              <a:t>Battery Pack (</a:t>
            </a:r>
            <a:r>
              <a:rPr lang="en-US" dirty="0" err="1" smtClean="0"/>
              <a:t>Tenergy</a:t>
            </a:r>
            <a:r>
              <a:rPr lang="en-US" dirty="0" smtClean="0"/>
              <a:t> Battery)</a:t>
            </a:r>
            <a:endParaRPr lang="en-US" dirty="0"/>
          </a:p>
        </p:txBody>
      </p:sp>
      <p:pic>
        <p:nvPicPr>
          <p:cNvPr id="31746" name="Picture 2" descr=" Li-Ion 26650 3000mAh">
            <a:hlinkClick r:id="rId2"/>
          </p:cNvPr>
          <p:cNvPicPr>
            <a:picLocks noChangeAspect="1" noChangeArrowheads="1"/>
          </p:cNvPicPr>
          <p:nvPr/>
        </p:nvPicPr>
        <p:blipFill>
          <a:blip r:embed="rId3" cstate="print"/>
          <a:srcRect/>
          <a:stretch>
            <a:fillRect/>
          </a:stretch>
        </p:blipFill>
        <p:spPr bwMode="auto">
          <a:xfrm>
            <a:off x="2743200" y="1219200"/>
            <a:ext cx="3171825" cy="2381250"/>
          </a:xfrm>
          <a:prstGeom prst="rect">
            <a:avLst/>
          </a:prstGeom>
          <a:noFill/>
        </p:spPr>
      </p:pic>
      <p:graphicFrame>
        <p:nvGraphicFramePr>
          <p:cNvPr id="182" name="Table 181"/>
          <p:cNvGraphicFramePr>
            <a:graphicFrameLocks noGrp="1"/>
          </p:cNvGraphicFramePr>
          <p:nvPr/>
        </p:nvGraphicFramePr>
        <p:xfrm>
          <a:off x="609600" y="4038600"/>
          <a:ext cx="7848600" cy="1554480"/>
        </p:xfrm>
        <a:graphic>
          <a:graphicData uri="http://schemas.openxmlformats.org/drawingml/2006/table">
            <a:tbl>
              <a:tblPr firstRow="1" bandRow="1">
                <a:tableStyleId>{5C22544A-7EE6-4342-B048-85BDC9FD1C3A}</a:tableStyleId>
              </a:tblPr>
              <a:tblGrid>
                <a:gridCol w="1594549"/>
                <a:gridCol w="1434719"/>
                <a:gridCol w="825818"/>
                <a:gridCol w="1174114"/>
                <a:gridCol w="1295400"/>
                <a:gridCol w="1524000"/>
              </a:tblGrid>
              <a:tr h="370840">
                <a:tc>
                  <a:txBody>
                    <a:bodyPr/>
                    <a:lstStyle/>
                    <a:p>
                      <a:r>
                        <a:rPr lang="en-US" dirty="0" smtClean="0"/>
                        <a:t>Battery Type</a:t>
                      </a:r>
                      <a:endParaRPr lang="en-US" dirty="0"/>
                    </a:p>
                  </a:txBody>
                  <a:tcPr/>
                </a:tc>
                <a:tc>
                  <a:txBody>
                    <a:bodyPr/>
                    <a:lstStyle/>
                    <a:p>
                      <a:r>
                        <a:rPr lang="en-US" dirty="0" smtClean="0"/>
                        <a:t>Pack Voltage</a:t>
                      </a:r>
                      <a:endParaRPr lang="en-US" dirty="0"/>
                    </a:p>
                  </a:txBody>
                  <a:tcPr/>
                </a:tc>
                <a:tc>
                  <a:txBody>
                    <a:bodyPr/>
                    <a:lstStyle/>
                    <a:p>
                      <a:r>
                        <a:rPr lang="en-US" dirty="0" smtClean="0"/>
                        <a:t>Pack</a:t>
                      </a:r>
                    </a:p>
                    <a:p>
                      <a:r>
                        <a:rPr lang="en-US" dirty="0" smtClean="0"/>
                        <a:t>W-hr</a:t>
                      </a:r>
                      <a:endParaRPr lang="en-US" dirty="0"/>
                    </a:p>
                  </a:txBody>
                  <a:tcPr/>
                </a:tc>
                <a:tc>
                  <a:txBody>
                    <a:bodyPr/>
                    <a:lstStyle/>
                    <a:p>
                      <a:r>
                        <a:rPr lang="en-US" dirty="0" smtClean="0"/>
                        <a:t>Number</a:t>
                      </a:r>
                      <a:r>
                        <a:rPr lang="en-US" baseline="0" dirty="0" smtClean="0"/>
                        <a:t> in Series</a:t>
                      </a:r>
                      <a:endParaRPr lang="en-US" dirty="0"/>
                    </a:p>
                  </a:txBody>
                  <a:tcPr/>
                </a:tc>
                <a:tc>
                  <a:txBody>
                    <a:bodyPr/>
                    <a:lstStyle/>
                    <a:p>
                      <a:r>
                        <a:rPr lang="en-US" dirty="0" smtClean="0"/>
                        <a:t>Number</a:t>
                      </a:r>
                      <a:r>
                        <a:rPr lang="en-US" baseline="0" dirty="0" smtClean="0"/>
                        <a:t> in Parallel</a:t>
                      </a:r>
                      <a:endParaRPr lang="en-US" dirty="0"/>
                    </a:p>
                  </a:txBody>
                  <a:tcPr/>
                </a:tc>
                <a:tc>
                  <a:txBody>
                    <a:bodyPr/>
                    <a:lstStyle/>
                    <a:p>
                      <a:r>
                        <a:rPr lang="en-US" dirty="0" smtClean="0"/>
                        <a:t>Total</a:t>
                      </a:r>
                      <a:r>
                        <a:rPr lang="en-US" baseline="0" dirty="0" smtClean="0"/>
                        <a:t> Number of Batteries</a:t>
                      </a:r>
                      <a:endParaRPr lang="en-US" dirty="0"/>
                    </a:p>
                  </a:txBody>
                  <a:tcPr/>
                </a:tc>
              </a:tr>
              <a:tr h="370840">
                <a:tc>
                  <a:txBody>
                    <a:bodyPr/>
                    <a:lstStyle/>
                    <a:p>
                      <a:r>
                        <a:rPr lang="en-US" dirty="0" err="1" smtClean="0"/>
                        <a:t>Tenergy</a:t>
                      </a:r>
                      <a:r>
                        <a:rPr lang="en-US" baseline="0" dirty="0" smtClean="0"/>
                        <a:t> 26650</a:t>
                      </a:r>
                      <a:endParaRPr lang="en-US" dirty="0"/>
                    </a:p>
                  </a:txBody>
                  <a:tcPr/>
                </a:tc>
                <a:tc>
                  <a:txBody>
                    <a:bodyPr/>
                    <a:lstStyle/>
                    <a:p>
                      <a:r>
                        <a:rPr lang="en-US" dirty="0" smtClean="0"/>
                        <a:t>320V</a:t>
                      </a:r>
                      <a:endParaRPr lang="en-US" dirty="0"/>
                    </a:p>
                  </a:txBody>
                  <a:tcPr/>
                </a:tc>
                <a:tc>
                  <a:txBody>
                    <a:bodyPr/>
                    <a:lstStyle/>
                    <a:p>
                      <a:r>
                        <a:rPr lang="en-US" dirty="0" smtClean="0"/>
                        <a:t>7680</a:t>
                      </a:r>
                      <a:endParaRPr lang="en-US" dirty="0"/>
                    </a:p>
                  </a:txBody>
                  <a:tcPr/>
                </a:tc>
                <a:tc>
                  <a:txBody>
                    <a:bodyPr/>
                    <a:lstStyle/>
                    <a:p>
                      <a:r>
                        <a:rPr lang="en-US" dirty="0" smtClean="0"/>
                        <a:t>86</a:t>
                      </a:r>
                      <a:endParaRPr lang="en-US" dirty="0"/>
                    </a:p>
                  </a:txBody>
                  <a:tcPr/>
                </a:tc>
                <a:tc>
                  <a:txBody>
                    <a:bodyPr/>
                    <a:lstStyle/>
                    <a:p>
                      <a:r>
                        <a:rPr lang="en-US" dirty="0" smtClean="0"/>
                        <a:t>8</a:t>
                      </a:r>
                      <a:endParaRPr lang="en-US" dirty="0"/>
                    </a:p>
                  </a:txBody>
                  <a:tcPr/>
                </a:tc>
                <a:tc>
                  <a:txBody>
                    <a:bodyPr/>
                    <a:lstStyle/>
                    <a:p>
                      <a:r>
                        <a:rPr lang="en-US" dirty="0" smtClean="0"/>
                        <a:t>688</a:t>
                      </a:r>
                      <a:endParaRPr lang="en-US" dirty="0"/>
                    </a:p>
                  </a:txBody>
                  <a:tcPr/>
                </a:tc>
              </a:tr>
            </a:tbl>
          </a:graphicData>
        </a:graphic>
      </p:graphicFrame>
    </p:spTree>
    <p:extLst>
      <p:ext uri="{BB962C8B-B14F-4D97-AF65-F5344CB8AC3E}">
        <p14:creationId xmlns:p14="http://schemas.microsoft.com/office/powerpoint/2010/main" xmlns="" val="934737482"/>
      </p:ext>
    </p:extLst>
  </p:cSld>
  <p:clrMapOvr>
    <a:masterClrMapping/>
  </p:clrMapOvr>
</p:sld>
</file>

<file path=ppt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eg"/></Relationships>
</file>

<file path=ppt/theme/theme1.xml><?xml version="1.0" encoding="utf-8"?>
<a:theme xmlns:a="http://schemas.openxmlformats.org/drawingml/2006/main" name="Apex">
  <a:themeElements>
    <a:clrScheme name="Apex">
      <a:dk1>
        <a:sysClr val="windowText" lastClr="000000"/>
      </a:dk1>
      <a:lt1>
        <a:sysClr val="window" lastClr="FFFFFF"/>
      </a:lt1>
      <a:dk2>
        <a:srgbClr val="69676D"/>
      </a:dk2>
      <a:lt2>
        <a:srgbClr val="C9C2D1"/>
      </a:lt2>
      <a:accent1>
        <a:srgbClr val="CEB966"/>
      </a:accent1>
      <a:accent2>
        <a:srgbClr val="9CB084"/>
      </a:accent2>
      <a:accent3>
        <a:srgbClr val="6BB1C9"/>
      </a:accent3>
      <a:accent4>
        <a:srgbClr val="6585CF"/>
      </a:accent4>
      <a:accent5>
        <a:srgbClr val="7E6BC9"/>
      </a:accent5>
      <a:accent6>
        <a:srgbClr val="A379BB"/>
      </a:accent6>
      <a:hlink>
        <a:srgbClr val="410082"/>
      </a:hlink>
      <a:folHlink>
        <a:srgbClr val="932968"/>
      </a:folHlink>
    </a:clrScheme>
    <a:fontScheme name="Apex">
      <a:majorFont>
        <a:latin typeface="Lucida Sans"/>
        <a:ea typeface=""/>
        <a:cs typeface=""/>
        <a:font script="Grek" typeface="Arial"/>
        <a:font script="Cyrl" typeface="Arial"/>
        <a:font script="Jpan" typeface="HG丸ｺﾞｼｯｸM-PRO"/>
        <a:font script="Hang" typeface="휴먼옛체"/>
        <a:font script="Hans" typeface="黑体"/>
        <a:font script="Hant" typeface="微軟正黑體"/>
        <a:font script="Arab" typeface="Tahoma"/>
        <a:font script="Hebr" typeface="Levenim MT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</a:majorFont>
      <a:minorFont>
        <a:latin typeface="Book Antiqua"/>
        <a:ea typeface=""/>
        <a:cs typeface=""/>
        <a:font script="Grek" typeface="Times New Roman"/>
        <a:font script="Cyrl" typeface="Times New Roman"/>
        <a:font script="Jpan" typeface="HG明朝B"/>
        <a:font script="Hang" typeface="돋움"/>
        <a:font script="Hans" typeface="宋体"/>
        <a:font script="Hant" typeface="新細明體"/>
        <a:font script="Arab" typeface="Times New Roman"/>
        <a:font script="Hebr" typeface="David"/>
        <a:font script="Thai" typeface="EucrosiaUPC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inorFont>
    </a:fontScheme>
    <a:fmtScheme name="Apex">
      <a:fillStyleLst>
        <a:solidFill>
          <a:schemeClr val="phClr"/>
        </a:solidFill>
        <a:gradFill rotWithShape="1">
          <a:gsLst>
            <a:gs pos="20000">
              <a:schemeClr val="phClr">
                <a:tint val="9000"/>
              </a:schemeClr>
            </a:gs>
            <a:gs pos="100000">
              <a:schemeClr val="phClr">
                <a:tint val="70000"/>
                <a:satMod val="100000"/>
              </a:schemeClr>
            </a:gs>
          </a:gsLst>
          <a:path path="circle">
            <a:fillToRect l="-15000" t="-15000" r="115000" b="115000"/>
          </a:path>
        </a:gradFill>
        <a:gradFill rotWithShape="1">
          <a:gsLst>
            <a:gs pos="0">
              <a:schemeClr val="phClr">
                <a:shade val="60000"/>
              </a:schemeClr>
            </a:gs>
            <a:gs pos="33000">
              <a:schemeClr val="phClr">
                <a:tint val="86500"/>
              </a:schemeClr>
            </a:gs>
            <a:gs pos="46750">
              <a:schemeClr val="phClr">
                <a:tint val="71000"/>
                <a:satMod val="112000"/>
              </a:schemeClr>
            </a:gs>
            <a:gs pos="53000">
              <a:schemeClr val="phClr">
                <a:tint val="71000"/>
                <a:satMod val="112000"/>
              </a:schemeClr>
            </a:gs>
            <a:gs pos="68000">
              <a:schemeClr val="phClr">
                <a:tint val="86000"/>
              </a:schemeClr>
            </a:gs>
            <a:gs pos="100000">
              <a:schemeClr val="phClr">
                <a:shade val="60000"/>
              </a:schemeClr>
            </a:gs>
          </a:gsLst>
          <a:lin ang="8350000" scaled="1"/>
        </a:gradFill>
      </a:fillStyleLst>
      <a:lnStyleLst>
        <a:ln w="9525" cap="flat" cmpd="sng" algn="ctr">
          <a:solidFill>
            <a:schemeClr val="phClr">
              <a:shade val="48000"/>
              <a:satMod val="110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130000" dist="101600" dir="2700000" algn="tl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190500" dist="228600" dir="2700000" sy="90000" rotWithShape="0">
              <a:srgbClr val="000000">
                <a:alpha val="25500"/>
              </a:srgbClr>
            </a:outerShdw>
          </a:effectLst>
        </a:effectStyle>
        <a:effectStyle>
          <a:effectLst>
            <a:outerShdw blurRad="190500" dist="228600" dir="2700000" sy="90000" rotWithShape="0">
              <a:srgbClr val="000000">
                <a:alpha val="25500"/>
              </a:srgbClr>
            </a:outerShdw>
          </a:effectLst>
          <a:scene3d>
            <a:camera prst="orthographicFront" fov="0">
              <a:rot lat="0" lon="0" rev="0"/>
            </a:camera>
            <a:lightRig rig="soft" dir="tl">
              <a:rot lat="0" lon="0" rev="20100000"/>
            </a:lightRig>
          </a:scene3d>
          <a:sp3d>
            <a:bevelT w="50800" h="508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180000"/>
              </a:schemeClr>
            </a:gs>
            <a:gs pos="100000">
              <a:schemeClr val="phClr">
                <a:shade val="45000"/>
                <a:satMod val="120000"/>
              </a:schemeClr>
            </a:gs>
          </a:gsLst>
          <a:path path="circle">
            <a:fillToRect r="100000" b="100000"/>
          </a:path>
        </a:gradFill>
        <a:blipFill>
          <a:blip xmlns:r="http://schemas.openxmlformats.org/officeDocument/2006/relationships" r:embed="rId1">
            <a:duotone>
              <a:schemeClr val="phClr">
                <a:shade val="3000"/>
                <a:satMod val="110000"/>
              </a:schemeClr>
              <a:schemeClr val="phClr">
                <a:tint val="60000"/>
                <a:satMod val="425000"/>
              </a:schemeClr>
            </a:duotone>
          </a:blip>
          <a:stretch>
            <a:fillRect/>
          </a:stretch>
        </a:blipFill>
      </a:bgFillStyleLst>
    </a:fmtScheme>
  </a:themeElements>
  <a:objectDefaults/>
  <a:extraClrSchemeLst/>
</a:theme>
</file>

<file path=ppt/theme/theme2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ppt/theme/theme3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Apex</Template>
  <TotalTime>216</TotalTime>
  <Words>653</Words>
  <Application>Microsoft Office PowerPoint</Application>
  <PresentationFormat>On-screen Show (4:3)</PresentationFormat>
  <Paragraphs>217</Paragraphs>
  <Slides>24</Slides>
  <Notes>1</Notes>
  <HiddenSlides>0</HiddenSlides>
  <MMClips>0</MMClips>
  <ScaleCrop>false</ScaleCrop>
  <HeadingPairs>
    <vt:vector size="4" baseType="variant">
      <vt:variant>
        <vt:lpstr>Theme</vt:lpstr>
      </vt:variant>
      <vt:variant>
        <vt:i4>1</vt:i4>
      </vt:variant>
      <vt:variant>
        <vt:lpstr>Slide Titles</vt:lpstr>
      </vt:variant>
      <vt:variant>
        <vt:i4>24</vt:i4>
      </vt:variant>
    </vt:vector>
  </HeadingPairs>
  <TitlesOfParts>
    <vt:vector size="25" baseType="lpstr">
      <vt:lpstr>Apex</vt:lpstr>
      <vt:lpstr>SD1016 SAE Clean Snowmobile Challenge/ Motor Controller</vt:lpstr>
      <vt:lpstr>Introduction</vt:lpstr>
      <vt:lpstr>SAE ZE Competition Requirements</vt:lpstr>
      <vt:lpstr>Technical Content</vt:lpstr>
      <vt:lpstr>Electrical System Block Diagram</vt:lpstr>
      <vt:lpstr>Inverter</vt:lpstr>
      <vt:lpstr>Remy HVH250 Series Brushless Motor</vt:lpstr>
      <vt:lpstr>Battery Pack (Anglo-Asian Tech)</vt:lpstr>
      <vt:lpstr>Battery Pack (Tenergy Battery)</vt:lpstr>
      <vt:lpstr>CSC Budget</vt:lpstr>
      <vt:lpstr>Problems</vt:lpstr>
      <vt:lpstr>Change in Project Focus </vt:lpstr>
      <vt:lpstr>Requirements</vt:lpstr>
      <vt:lpstr>Motor Controller Circuit</vt:lpstr>
      <vt:lpstr>Slide 15</vt:lpstr>
      <vt:lpstr>Signal Generating Program</vt:lpstr>
      <vt:lpstr>Single Phase of Inverter </vt:lpstr>
      <vt:lpstr>PCB Design</vt:lpstr>
      <vt:lpstr>PCB Board</vt:lpstr>
      <vt:lpstr>Troubleshooting </vt:lpstr>
      <vt:lpstr>What We Learned</vt:lpstr>
      <vt:lpstr>Future Work</vt:lpstr>
      <vt:lpstr> Budget</vt:lpstr>
      <vt:lpstr>Summary</vt:lpstr>
    </vt:vector>
  </TitlesOfParts>
  <Company>North Dakota State University</Company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SD1016 SAE Clean Snowmobile Challenge/ Motor Controller</dc:title>
  <dc:creator>zachary.bullinger</dc:creator>
  <cp:lastModifiedBy>Joshua.Guck</cp:lastModifiedBy>
  <cp:revision>29</cp:revision>
  <dcterms:created xsi:type="dcterms:W3CDTF">2011-05-05T17:30:39Z</dcterms:created>
  <dcterms:modified xsi:type="dcterms:W3CDTF">2011-05-06T00:33:19Z</dcterms:modified>
</cp:coreProperties>
</file>